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g" ContentType="image/jp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png" ContentType="image/png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59" w:after="0" w:line="508" w:lineRule="auto"/>
        <w:ind w:left="86" w:right="69"/>
        <w:jc w:val="center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Collabo</w:t>
      </w:r>
      <w:r>
        <w:rPr>
          <w:rFonts w:ascii="Arial" w:hAnsi="Arial" w:cs="Arial" w:eastAsia="Arial"/>
          <w:sz w:val="28"/>
          <w:szCs w:val="28"/>
          <w:color w:val="231F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ative</w:t>
      </w:r>
      <w:r>
        <w:rPr>
          <w:rFonts w:ascii="Arial" w:hAnsi="Arial" w:cs="Arial" w:eastAsia="Arial"/>
          <w:sz w:val="28"/>
          <w:szCs w:val="28"/>
          <w:color w:val="231F20"/>
          <w:spacing w:val="-17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Termino</w:t>
      </w:r>
      <w:r>
        <w:rPr>
          <w:rFonts w:ascii="Arial" w:hAnsi="Arial" w:cs="Arial" w:eastAsia="Arial"/>
          <w:sz w:val="28"/>
          <w:szCs w:val="28"/>
          <w:color w:val="231F20"/>
          <w:spacing w:val="2"/>
          <w:w w:val="100"/>
          <w:b/>
          <w:bCs/>
        </w:rPr>
        <w:t>l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ogy</w:t>
      </w:r>
      <w:r>
        <w:rPr>
          <w:rFonts w:ascii="Arial" w:hAnsi="Arial" w:cs="Arial" w:eastAsia="Arial"/>
          <w:sz w:val="28"/>
          <w:szCs w:val="28"/>
          <w:color w:val="231F20"/>
          <w:spacing w:val="-18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Tooling</w:t>
      </w:r>
      <w:r>
        <w:rPr>
          <w:rFonts w:ascii="Arial" w:hAnsi="Arial" w:cs="Arial" w:eastAsia="Arial"/>
          <w:sz w:val="28"/>
          <w:szCs w:val="28"/>
          <w:color w:val="231F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&amp;</w:t>
      </w:r>
      <w:r>
        <w:rPr>
          <w:rFonts w:ascii="Arial" w:hAnsi="Arial" w:cs="Arial" w:eastAsia="Arial"/>
          <w:sz w:val="28"/>
          <w:szCs w:val="28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Data</w:t>
      </w:r>
      <w:r>
        <w:rPr>
          <w:rFonts w:ascii="Arial" w:hAnsi="Arial" w:cs="Arial" w:eastAsia="Arial"/>
          <w:sz w:val="28"/>
          <w:szCs w:val="28"/>
          <w:color w:val="231F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Management</w:t>
      </w:r>
      <w:r>
        <w:rPr>
          <w:rFonts w:ascii="Arial" w:hAnsi="Arial" w:cs="Arial" w:eastAsia="Arial"/>
          <w:sz w:val="28"/>
          <w:szCs w:val="28"/>
          <w:color w:val="231F20"/>
          <w:spacing w:val="-17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(CTT&amp;DM)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Server</w:t>
      </w:r>
      <w:r>
        <w:rPr>
          <w:rFonts w:ascii="Arial" w:hAnsi="Arial" w:cs="Arial" w:eastAsia="Arial"/>
          <w:sz w:val="28"/>
          <w:szCs w:val="28"/>
          <w:color w:val="231F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&amp;</w:t>
      </w:r>
      <w:r>
        <w:rPr>
          <w:rFonts w:ascii="Arial" w:hAnsi="Arial" w:cs="Arial" w:eastAsia="Arial"/>
          <w:sz w:val="28"/>
          <w:szCs w:val="28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Tool</w:t>
      </w:r>
      <w:r>
        <w:rPr>
          <w:rFonts w:ascii="Arial" w:hAnsi="Arial" w:cs="Arial" w:eastAsia="Arial"/>
          <w:sz w:val="28"/>
          <w:szCs w:val="28"/>
          <w:color w:val="231F20"/>
          <w:spacing w:val="2"/>
          <w:w w:val="99"/>
          <w:b/>
          <w:bCs/>
        </w:rPr>
        <w:t>i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ng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11" w:after="0" w:line="240" w:lineRule="auto"/>
        <w:ind w:left="2502" w:right="2483"/>
        <w:jc w:val="center"/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System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Document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81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172.155pt;height:172.155pt;mso-position-horizontal-relative:char;mso-position-vertical-relative:line" type="#_x0000_t75">
            <v:imagedata r:id="rId5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119" w:right="2102"/>
        <w:jc w:val="center"/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Department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Veterans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Affairs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3530" w:right="3509"/>
        <w:jc w:val="center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Februa</w:t>
      </w:r>
      <w:r>
        <w:rPr>
          <w:rFonts w:ascii="Arial" w:hAnsi="Arial" w:cs="Arial" w:eastAsia="Arial"/>
          <w:sz w:val="28"/>
          <w:szCs w:val="28"/>
          <w:color w:val="231F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8"/>
          <w:szCs w:val="28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2016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3731" w:right="3712"/>
        <w:jc w:val="center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Version</w:t>
      </w:r>
      <w:r>
        <w:rPr>
          <w:rFonts w:ascii="Arial" w:hAnsi="Arial" w:cs="Arial" w:eastAsia="Arial"/>
          <w:sz w:val="28"/>
          <w:szCs w:val="28"/>
          <w:color w:val="231F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2.1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2240" w:h="15840"/>
          <w:pgMar w:top="1380" w:bottom="280" w:left="1600" w:right="1600"/>
        </w:sectPr>
      </w:pPr>
      <w:rPr/>
    </w:p>
    <w:p>
      <w:pPr>
        <w:spacing w:before="66" w:after="0" w:line="304" w:lineRule="exact"/>
        <w:ind w:left="3770" w:right="3714"/>
        <w:jc w:val="center"/>
        <w:rPr>
          <w:rFonts w:ascii="Arial" w:hAnsi="Arial" w:cs="Arial" w:eastAsia="Arial"/>
          <w:sz w:val="27"/>
          <w:szCs w:val="27"/>
        </w:rPr>
      </w:pPr>
      <w:rPr/>
      <w:r>
        <w:rPr>
          <w:rFonts w:ascii="Arial" w:hAnsi="Arial" w:cs="Arial" w:eastAsia="Arial"/>
          <w:sz w:val="27"/>
          <w:szCs w:val="27"/>
          <w:color w:val="231F21"/>
          <w:spacing w:val="0"/>
          <w:w w:val="100"/>
          <w:b/>
          <w:bCs/>
          <w:position w:val="-1"/>
        </w:rPr>
        <w:t>Revision</w:t>
      </w:r>
      <w:r>
        <w:rPr>
          <w:rFonts w:ascii="Arial" w:hAnsi="Arial" w:cs="Arial" w:eastAsia="Arial"/>
          <w:sz w:val="27"/>
          <w:szCs w:val="27"/>
          <w:color w:val="231F21"/>
          <w:spacing w:val="39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7"/>
          <w:szCs w:val="27"/>
          <w:color w:val="231F21"/>
          <w:spacing w:val="0"/>
          <w:w w:val="103"/>
          <w:b/>
          <w:bCs/>
          <w:position w:val="-1"/>
        </w:rPr>
        <w:t>History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  <w:position w:val="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1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11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  <w:b/>
                <w:bCs/>
              </w:rPr>
              <w:t>ate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6"/>
                <w:w w:val="106"/>
                <w:b/>
                <w:bCs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1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4"/>
                <w:w w:val="104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6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1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1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08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ri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4"/>
                <w:w w:val="104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0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4"/>
                <w:w w:val="138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6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1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w w:val="105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04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0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6"/>
                <w:w w:val="11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15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13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1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02/10/2016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2.1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Updat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38"/>
              </w:rPr>
              <w:t>List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39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Table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23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&amp;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24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12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694231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lit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Team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1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09/15/2015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2.0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90" w:right="441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Updat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94231"/>
                <w:spacing w:val="-4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atest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version/combine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Server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6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694231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94231"/>
                <w:spacing w:val="-28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536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w w:val="107"/>
              </w:rPr>
              <w:t>Eng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4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ity/Rosalind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9423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e/William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McDonough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1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03/18/2015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1.0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Updat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version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12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694231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lity/So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6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694231"/>
                <w:spacing w:val="0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Mirchandani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1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02/20/2015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1.0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w w:val="106"/>
              </w:rPr>
              <w:t>Fin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94231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94231"/>
                <w:spacing w:val="-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draft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12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694231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lit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Team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1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12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8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05"/>
              </w:rPr>
              <w:t>/05/2015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1.0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6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nitia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1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1"/>
              </w:rPr>
              <w:t>aft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12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694231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lit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Team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25" w:after="0" w:line="240" w:lineRule="auto"/>
        <w:ind w:left="3700" w:right="3677"/>
        <w:jc w:val="center"/>
        <w:rPr>
          <w:rFonts w:ascii="Arial" w:hAnsi="Arial" w:cs="Arial" w:eastAsia="Arial"/>
          <w:sz w:val="27"/>
          <w:szCs w:val="27"/>
        </w:rPr>
      </w:pPr>
      <w:rPr/>
      <w:r>
        <w:rPr>
          <w:rFonts w:ascii="Arial" w:hAnsi="Arial" w:cs="Arial" w:eastAsia="Arial"/>
          <w:sz w:val="27"/>
          <w:szCs w:val="27"/>
          <w:color w:val="231F21"/>
          <w:spacing w:val="0"/>
          <w:w w:val="100"/>
          <w:b/>
          <w:bCs/>
        </w:rPr>
        <w:t>Artifac</w:t>
      </w:r>
      <w:r>
        <w:rPr>
          <w:rFonts w:ascii="Arial" w:hAnsi="Arial" w:cs="Arial" w:eastAsia="Arial"/>
          <w:sz w:val="27"/>
          <w:szCs w:val="27"/>
          <w:color w:val="231F21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7"/>
          <w:szCs w:val="27"/>
          <w:color w:val="231F21"/>
          <w:spacing w:val="19"/>
          <w:w w:val="100"/>
          <w:b/>
          <w:bCs/>
        </w:rPr>
        <w:t> </w:t>
      </w:r>
      <w:r>
        <w:rPr>
          <w:rFonts w:ascii="Arial" w:hAnsi="Arial" w:cs="Arial" w:eastAsia="Arial"/>
          <w:sz w:val="27"/>
          <w:szCs w:val="27"/>
          <w:color w:val="231F21"/>
          <w:spacing w:val="0"/>
          <w:w w:val="104"/>
          <w:b/>
          <w:bCs/>
        </w:rPr>
        <w:t>Rationale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9" w:lineRule="auto"/>
        <w:ind w:left="220" w:right="173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Desig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Docum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(SDD)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dual-use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document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provide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ceptu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4"/>
        </w:rPr>
        <w:t>design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well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as-built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desig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2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694231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694231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document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update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product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built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reflect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6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2"/>
          <w:w w:val="10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7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lt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5"/>
        </w:rPr>
        <w:t>product.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both"/>
        <w:spacing w:after="0"/>
        <w:sectPr>
          <w:pgMar w:footer="723" w:header="0" w:top="1380" w:bottom="920" w:left="1220" w:right="1220"/>
          <w:footerReference w:type="default" r:id="rId6"/>
          <w:pgSz w:w="12240" w:h="15840"/>
        </w:sectPr>
      </w:pPr>
      <w:rPr/>
    </w:p>
    <w:p>
      <w:pPr>
        <w:spacing w:before="66" w:after="0" w:line="304" w:lineRule="exact"/>
        <w:ind w:left="2000" w:right="-20"/>
        <w:jc w:val="left"/>
        <w:rPr>
          <w:rFonts w:ascii="Arial" w:hAnsi="Arial" w:cs="Arial" w:eastAsia="Arial"/>
          <w:sz w:val="27"/>
          <w:szCs w:val="27"/>
        </w:rPr>
      </w:pPr>
      <w:rPr/>
      <w:r>
        <w:rPr>
          <w:rFonts w:ascii="Arial" w:hAnsi="Arial" w:cs="Arial" w:eastAsia="Arial"/>
          <w:sz w:val="27"/>
          <w:szCs w:val="27"/>
          <w:color w:val="231F21"/>
          <w:spacing w:val="0"/>
          <w:w w:val="100"/>
          <w:b/>
          <w:bCs/>
          <w:position w:val="-1"/>
        </w:rPr>
        <w:t>When</w:t>
      </w:r>
      <w:r>
        <w:rPr>
          <w:rFonts w:ascii="Arial" w:hAnsi="Arial" w:cs="Arial" w:eastAsia="Arial"/>
          <w:sz w:val="27"/>
          <w:szCs w:val="27"/>
          <w:color w:val="231F21"/>
          <w:spacing w:val="15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7"/>
          <w:szCs w:val="27"/>
          <w:color w:val="231F21"/>
          <w:spacing w:val="0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7"/>
          <w:szCs w:val="27"/>
          <w:color w:val="231F21"/>
          <w:spacing w:val="0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7"/>
          <w:szCs w:val="27"/>
          <w:color w:val="231F21"/>
          <w:spacing w:val="1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7"/>
          <w:szCs w:val="27"/>
          <w:color w:val="231F21"/>
          <w:spacing w:val="0"/>
          <w:w w:val="100"/>
          <w:b/>
          <w:bCs/>
          <w:position w:val="-1"/>
        </w:rPr>
        <w:t>Complet</w:t>
      </w:r>
      <w:r>
        <w:rPr>
          <w:rFonts w:ascii="Arial" w:hAnsi="Arial" w:cs="Arial" w:eastAsia="Arial"/>
          <w:sz w:val="27"/>
          <w:szCs w:val="27"/>
          <w:color w:val="231F21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7"/>
          <w:szCs w:val="27"/>
          <w:color w:val="231F21"/>
          <w:spacing w:val="3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7"/>
          <w:szCs w:val="27"/>
          <w:color w:val="231F21"/>
          <w:spacing w:val="0"/>
          <w:w w:val="100"/>
          <w:b/>
          <w:bCs/>
          <w:position w:val="-1"/>
        </w:rPr>
        <w:t>Each</w:t>
      </w:r>
      <w:r>
        <w:rPr>
          <w:rFonts w:ascii="Arial" w:hAnsi="Arial" w:cs="Arial" w:eastAsia="Arial"/>
          <w:sz w:val="27"/>
          <w:szCs w:val="27"/>
          <w:color w:val="231F21"/>
          <w:spacing w:val="1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7"/>
          <w:szCs w:val="27"/>
          <w:color w:val="231F21"/>
          <w:spacing w:val="0"/>
          <w:w w:val="100"/>
          <w:b/>
          <w:bCs/>
          <w:position w:val="-1"/>
        </w:rPr>
        <w:t>Section</w:t>
      </w:r>
      <w:r>
        <w:rPr>
          <w:rFonts w:ascii="Arial" w:hAnsi="Arial" w:cs="Arial" w:eastAsia="Arial"/>
          <w:sz w:val="27"/>
          <w:szCs w:val="27"/>
          <w:color w:val="231F21"/>
          <w:spacing w:val="43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7"/>
          <w:szCs w:val="27"/>
          <w:color w:val="231F21"/>
          <w:spacing w:val="0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7"/>
          <w:szCs w:val="27"/>
          <w:color w:val="231F21"/>
          <w:spacing w:val="0"/>
          <w:w w:val="100"/>
          <w:b/>
          <w:bCs/>
          <w:position w:val="-1"/>
        </w:rPr>
        <w:t>f</w:t>
      </w:r>
      <w:r>
        <w:rPr>
          <w:rFonts w:ascii="Arial" w:hAnsi="Arial" w:cs="Arial" w:eastAsia="Arial"/>
          <w:sz w:val="27"/>
          <w:szCs w:val="27"/>
          <w:color w:val="231F21"/>
          <w:spacing w:val="6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7"/>
          <w:szCs w:val="27"/>
          <w:color w:val="231F21"/>
          <w:spacing w:val="0"/>
          <w:w w:val="100"/>
          <w:b/>
          <w:bCs/>
          <w:position w:val="-1"/>
        </w:rPr>
        <w:t>th</w:t>
      </w:r>
      <w:r>
        <w:rPr>
          <w:rFonts w:ascii="Arial" w:hAnsi="Arial" w:cs="Arial" w:eastAsia="Arial"/>
          <w:sz w:val="27"/>
          <w:szCs w:val="27"/>
          <w:color w:val="231F21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7"/>
          <w:szCs w:val="27"/>
          <w:color w:val="231F21"/>
          <w:spacing w:val="12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7"/>
          <w:szCs w:val="27"/>
          <w:color w:val="231F21"/>
          <w:spacing w:val="0"/>
          <w:w w:val="102"/>
          <w:b/>
          <w:bCs/>
          <w:position w:val="-1"/>
        </w:rPr>
        <w:t>SOD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  <w:position w:val="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630" w:hRule="exact"/>
        </w:trPr>
        <w:tc>
          <w:tcPr>
            <w:tcW w:w="3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4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  <w:b/>
                <w:bCs/>
              </w:rPr>
              <w:t>ec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8"/>
                <w:w w:val="105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8"/>
                <w:b/>
                <w:bCs/>
              </w:rPr>
              <w:t>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8"/>
                <w:b/>
                <w:bCs/>
              </w:rPr>
              <w:t>Comp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3"/>
                <w:w w:val="108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5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8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9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8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8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6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15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99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"/>
                <w:w w:val="100"/>
                <w:b/>
                <w:bCs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00"/>
                <w:b/>
                <w:bCs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4"/>
                <w:w w:val="100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54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PMAS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8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5"/>
                <w:w w:val="108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8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08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6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11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9"/>
                <w:w w:val="108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4"/>
                <w:w w:val="103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5"/>
                <w:w w:val="115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5"/>
                <w:w w:val="11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8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2"/>
                <w:w w:val="138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2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228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6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ntroduc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74231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90" w:right="175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1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09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updated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thereafter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6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243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Conceptua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3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gn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sho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6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1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0"/>
                <w:w w:val="111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orm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ev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3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ua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nvestments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3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Background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90" w:right="160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1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1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09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updated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eafter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6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243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Conceptua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3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gn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sho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6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1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0"/>
                <w:w w:val="111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orm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ev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3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ua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nvestments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228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Conceptu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74231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74231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742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gn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68" w:lineRule="auto"/>
              <w:ind w:left="90" w:right="162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1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09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updated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eafter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6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100" w:right="243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Conceptua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5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742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gn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sho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6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orm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ev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3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ua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nvestments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228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Arc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8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tect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6"/>
                <w:w w:val="108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90" w:right="162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1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09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updated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eafter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6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243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Conceptua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3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gn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sho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6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1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0"/>
                <w:w w:val="111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orm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ev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3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ua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nvestments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3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228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3"/>
                <w:w w:val="109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gn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90" w:right="160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4"/>
                <w:w w:val="12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1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09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updated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eafter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6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90" w:right="495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w w:val="109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3"/>
                <w:w w:val="109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gn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detail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sho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6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elab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ate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5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upon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3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6"/>
                <w:w w:val="113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PMAS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74231"/>
                <w:spacing w:val="-4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anning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5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phase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ior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dev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opment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3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228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Det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5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3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3"/>
                <w:w w:val="109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gn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90" w:right="160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4"/>
                <w:w w:val="12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1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09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updated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eafter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6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90" w:right="495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Design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det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5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74231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5"/>
              </w:rPr>
              <w:t>ls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sho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6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elab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ate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5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upon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3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6"/>
                <w:w w:val="113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PMAS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74231"/>
                <w:spacing w:val="-4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anning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5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phase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ior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dev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opment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3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7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228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xtern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Interface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742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gn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90" w:right="160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4"/>
                <w:w w:val="12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1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1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09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updated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eafter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6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90" w:right="495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Design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det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5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74231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5"/>
              </w:rPr>
              <w:t>ls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sho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6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elab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ate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5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upon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3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6"/>
                <w:w w:val="113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PMAS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5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7423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anning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phase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ior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dev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opment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5" w:hRule="exact"/>
        </w:trPr>
        <w:tc>
          <w:tcPr>
            <w:tcW w:w="341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228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5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uman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5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Machine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Interfaces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56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90" w:right="160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4"/>
                <w:w w:val="12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1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09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updated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eafter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61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90" w:right="495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Design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det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5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74231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5"/>
              </w:rPr>
              <w:t>ls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sho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6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elab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ate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5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upon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3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6"/>
                <w:w w:val="113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PMAS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5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7423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anning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phase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ior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dev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opment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5" w:hRule="exact"/>
        </w:trPr>
        <w:tc>
          <w:tcPr>
            <w:tcW w:w="341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Attachments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5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68" w:lineRule="auto"/>
              <w:ind w:left="90" w:right="160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4"/>
                <w:w w:val="12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1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0"/>
                <w:w w:val="109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524B5B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updated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eafter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61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90" w:right="495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w w:val="109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3"/>
                <w:w w:val="109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gn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detail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sho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6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elab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ate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5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upon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3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6"/>
                <w:w w:val="113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PMAS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5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7423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anning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phase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ior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dev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opment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30" w:after="0" w:line="249" w:lineRule="auto"/>
        <w:ind w:left="210" w:right="257" w:firstLine="1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0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6"/>
        </w:rPr>
        <w:t>oduc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1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756972"/>
          <w:spacing w:val="-15"/>
          <w:w w:val="176"/>
        </w:rPr>
        <w:t>'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sy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6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tem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8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ig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7"/>
          <w:w w:val="113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11"/>
          <w:w w:val="113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1"/>
          <w:w w:val="113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13"/>
        </w:rPr>
        <w:t>ul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13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9"/>
          <w:w w:val="11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def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2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eptual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9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6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al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4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9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9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4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tio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10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9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5"/>
        </w:rPr>
        <w:t>onnel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4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nd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8"/>
          <w:w w:val="112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3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12"/>
        </w:rPr>
        <w:t>mc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4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9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ccm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project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initiat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2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674231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674231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5"/>
          <w:w w:val="11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10"/>
          <w:w w:val="11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3"/>
          <w:w w:val="116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2"/>
          <w:w w:val="11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1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6"/>
          <w:w w:val="11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7"/>
        </w:rPr>
        <w:t>enterp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6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1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2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8"/>
        </w:rPr>
        <w:t>rtu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1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8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1"/>
          <w:w w:val="117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5"/>
        </w:rPr>
        <w:t>al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9"/>
          <w:w w:val="106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4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1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inv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7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tm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2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7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before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ject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tea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3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24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3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2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llocate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6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B385D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2B385D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7"/>
          <w:w w:val="11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1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3"/>
          <w:w w:val="115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15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6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3"/>
          <w:w w:val="115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5"/>
          <w:w w:val="11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1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8"/>
          <w:w w:val="11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6"/>
          <w:w w:val="100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4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5"/>
          <w:w w:val="111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12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9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12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2"/>
          <w:w w:val="112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12"/>
        </w:rPr>
        <w:t>ss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7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hi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1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0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8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6"/>
          <w:w w:val="10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4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756972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56972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7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11"/>
          <w:w w:val="114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14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9"/>
          <w:w w:val="114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14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2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mplete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0.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2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27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6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1"/>
          <w:w w:val="109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1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ul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be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3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6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8"/>
        </w:rPr>
        <w:t>ete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9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update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MS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3"/>
          <w:w w:val="100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2B385D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2B385D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1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rojec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addr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ss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3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appr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1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3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3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9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5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05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2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MS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8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0"/>
          <w:w w:val="111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7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0"/>
          <w:w w:val="111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B385D"/>
          <w:spacing w:val="0"/>
          <w:w w:val="11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2B385D"/>
          <w:spacing w:val="-27"/>
          <w:w w:val="111"/>
        </w:rPr>
        <w:t> </w:t>
      </w:r>
      <w:r>
        <w:rPr>
          <w:rFonts w:ascii="Arial" w:hAnsi="Arial" w:cs="Arial" w:eastAsia="Arial"/>
          <w:sz w:val="22"/>
          <w:szCs w:val="22"/>
          <w:color w:val="3B313D"/>
          <w:spacing w:val="0"/>
          <w:w w:val="134"/>
        </w:rPr>
        <w:t>I</w:t>
      </w:r>
      <w:r>
        <w:rPr>
          <w:rFonts w:ascii="Arial" w:hAnsi="Arial" w:cs="Arial" w:eastAsia="Arial"/>
          <w:sz w:val="22"/>
          <w:szCs w:val="22"/>
          <w:color w:val="3B313D"/>
          <w:spacing w:val="0"/>
          <w:w w:val="135"/>
        </w:rPr>
        <w:t>n</w:t>
      </w:r>
      <w:r>
        <w:rPr>
          <w:rFonts w:ascii="Arial" w:hAnsi="Arial" w:cs="Arial" w:eastAsia="Arial"/>
          <w:sz w:val="22"/>
          <w:szCs w:val="22"/>
          <w:color w:val="3B313D"/>
          <w:spacing w:val="-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addit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1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2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ho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reflect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1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2"/>
          <w:w w:val="10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lt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9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duct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5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6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MS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7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5"/>
        </w:rPr>
        <w:t>evi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0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4B5B"/>
          <w:spacing w:val="-9"/>
          <w:w w:val="111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pgMar w:footer="723" w:header="0" w:top="1380" w:bottom="920" w:left="1220" w:right="1220"/>
          <w:footerReference w:type="default" r:id="rId7"/>
          <w:pgSz w:w="12240" w:h="15840"/>
        </w:sectPr>
      </w:pPr>
      <w:rPr/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00" w:type="dxa"/>
      </w:tblPr>
      <w:tblGrid/>
      <w:tr>
        <w:trPr>
          <w:trHeight w:val="430" w:hRule="exact"/>
        </w:trPr>
        <w:tc>
          <w:tcPr>
            <w:tcW w:w="2720" w:type="dxa"/>
            <w:tcBorders>
              <w:top w:val="nil" w:sz="6" w:space="0" w:color="auto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93" w:after="0" w:line="240" w:lineRule="auto"/>
              <w:ind w:left="914" w:right="891"/>
              <w:jc w:val="center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5"/>
                <w:b/>
                <w:bCs/>
              </w:rPr>
              <w:t>Activity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420" w:type="dxa"/>
            <w:tcBorders>
              <w:top w:val="nil" w:sz="6" w:space="0" w:color="auto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93" w:after="0" w:line="240" w:lineRule="auto"/>
              <w:ind w:left="7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Ne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35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Capabilit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28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11"/>
                <w:b/>
                <w:bCs/>
              </w:rPr>
              <w:t>(1)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260" w:type="dxa"/>
            <w:tcBorders>
              <w:top w:val="nil" w:sz="6" w:space="0" w:color="auto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93" w:after="0" w:line="240" w:lineRule="auto"/>
              <w:ind w:left="3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Featur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36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Enhancemen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5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6"/>
              </w:rPr>
              <w:t>(2)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70" w:hRule="exact"/>
        </w:trPr>
        <w:tc>
          <w:tcPr>
            <w:tcW w:w="27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3" w:after="0" w:line="280" w:lineRule="exact"/>
              <w:jc w:val="left"/>
              <w:rPr>
                <w:sz w:val="28"/>
                <w:szCs w:val="28"/>
              </w:rPr>
            </w:pPr>
            <w:rPr/>
            <w:r>
              <w:rPr>
                <w:sz w:val="28"/>
                <w:szCs w:val="28"/>
              </w:rPr>
            </w:r>
          </w:p>
          <w:p>
            <w:pPr>
              <w:spacing w:before="0" w:after="0" w:line="240" w:lineRule="auto"/>
              <w:ind w:left="2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Field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24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Deploymen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47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8"/>
                <w:b/>
                <w:bCs/>
              </w:rPr>
              <w:t>(A)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4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120" w:lineRule="exact"/>
              <w:jc w:val="left"/>
              <w:rPr>
                <w:sz w:val="12"/>
                <w:szCs w:val="12"/>
              </w:rPr>
            </w:pPr>
            <w:rPr/>
            <w:r>
              <w:rPr>
                <w:sz w:val="12"/>
                <w:szCs w:val="12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495" w:right="1466"/>
              <w:jc w:val="center"/>
              <w:rPr>
                <w:rFonts w:ascii="Courier New" w:hAnsi="Courier New" w:cs="Courier New" w:eastAsia="Courier New"/>
                <w:sz w:val="20"/>
                <w:szCs w:val="20"/>
              </w:rPr>
            </w:pPr>
            <w:rPr/>
            <w:r>
              <w:rPr>
                <w:rFonts w:ascii="Courier New" w:hAnsi="Courier New" w:cs="Courier New" w:eastAsia="Courier New"/>
                <w:sz w:val="20"/>
                <w:szCs w:val="20"/>
                <w:color w:val="4B4250"/>
                <w:spacing w:val="0"/>
                <w:w w:val="97"/>
              </w:rPr>
              <w:t>Yes</w:t>
            </w:r>
            <w:r>
              <w:rPr>
                <w:rFonts w:ascii="Courier New" w:hAnsi="Courier New" w:cs="Courier New" w:eastAsia="Courier New"/>
                <w:sz w:val="20"/>
                <w:szCs w:val="20"/>
                <w:color w:val="000000"/>
                <w:spacing w:val="0"/>
                <w:w w:val="100"/>
              </w:rPr>
            </w:r>
          </w:p>
        </w:tc>
        <w:tc>
          <w:tcPr>
            <w:tcW w:w="32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4" w:after="0" w:line="280" w:lineRule="exact"/>
              <w:jc w:val="left"/>
              <w:rPr>
                <w:sz w:val="28"/>
                <w:szCs w:val="28"/>
              </w:rPr>
            </w:pPr>
            <w:rPr/>
            <w:r>
              <w:rPr>
                <w:sz w:val="28"/>
                <w:szCs w:val="28"/>
              </w:rPr>
            </w:r>
          </w:p>
          <w:p>
            <w:pPr>
              <w:spacing w:before="0" w:after="0" w:line="240" w:lineRule="auto"/>
              <w:ind w:left="1433" w:right="1428"/>
              <w:jc w:val="center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  <w:rPr/>
            <w:r>
              <w:rPr>
                <w:rFonts w:ascii="Times New Roman" w:hAnsi="Times New Roman" w:cs="Times New Roman" w:eastAsia="Times New Roman"/>
                <w:sz w:val="21"/>
                <w:szCs w:val="21"/>
                <w:color w:val="605666"/>
                <w:spacing w:val="0"/>
                <w:w w:val="111"/>
              </w:rPr>
              <w:t>No</w:t>
            </w:r>
            <w:r>
              <w:rPr>
                <w:rFonts w:ascii="Times New Roman" w:hAnsi="Times New Roman" w:cs="Times New Roman" w:eastAsia="Times New Roman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20" w:hRule="exact"/>
        </w:trPr>
        <w:tc>
          <w:tcPr>
            <w:tcW w:w="27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40" w:lineRule="auto"/>
              <w:ind w:left="742" w:right="704"/>
              <w:jc w:val="center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w w:val="106"/>
                <w:b/>
                <w:bCs/>
              </w:rPr>
              <w:t>Clou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6"/>
                <w:w w:val="106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1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5"/>
                <w:b/>
                <w:bCs/>
              </w:rPr>
              <w:t>Web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514" w:right="464"/>
              <w:jc w:val="center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Deploymen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57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4"/>
                <w:b/>
                <w:bCs/>
              </w:rPr>
              <w:t>(B)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4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100" w:lineRule="exact"/>
              <w:jc w:val="left"/>
              <w:rPr>
                <w:sz w:val="10"/>
                <w:szCs w:val="10"/>
              </w:rPr>
            </w:pPr>
            <w:rPr/>
            <w:r>
              <w:rPr>
                <w:sz w:val="10"/>
                <w:szCs w:val="10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495" w:right="1466"/>
              <w:jc w:val="center"/>
              <w:rPr>
                <w:rFonts w:ascii="Courier New" w:hAnsi="Courier New" w:cs="Courier New" w:eastAsia="Courier New"/>
                <w:sz w:val="20"/>
                <w:szCs w:val="20"/>
              </w:rPr>
            </w:pPr>
            <w:rPr/>
            <w:r>
              <w:rPr>
                <w:rFonts w:ascii="Courier New" w:hAnsi="Courier New" w:cs="Courier New" w:eastAsia="Courier New"/>
                <w:sz w:val="20"/>
                <w:szCs w:val="20"/>
                <w:color w:val="4B4250"/>
                <w:spacing w:val="0"/>
                <w:w w:val="97"/>
              </w:rPr>
              <w:t>Yes</w:t>
            </w:r>
            <w:r>
              <w:rPr>
                <w:rFonts w:ascii="Courier New" w:hAnsi="Courier New" w:cs="Courier New" w:eastAsia="Courier New"/>
                <w:sz w:val="20"/>
                <w:szCs w:val="20"/>
                <w:color w:val="000000"/>
                <w:spacing w:val="0"/>
                <w:w w:val="100"/>
              </w:rPr>
            </w:r>
          </w:p>
        </w:tc>
        <w:tc>
          <w:tcPr>
            <w:tcW w:w="32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4" w:after="0" w:line="260" w:lineRule="exact"/>
              <w:jc w:val="left"/>
              <w:rPr>
                <w:sz w:val="26"/>
                <w:szCs w:val="26"/>
              </w:rPr>
            </w:pPr>
            <w:rPr/>
            <w:r>
              <w:rPr>
                <w:sz w:val="26"/>
                <w:szCs w:val="26"/>
              </w:rPr>
            </w:r>
          </w:p>
          <w:p>
            <w:pPr>
              <w:spacing w:before="0" w:after="0" w:line="240" w:lineRule="auto"/>
              <w:ind w:left="1425" w:right="1420"/>
              <w:jc w:val="center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  <w:rPr/>
            <w:r>
              <w:rPr>
                <w:rFonts w:ascii="Times New Roman" w:hAnsi="Times New Roman" w:cs="Times New Roman" w:eastAsia="Times New Roman"/>
                <w:sz w:val="21"/>
                <w:szCs w:val="21"/>
                <w:color w:val="605666"/>
                <w:spacing w:val="0"/>
                <w:w w:val="111"/>
              </w:rPr>
              <w:t>No</w:t>
            </w:r>
            <w:r>
              <w:rPr>
                <w:rFonts w:ascii="Times New Roman" w:hAnsi="Times New Roman" w:cs="Times New Roman" w:eastAsia="Times New Roman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700" w:hRule="exact"/>
        </w:trPr>
        <w:tc>
          <w:tcPr>
            <w:tcW w:w="27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3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2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Mobil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36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Application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49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4"/>
                <w:b/>
                <w:bCs/>
              </w:rPr>
              <w:t>(C)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4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0" w:lineRule="auto"/>
              <w:ind w:left="1495" w:right="1466"/>
              <w:jc w:val="center"/>
              <w:rPr>
                <w:rFonts w:ascii="Courier New" w:hAnsi="Courier New" w:cs="Courier New" w:eastAsia="Courier New"/>
                <w:sz w:val="20"/>
                <w:szCs w:val="20"/>
              </w:rPr>
            </w:pPr>
            <w:rPr/>
            <w:r>
              <w:rPr>
                <w:rFonts w:ascii="Courier New" w:hAnsi="Courier New" w:cs="Courier New" w:eastAsia="Courier New"/>
                <w:sz w:val="20"/>
                <w:szCs w:val="20"/>
                <w:color w:val="4B4250"/>
                <w:spacing w:val="0"/>
                <w:w w:val="97"/>
              </w:rPr>
              <w:t>Yes</w:t>
            </w:r>
            <w:r>
              <w:rPr>
                <w:rFonts w:ascii="Courier New" w:hAnsi="Courier New" w:cs="Courier New" w:eastAsia="Courier New"/>
                <w:sz w:val="20"/>
                <w:szCs w:val="20"/>
                <w:color w:val="000000"/>
                <w:spacing w:val="0"/>
                <w:w w:val="100"/>
              </w:rPr>
            </w:r>
          </w:p>
        </w:tc>
        <w:tc>
          <w:tcPr>
            <w:tcW w:w="32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4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433" w:right="1428"/>
              <w:jc w:val="center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  <w:rPr/>
            <w:r>
              <w:rPr>
                <w:rFonts w:ascii="Times New Roman" w:hAnsi="Times New Roman" w:cs="Times New Roman" w:eastAsia="Times New Roman"/>
                <w:sz w:val="21"/>
                <w:szCs w:val="21"/>
                <w:color w:val="605666"/>
                <w:spacing w:val="0"/>
                <w:w w:val="111"/>
              </w:rPr>
              <w:t>No</w:t>
            </w:r>
            <w:r>
              <w:rPr>
                <w:rFonts w:ascii="Times New Roman" w:hAnsi="Times New Roman" w:cs="Times New Roman" w:eastAsia="Times New Roman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center"/>
        <w:spacing w:after="0"/>
        <w:sectPr>
          <w:pgMar w:footer="523" w:header="0" w:top="1340" w:bottom="720" w:left="1300" w:right="1300"/>
          <w:footerReference w:type="default" r:id="rId8"/>
          <w:pgSz w:w="12240" w:h="15840"/>
        </w:sectPr>
      </w:pPr>
      <w:rPr/>
    </w:p>
    <w:p>
      <w:pPr>
        <w:spacing w:before="59" w:after="0" w:line="240" w:lineRule="auto"/>
        <w:ind w:left="3577" w:right="3556"/>
        <w:jc w:val="center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Table</w:t>
      </w:r>
      <w:r>
        <w:rPr>
          <w:rFonts w:ascii="Arial" w:hAnsi="Arial" w:cs="Arial" w:eastAsia="Arial"/>
          <w:sz w:val="28"/>
          <w:szCs w:val="28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8"/>
          <w:szCs w:val="28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Contents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79" w:right="65"/>
        <w:jc w:val="center"/>
        <w:tabs>
          <w:tab w:pos="60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Introduction</w:t>
      </w:r>
      <w:r>
        <w:rPr>
          <w:rFonts w:ascii="Arial" w:hAnsi="Arial" w:cs="Arial" w:eastAsia="Arial"/>
          <w:sz w:val="28"/>
          <w:szCs w:val="28"/>
          <w:color w:val="231F20"/>
          <w:spacing w:val="-23"/>
          <w:w w:val="99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.........................................................................................</w:t>
      </w:r>
      <w:r>
        <w:rPr>
          <w:rFonts w:ascii="Arial" w:hAnsi="Arial" w:cs="Arial" w:eastAsia="Arial"/>
          <w:sz w:val="28"/>
          <w:szCs w:val="28"/>
          <w:color w:val="231F20"/>
          <w:spacing w:val="-5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1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60" w:after="0" w:line="240" w:lineRule="auto"/>
        <w:ind w:left="442" w:right="65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1.1.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Scop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-3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...............................................................................................................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42" w:right="68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1.2.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Profiles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(Tooli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g)</w:t>
      </w:r>
      <w:r>
        <w:rPr>
          <w:rFonts w:ascii="Arial" w:hAnsi="Arial" w:cs="Arial" w:eastAsia="Arial"/>
          <w:sz w:val="24"/>
          <w:szCs w:val="24"/>
          <w:color w:val="231F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1" w:after="0" w:line="240" w:lineRule="auto"/>
        <w:ind w:left="79" w:right="64"/>
        <w:jc w:val="center"/>
        <w:tabs>
          <w:tab w:pos="60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1"/>
          <w:w w:val="100"/>
          <w:b/>
          <w:bCs/>
        </w:rPr>
        <w:t>2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Background</w:t>
      </w:r>
      <w:r>
        <w:rPr>
          <w:rFonts w:ascii="Arial" w:hAnsi="Arial" w:cs="Arial" w:eastAsia="Arial"/>
          <w:sz w:val="28"/>
          <w:szCs w:val="28"/>
          <w:color w:val="231F20"/>
          <w:spacing w:val="-24"/>
          <w:w w:val="99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.........................................................................................</w:t>
      </w:r>
      <w:r>
        <w:rPr>
          <w:rFonts w:ascii="Arial" w:hAnsi="Arial" w:cs="Arial" w:eastAsia="Arial"/>
          <w:sz w:val="28"/>
          <w:szCs w:val="28"/>
          <w:color w:val="231F20"/>
          <w:spacing w:val="-5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4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58" w:after="0" w:line="240" w:lineRule="auto"/>
        <w:ind w:left="442" w:right="69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2.1.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Overvi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the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te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4"/>
          <w:szCs w:val="24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4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42" w:right="70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2.2.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Overvi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the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Business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Process</w:t>
      </w:r>
      <w:r>
        <w:rPr>
          <w:rFonts w:ascii="Arial" w:hAnsi="Arial" w:cs="Arial" w:eastAsia="Arial"/>
          <w:sz w:val="24"/>
          <w:szCs w:val="24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4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42" w:right="69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2.3.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Overvi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the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g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nificant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quirements</w:t>
      </w:r>
      <w:r>
        <w:rPr>
          <w:rFonts w:ascii="Arial" w:hAnsi="Arial" w:cs="Arial" w:eastAsia="Arial"/>
          <w:sz w:val="24"/>
          <w:szCs w:val="24"/>
          <w:color w:val="231F20"/>
          <w:spacing w:val="-3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70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2.3.1.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Overvi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Functi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nal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Workl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ad/Performance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Requirements</w:t>
      </w:r>
      <w:r>
        <w:rPr>
          <w:rFonts w:ascii="Arial" w:hAnsi="Arial" w:cs="Arial" w:eastAsia="Arial"/>
          <w:sz w:val="24"/>
          <w:szCs w:val="24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</w:t>
      </w:r>
      <w:r>
        <w:rPr>
          <w:rFonts w:ascii="Arial" w:hAnsi="Arial" w:cs="Arial" w:eastAsia="Arial"/>
          <w:sz w:val="24"/>
          <w:szCs w:val="24"/>
          <w:color w:val="231F20"/>
          <w:spacing w:val="-2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8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70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2.3.2.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Overvi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Opera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nal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Requir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ments</w:t>
      </w:r>
      <w:r>
        <w:rPr>
          <w:rFonts w:ascii="Arial" w:hAnsi="Arial" w:cs="Arial" w:eastAsia="Arial"/>
          <w:sz w:val="24"/>
          <w:szCs w:val="24"/>
          <w:color w:val="231F20"/>
          <w:spacing w:val="-49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8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70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2.3.3.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Overvi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the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Te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hnical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Requir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ments</w:t>
      </w:r>
      <w:r>
        <w:rPr>
          <w:rFonts w:ascii="Arial" w:hAnsi="Arial" w:cs="Arial" w:eastAsia="Arial"/>
          <w:sz w:val="24"/>
          <w:szCs w:val="24"/>
          <w:color w:val="231F20"/>
          <w:spacing w:val="-48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8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69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2.3.4.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Overvi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the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Security</w:t>
      </w:r>
      <w:r>
        <w:rPr>
          <w:rFonts w:ascii="Arial" w:hAnsi="Arial" w:cs="Arial" w:eastAsia="Arial"/>
          <w:sz w:val="24"/>
          <w:szCs w:val="24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Privacy</w:t>
      </w:r>
      <w:r>
        <w:rPr>
          <w:rFonts w:ascii="Arial" w:hAnsi="Arial" w:cs="Arial" w:eastAsia="Arial"/>
          <w:sz w:val="24"/>
          <w:szCs w:val="24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Requirements</w:t>
      </w:r>
      <w:r>
        <w:rPr>
          <w:rFonts w:ascii="Arial" w:hAnsi="Arial" w:cs="Arial" w:eastAsia="Arial"/>
          <w:sz w:val="24"/>
          <w:szCs w:val="24"/>
          <w:color w:val="231F20"/>
          <w:spacing w:val="-4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9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71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2.3.5.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Overvi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-3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stem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Criticality</w:t>
      </w:r>
      <w:r>
        <w:rPr>
          <w:rFonts w:ascii="Arial" w:hAnsi="Arial" w:cs="Arial" w:eastAsia="Arial"/>
          <w:sz w:val="24"/>
          <w:szCs w:val="24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High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Availabili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Requirements...</w:t>
      </w:r>
      <w:r>
        <w:rPr>
          <w:rFonts w:ascii="Arial" w:hAnsi="Arial" w:cs="Arial" w:eastAsia="Arial"/>
          <w:sz w:val="24"/>
          <w:szCs w:val="24"/>
          <w:color w:val="231F20"/>
          <w:spacing w:val="-2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9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69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2.3.6.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Single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Sign-on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Requirement</w:t>
      </w:r>
      <w:r>
        <w:rPr>
          <w:rFonts w:ascii="Arial" w:hAnsi="Arial" w:cs="Arial" w:eastAsia="Arial"/>
          <w:sz w:val="24"/>
          <w:szCs w:val="24"/>
          <w:color w:val="231F20"/>
          <w:spacing w:val="-46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10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71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2.3.7.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Requirement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U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Ent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prise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Portals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(Tooli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g)</w:t>
      </w:r>
      <w:r>
        <w:rPr>
          <w:rFonts w:ascii="Arial" w:hAnsi="Arial" w:cs="Arial" w:eastAsia="Arial"/>
          <w:sz w:val="24"/>
          <w:szCs w:val="24"/>
          <w:color w:val="231F20"/>
          <w:spacing w:val="-23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10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68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2.3.8.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Special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Device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Requirements</w:t>
      </w:r>
      <w:r>
        <w:rPr>
          <w:rFonts w:ascii="Arial" w:hAnsi="Arial" w:cs="Arial" w:eastAsia="Arial"/>
          <w:sz w:val="24"/>
          <w:szCs w:val="24"/>
          <w:color w:val="231F20"/>
          <w:spacing w:val="-4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10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69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2.3.9.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Legacy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System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Reti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ement</w:t>
      </w:r>
      <w:r>
        <w:rPr>
          <w:rFonts w:ascii="Arial" w:hAnsi="Arial" w:cs="Arial" w:eastAsia="Arial"/>
          <w:sz w:val="24"/>
          <w:szCs w:val="24"/>
          <w:color w:val="231F20"/>
          <w:spacing w:val="-33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10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1" w:after="0" w:line="240" w:lineRule="auto"/>
        <w:ind w:left="79" w:right="64"/>
        <w:jc w:val="center"/>
        <w:tabs>
          <w:tab w:pos="60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1"/>
          <w:w w:val="100"/>
          <w:b/>
          <w:bCs/>
        </w:rPr>
        <w:t>3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28"/>
          <w:szCs w:val="28"/>
          <w:color w:val="231F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Desig</w:t>
      </w:r>
      <w:r>
        <w:rPr>
          <w:rFonts w:ascii="Arial" w:hAnsi="Arial" w:cs="Arial" w:eastAsia="Arial"/>
          <w:sz w:val="28"/>
          <w:szCs w:val="28"/>
          <w:color w:val="231F20"/>
          <w:spacing w:val="9"/>
          <w:w w:val="99"/>
          <w:b/>
          <w:bCs/>
        </w:rPr>
        <w:t>n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............................................................................</w:t>
      </w:r>
      <w:r>
        <w:rPr>
          <w:rFonts w:ascii="Arial" w:hAnsi="Arial" w:cs="Arial" w:eastAsia="Arial"/>
          <w:sz w:val="28"/>
          <w:szCs w:val="28"/>
          <w:color w:val="231F20"/>
          <w:spacing w:val="-5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11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58" w:after="0" w:line="240" w:lineRule="auto"/>
        <w:ind w:left="442" w:right="68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3.1.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Appl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ca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ion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4"/>
          <w:szCs w:val="24"/>
          <w:color w:val="231F20"/>
          <w:spacing w:val="-39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11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68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3.1.1.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Application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Context</w:t>
      </w:r>
      <w:r>
        <w:rPr>
          <w:rFonts w:ascii="Arial" w:hAnsi="Arial" w:cs="Arial" w:eastAsia="Arial"/>
          <w:sz w:val="24"/>
          <w:szCs w:val="24"/>
          <w:color w:val="231F20"/>
          <w:spacing w:val="-38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14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69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3.1.2.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High-Level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Appl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cati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4"/>
          <w:szCs w:val="24"/>
          <w:color w:val="231F20"/>
          <w:spacing w:val="-29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15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69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3.1.3.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Application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Locati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ns</w:t>
      </w:r>
      <w:r>
        <w:rPr>
          <w:rFonts w:ascii="Arial" w:hAnsi="Arial" w:cs="Arial" w:eastAsia="Arial"/>
          <w:sz w:val="24"/>
          <w:szCs w:val="24"/>
          <w:color w:val="231F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18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42" w:right="69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3.2.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Data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Desig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18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69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3.2.1.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Project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Data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del</w:t>
      </w:r>
      <w:r>
        <w:rPr>
          <w:rFonts w:ascii="Arial" w:hAnsi="Arial" w:cs="Arial" w:eastAsia="Arial"/>
          <w:sz w:val="24"/>
          <w:szCs w:val="24"/>
          <w:color w:val="231F20"/>
          <w:spacing w:val="-29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18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69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3.2.2.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Database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Informati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4"/>
          <w:szCs w:val="24"/>
          <w:color w:val="231F20"/>
          <w:spacing w:val="-24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19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68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3.2.3.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Interface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Data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Mapping</w:t>
      </w:r>
      <w:r>
        <w:rPr>
          <w:rFonts w:ascii="Arial" w:hAnsi="Arial" w:cs="Arial" w:eastAsia="Arial"/>
          <w:sz w:val="24"/>
          <w:szCs w:val="24"/>
          <w:color w:val="231F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19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802" w:right="69"/>
        <w:jc w:val="center"/>
        <w:tabs>
          <w:tab w:pos="184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3.2.3.1.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Sc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een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Interface</w:t>
      </w:r>
      <w:r>
        <w:rPr>
          <w:rFonts w:ascii="Arial" w:hAnsi="Arial" w:cs="Arial" w:eastAsia="Arial"/>
          <w:sz w:val="24"/>
          <w:szCs w:val="24"/>
          <w:color w:val="231F20"/>
          <w:spacing w:val="-19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19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02" w:right="68"/>
        <w:jc w:val="center"/>
        <w:tabs>
          <w:tab w:pos="184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3.2.3.2.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Report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Interface</w:t>
      </w:r>
      <w:r>
        <w:rPr>
          <w:rFonts w:ascii="Arial" w:hAnsi="Arial" w:cs="Arial" w:eastAsia="Arial"/>
          <w:sz w:val="24"/>
          <w:szCs w:val="24"/>
          <w:color w:val="231F20"/>
          <w:spacing w:val="-47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20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62" w:right="71"/>
        <w:jc w:val="center"/>
        <w:tabs>
          <w:tab w:pos="20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3.2.3.2.1.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Insert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02" w:right="69"/>
        <w:jc w:val="center"/>
        <w:tabs>
          <w:tab w:pos="184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3.2.3.3.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Unmapped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Data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Element</w:t>
      </w:r>
      <w:r>
        <w:rPr>
          <w:rFonts w:ascii="Arial" w:hAnsi="Arial" w:cs="Arial" w:eastAsia="Arial"/>
          <w:sz w:val="24"/>
          <w:szCs w:val="24"/>
          <w:color w:val="231F20"/>
          <w:spacing w:val="-47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20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1" w:after="0" w:line="240" w:lineRule="auto"/>
        <w:ind w:left="442" w:right="69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3.3.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Infras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uc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ure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(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erver</w:t>
      </w:r>
      <w:r>
        <w:rPr>
          <w:rFonts w:ascii="Arial" w:hAnsi="Arial" w:cs="Arial" w:eastAsia="Arial"/>
          <w:sz w:val="24"/>
          <w:szCs w:val="24"/>
          <w:color w:val="231F20"/>
          <w:spacing w:val="10"/>
          <w:w w:val="100"/>
          <w:b/>
          <w:bCs/>
        </w:rPr>
        <w:t>)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60" w:right="-20"/>
        <w:jc w:val="left"/>
        <w:tabs>
          <w:tab w:pos="156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3.3.1.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Process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nd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Activity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Monitoring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rver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System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Criticality</w:t>
      </w:r>
      <w:r>
        <w:rPr>
          <w:rFonts w:ascii="Arial" w:hAnsi="Arial" w:cs="Arial" w:eastAsia="Arial"/>
          <w:sz w:val="24"/>
          <w:szCs w:val="24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High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622" w:right="67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Availab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ili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color w:val="231F20"/>
          <w:spacing w:val="-2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..........................................................................................................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21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68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3.3.2.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Special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Te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hnology</w:t>
      </w:r>
      <w:r>
        <w:rPr>
          <w:rFonts w:ascii="Arial" w:hAnsi="Arial" w:cs="Arial" w:eastAsia="Arial"/>
          <w:sz w:val="24"/>
          <w:szCs w:val="24"/>
          <w:color w:val="231F20"/>
          <w:spacing w:val="-26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68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3.3.3.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Technology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Lo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c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ation</w:t>
      </w:r>
      <w:r>
        <w:rPr>
          <w:rFonts w:ascii="Arial" w:hAnsi="Arial" w:cs="Arial" w:eastAsia="Arial"/>
          <w:sz w:val="24"/>
          <w:szCs w:val="24"/>
          <w:color w:val="231F20"/>
          <w:spacing w:val="17"/>
          <w:w w:val="100"/>
          <w:b/>
          <w:bCs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22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22" w:right="70"/>
        <w:jc w:val="center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3.3.4.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Infras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ucture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Diagram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(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erver)</w:t>
      </w:r>
      <w:r>
        <w:rPr>
          <w:rFonts w:ascii="Arial" w:hAnsi="Arial" w:cs="Arial" w:eastAsia="Arial"/>
          <w:sz w:val="24"/>
          <w:szCs w:val="24"/>
          <w:color w:val="231F20"/>
          <w:spacing w:val="-18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23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802" w:right="71"/>
        <w:jc w:val="center"/>
        <w:tabs>
          <w:tab w:pos="184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3.3.4.1.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Location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of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Environments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and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</w:rPr>
        <w:t>x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ernal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terfaces</w:t>
      </w:r>
      <w:r>
        <w:rPr>
          <w:rFonts w:ascii="Arial" w:hAnsi="Arial" w:cs="Arial" w:eastAsia="Arial"/>
          <w:sz w:val="24"/>
          <w:szCs w:val="24"/>
          <w:color w:val="231F20"/>
          <w:spacing w:val="-42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23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02" w:right="70"/>
        <w:jc w:val="center"/>
        <w:tabs>
          <w:tab w:pos="184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3.3.4.2.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Conceptual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Production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String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Di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gram</w:t>
      </w:r>
      <w:r>
        <w:rPr>
          <w:rFonts w:ascii="Arial" w:hAnsi="Arial" w:cs="Arial" w:eastAsia="Arial"/>
          <w:sz w:val="24"/>
          <w:szCs w:val="24"/>
          <w:color w:val="231F20"/>
          <w:spacing w:val="-39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23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2" w:after="0" w:line="240" w:lineRule="auto"/>
        <w:ind w:left="79" w:right="63"/>
        <w:jc w:val="center"/>
        <w:tabs>
          <w:tab w:pos="60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1"/>
          <w:w w:val="100"/>
          <w:b/>
          <w:bCs/>
        </w:rPr>
        <w:t>4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8"/>
          <w:szCs w:val="28"/>
          <w:color w:val="231F20"/>
          <w:spacing w:val="-2"/>
          <w:w w:val="100"/>
          <w:b/>
          <w:bCs/>
        </w:rPr>
        <w:t>y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stem</w:t>
      </w:r>
      <w:r>
        <w:rPr>
          <w:rFonts w:ascii="Arial" w:hAnsi="Arial" w:cs="Arial" w:eastAsia="Arial"/>
          <w:sz w:val="28"/>
          <w:szCs w:val="28"/>
          <w:color w:val="231F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Architecture</w:t>
      </w:r>
      <w:r>
        <w:rPr>
          <w:rFonts w:ascii="Arial" w:hAnsi="Arial" w:cs="Arial" w:eastAsia="Arial"/>
          <w:sz w:val="28"/>
          <w:szCs w:val="28"/>
          <w:color w:val="231F20"/>
          <w:spacing w:val="-21"/>
          <w:w w:val="99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.........................................................................</w:t>
      </w:r>
      <w:r>
        <w:rPr>
          <w:rFonts w:ascii="Arial" w:hAnsi="Arial" w:cs="Arial" w:eastAsia="Arial"/>
          <w:sz w:val="28"/>
          <w:szCs w:val="28"/>
          <w:color w:val="231F20"/>
          <w:spacing w:val="-5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24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jc w:val="center"/>
        <w:spacing w:after="0"/>
        <w:sectPr>
          <w:pgMar w:footer="728" w:header="0" w:top="1380" w:bottom="920" w:left="1320" w:right="1320"/>
          <w:footerReference w:type="default" r:id="rId9"/>
          <w:pgSz w:w="12240" w:h="15840"/>
        </w:sectPr>
      </w:pPr>
      <w:rPr/>
    </w:p>
    <w:p>
      <w:pPr>
        <w:spacing w:before="78" w:after="0" w:line="240" w:lineRule="auto"/>
        <w:ind w:left="422" w:right="68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4.1.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Har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d</w:t>
      </w:r>
      <w:r>
        <w:rPr>
          <w:rFonts w:ascii="Arial" w:hAnsi="Arial" w:cs="Arial" w:eastAsia="Arial"/>
          <w:sz w:val="24"/>
          <w:szCs w:val="24"/>
          <w:color w:val="231F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are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Architec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ure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(Se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ver)</w:t>
      </w:r>
      <w:r>
        <w:rPr>
          <w:rFonts w:ascii="Arial" w:hAnsi="Arial" w:cs="Arial" w:eastAsia="Arial"/>
          <w:sz w:val="24"/>
          <w:szCs w:val="24"/>
          <w:color w:val="231F20"/>
          <w:spacing w:val="-4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24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69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4.2.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Sof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Architec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ure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(Tooli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g)</w:t>
      </w:r>
      <w:r>
        <w:rPr>
          <w:rFonts w:ascii="Arial" w:hAnsi="Arial" w:cs="Arial" w:eastAsia="Arial"/>
          <w:sz w:val="24"/>
          <w:szCs w:val="24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27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68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4.3.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Ne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ork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rchitec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u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(Se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ver)</w:t>
      </w:r>
      <w:r>
        <w:rPr>
          <w:rFonts w:ascii="Arial" w:hAnsi="Arial" w:cs="Arial" w:eastAsia="Arial"/>
          <w:sz w:val="24"/>
          <w:szCs w:val="24"/>
          <w:color w:val="231F20"/>
          <w:spacing w:val="-28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29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69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4.4.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Service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Oriented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Architecture/ESS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(Tooling)</w:t>
      </w:r>
      <w:r>
        <w:rPr>
          <w:rFonts w:ascii="Arial" w:hAnsi="Arial" w:cs="Arial" w:eastAsia="Arial"/>
          <w:sz w:val="24"/>
          <w:szCs w:val="24"/>
          <w:color w:val="231F20"/>
          <w:spacing w:val="-4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69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4.5.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Enterprise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Architecture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(Tooling</w:t>
      </w:r>
      <w:r>
        <w:rPr>
          <w:rFonts w:ascii="Arial" w:hAnsi="Arial" w:cs="Arial" w:eastAsia="Arial"/>
          <w:sz w:val="24"/>
          <w:szCs w:val="24"/>
          <w:color w:val="231F20"/>
          <w:spacing w:val="16"/>
          <w:w w:val="100"/>
          <w:b/>
          <w:bCs/>
        </w:rPr>
        <w:t>)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1" w:after="0" w:line="240" w:lineRule="auto"/>
        <w:ind w:left="100" w:right="-20"/>
        <w:jc w:val="left"/>
        <w:tabs>
          <w:tab w:pos="64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1"/>
          <w:w w:val="100"/>
          <w:b/>
          <w:bCs/>
        </w:rPr>
        <w:t>5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Data</w:t>
      </w:r>
      <w:r>
        <w:rPr>
          <w:rFonts w:ascii="Arial" w:hAnsi="Arial" w:cs="Arial" w:eastAsia="Arial"/>
          <w:sz w:val="28"/>
          <w:szCs w:val="28"/>
          <w:color w:val="231F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8"/>
          <w:szCs w:val="28"/>
          <w:color w:val="231F20"/>
          <w:spacing w:val="-19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.......................................................................................</w:t>
      </w:r>
      <w:r>
        <w:rPr>
          <w:rFonts w:ascii="Arial" w:hAnsi="Arial" w:cs="Arial" w:eastAsia="Arial"/>
          <w:sz w:val="28"/>
          <w:szCs w:val="28"/>
          <w:color w:val="231F20"/>
          <w:spacing w:val="-5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34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58" w:after="0" w:line="240" w:lineRule="auto"/>
        <w:ind w:left="422" w:right="70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5.1.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Data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Base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Management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-4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stem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(DBMS)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Files</w:t>
      </w:r>
      <w:r>
        <w:rPr>
          <w:rFonts w:ascii="Arial" w:hAnsi="Arial" w:cs="Arial" w:eastAsia="Arial"/>
          <w:sz w:val="24"/>
          <w:szCs w:val="24"/>
          <w:color w:val="231F20"/>
          <w:spacing w:val="-4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42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68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5.2.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Data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Vi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-4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.......................................................................................................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42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1" w:after="0" w:line="240" w:lineRule="auto"/>
        <w:ind w:left="100" w:right="-20"/>
        <w:jc w:val="left"/>
        <w:tabs>
          <w:tab w:pos="64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1"/>
          <w:w w:val="100"/>
          <w:b/>
          <w:bCs/>
        </w:rPr>
        <w:t>6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Detailed</w:t>
      </w:r>
      <w:r>
        <w:rPr>
          <w:rFonts w:ascii="Arial" w:hAnsi="Arial" w:cs="Arial" w:eastAsia="Arial"/>
          <w:sz w:val="28"/>
          <w:szCs w:val="28"/>
          <w:color w:val="231F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Design</w:t>
      </w:r>
      <w:r>
        <w:rPr>
          <w:rFonts w:ascii="Arial" w:hAnsi="Arial" w:cs="Arial" w:eastAsia="Arial"/>
          <w:sz w:val="28"/>
          <w:szCs w:val="28"/>
          <w:color w:val="231F20"/>
          <w:spacing w:val="-22"/>
          <w:w w:val="99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.................................................................................</w:t>
      </w:r>
      <w:r>
        <w:rPr>
          <w:rFonts w:ascii="Arial" w:hAnsi="Arial" w:cs="Arial" w:eastAsia="Arial"/>
          <w:sz w:val="28"/>
          <w:szCs w:val="28"/>
          <w:color w:val="231F20"/>
          <w:spacing w:val="-5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43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58" w:after="0" w:line="240" w:lineRule="auto"/>
        <w:ind w:left="422" w:right="69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6.1.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Har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d</w:t>
      </w:r>
      <w:r>
        <w:rPr>
          <w:rFonts w:ascii="Arial" w:hAnsi="Arial" w:cs="Arial" w:eastAsia="Arial"/>
          <w:sz w:val="24"/>
          <w:szCs w:val="24"/>
          <w:color w:val="231F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are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Detailed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Des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4"/>
          <w:szCs w:val="24"/>
          <w:color w:val="231F20"/>
          <w:spacing w:val="8"/>
          <w:w w:val="100"/>
          <w:b/>
          <w:bCs/>
        </w:rPr>
        <w:t>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44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69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6.2.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Sof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Det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iled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Des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gn</w:t>
      </w:r>
      <w:r>
        <w:rPr>
          <w:rFonts w:ascii="Arial" w:hAnsi="Arial" w:cs="Arial" w:eastAsia="Arial"/>
          <w:sz w:val="24"/>
          <w:szCs w:val="24"/>
          <w:color w:val="231F20"/>
          <w:spacing w:val="-4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46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02" w:right="68"/>
        <w:jc w:val="center"/>
        <w:tabs>
          <w:tab w:pos="150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6.2.1.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4"/>
          <w:szCs w:val="24"/>
          <w:color w:val="231F2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46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782" w:right="68"/>
        <w:jc w:val="center"/>
        <w:tabs>
          <w:tab w:pos="18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6.2.1.1.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Product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Per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pective</w:t>
      </w:r>
      <w:r>
        <w:rPr>
          <w:rFonts w:ascii="Arial" w:hAnsi="Arial" w:cs="Arial" w:eastAsia="Arial"/>
          <w:sz w:val="24"/>
          <w:szCs w:val="24"/>
          <w:color w:val="231F20"/>
          <w:spacing w:val="-38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46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0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6.2.1.1.1.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4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46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6.2.1.1.2.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Hardware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terface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6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46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6.2.1.1.3.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Software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3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46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1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6.2.1.1.4.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Communications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terfaces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46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6.2.1.1.5.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Constraints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47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6.2.1.1.6.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Special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Operations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4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47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782" w:right="69"/>
        <w:jc w:val="center"/>
        <w:tabs>
          <w:tab w:pos="18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6.2.1.2.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Product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Features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47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782" w:right="67"/>
        <w:jc w:val="center"/>
        <w:tabs>
          <w:tab w:pos="18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6.2.1.3.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User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Charact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ristic</w:t>
      </w:r>
      <w:r>
        <w:rPr>
          <w:rFonts w:ascii="Arial" w:hAnsi="Arial" w:cs="Arial" w:eastAsia="Arial"/>
          <w:sz w:val="24"/>
          <w:szCs w:val="24"/>
          <w:color w:val="231F20"/>
          <w:spacing w:val="14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47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782" w:right="68"/>
        <w:jc w:val="center"/>
        <w:tabs>
          <w:tab w:pos="18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6.2.1.4.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Dependencies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and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nstraints</w:t>
      </w:r>
      <w:r>
        <w:rPr>
          <w:rFonts w:ascii="Arial" w:hAnsi="Arial" w:cs="Arial" w:eastAsia="Arial"/>
          <w:sz w:val="24"/>
          <w:szCs w:val="24"/>
          <w:color w:val="231F20"/>
          <w:spacing w:val="-31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47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1" w:after="0" w:line="240" w:lineRule="auto"/>
        <w:ind w:left="602" w:right="67"/>
        <w:jc w:val="center"/>
        <w:tabs>
          <w:tab w:pos="150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6.2.2.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Specific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Requ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rements</w:t>
      </w:r>
      <w:r>
        <w:rPr>
          <w:rFonts w:ascii="Arial" w:hAnsi="Arial" w:cs="Arial" w:eastAsia="Arial"/>
          <w:sz w:val="24"/>
          <w:szCs w:val="24"/>
          <w:color w:val="231F20"/>
          <w:spacing w:val="-24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48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782" w:right="67"/>
        <w:jc w:val="center"/>
        <w:tabs>
          <w:tab w:pos="18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6.2.2.1.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Database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Repo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itory..........................................................................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48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782" w:right="68"/>
        <w:jc w:val="center"/>
        <w:tabs>
          <w:tab w:pos="18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6.2.2.2.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System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Features</w:t>
      </w:r>
      <w:r>
        <w:rPr>
          <w:rFonts w:ascii="Arial" w:hAnsi="Arial" w:cs="Arial" w:eastAsia="Arial"/>
          <w:sz w:val="24"/>
          <w:szCs w:val="24"/>
          <w:color w:val="231F20"/>
          <w:spacing w:val="-41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49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782" w:right="69"/>
        <w:jc w:val="center"/>
        <w:tabs>
          <w:tab w:pos="18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6.2.2.3.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Design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Element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Tab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es</w:t>
      </w:r>
      <w:r>
        <w:rPr>
          <w:rFonts w:ascii="Arial" w:hAnsi="Arial" w:cs="Arial" w:eastAsia="Arial"/>
          <w:sz w:val="24"/>
          <w:szCs w:val="24"/>
          <w:color w:val="231F20"/>
          <w:spacing w:val="-3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50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1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Routines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ntry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Points)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1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6.2.2.3.2.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plates.....................................................................................................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6.2.2.3.3.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Bulletin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2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6.2.2.3.4.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Entries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Affected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Design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53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1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6.2.2.3.5.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Unique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Record(s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5"/>
          <w:w w:val="100"/>
        </w:rPr>
        <w:t>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53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6.2.2.3.6.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Global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Size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Changes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53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1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6.2.2.3.7.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Mail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Groups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4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54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6.2.2.3.8.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Security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Key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6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55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1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6.2.2.3.9.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Options.........................................................................................................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56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0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6.2.2.3.10.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Protocols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58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6.2.2.3.11.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Procedure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(RPC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8"/>
          <w:w w:val="100"/>
        </w:rPr>
        <w:t>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59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0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6.2.2.3.12.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Constants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efined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59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6.2.2.3.13.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Variables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Defined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8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1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6.2.2.3.14.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Types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Defined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3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6.2.2.3.15.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GUI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6.2.2.3.16.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GUI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Classes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6.2.2.3.17.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Current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0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6.2.2.3.18.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Modified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5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center"/>
        <w:spacing w:after="0"/>
        <w:sectPr>
          <w:pgNumType w:start="6"/>
          <w:pgMar w:footer="728" w:header="0" w:top="1360" w:bottom="920" w:left="1340" w:right="1320"/>
          <w:footerReference w:type="default" r:id="rId10"/>
          <w:pgSz w:w="12240" w:h="15840"/>
        </w:sectPr>
      </w:pPr>
      <w:rPr/>
    </w:p>
    <w:p>
      <w:pPr>
        <w:spacing w:before="76" w:after="0" w:line="240" w:lineRule="auto"/>
        <w:ind w:left="942" w:right="71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6.2.2.3.19.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ponents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6.2.2.3.20.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Events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3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6.2.2.3.21.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Methods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0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6.2.2.3.22.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Special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Reference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6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6.2.2.3.23.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Class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Event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6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6.2.2.3.24.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Class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Methods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1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6.2.2.3.25.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Class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Properties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1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6.2.2.3.26.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Clause................................................................................................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6.2.2.3.27.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3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3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6.2.2.3.28.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6.2.2.3.29.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Dialog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64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6.2.2.3.30.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Help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65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0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6.2.2.3.31.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HL7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Paramete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65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6.2.2.3.32.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HL7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Logical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Link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66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6.2.2.3.33.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3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67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61" w:after="0" w:line="240" w:lineRule="auto"/>
        <w:ind w:left="422" w:right="69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6.3.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Ne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ork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etailed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4"/>
          <w:szCs w:val="24"/>
          <w:color w:val="231F20"/>
          <w:spacing w:val="-4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67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68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6.4.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Security</w:t>
      </w:r>
      <w:r>
        <w:rPr>
          <w:rFonts w:ascii="Arial" w:hAnsi="Arial" w:cs="Arial" w:eastAsia="Arial"/>
          <w:sz w:val="24"/>
          <w:szCs w:val="24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Privac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68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02" w:right="65"/>
        <w:jc w:val="center"/>
        <w:tabs>
          <w:tab w:pos="150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6.4.1.</w:t>
        <w:tab/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Securit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..................................................................................................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68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02" w:right="68"/>
        <w:jc w:val="center"/>
        <w:tabs>
          <w:tab w:pos="150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6.4.2.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Privacy</w:t>
      </w:r>
      <w:r>
        <w:rPr>
          <w:rFonts w:ascii="Arial" w:hAnsi="Arial" w:cs="Arial" w:eastAsia="Arial"/>
          <w:sz w:val="24"/>
          <w:szCs w:val="24"/>
          <w:color w:val="231F20"/>
          <w:spacing w:val="-38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68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70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6.5.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Service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Oriented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Architec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ure/ESS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Detail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4"/>
          <w:szCs w:val="24"/>
          <w:color w:val="231F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69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02" w:right="71"/>
        <w:jc w:val="center"/>
        <w:tabs>
          <w:tab w:pos="150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6.5.1.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Service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Description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f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&lt;Consumed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Servi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Name&gt;..........................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70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02" w:right="70"/>
        <w:jc w:val="center"/>
        <w:tabs>
          <w:tab w:pos="150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6.5.2.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Service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&lt;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Prov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Service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Name&gt;</w:t>
      </w:r>
      <w:r>
        <w:rPr>
          <w:rFonts w:ascii="Arial" w:hAnsi="Arial" w:cs="Arial" w:eastAsia="Arial"/>
          <w:sz w:val="24"/>
          <w:szCs w:val="24"/>
          <w:color w:val="231F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70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782" w:right="67"/>
        <w:jc w:val="center"/>
        <w:tabs>
          <w:tab w:pos="18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6.5.2.1.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Introduct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231F20"/>
          <w:spacing w:val="-19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........................................................................................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70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6.5.2.1.1.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Purpose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Scope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1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6.5.2.1.2.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Links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Other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Docu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6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782" w:right="68"/>
        <w:jc w:val="center"/>
        <w:tabs>
          <w:tab w:pos="18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6.5.2.2.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Service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tails</w:t>
      </w:r>
      <w:r>
        <w:rPr>
          <w:rFonts w:ascii="Arial" w:hAnsi="Arial" w:cs="Arial" w:eastAsia="Arial"/>
          <w:sz w:val="24"/>
          <w:szCs w:val="24"/>
          <w:color w:val="231F20"/>
          <w:spacing w:val="-28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70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942" w:right="71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6.5.2.2.1.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Identificatio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6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2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6.5.2.2.2.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3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1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6.5.2.2.3.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Design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Platform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tails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3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200" w:right="-20"/>
        <w:jc w:val="left"/>
        <w:tabs>
          <w:tab w:pos="25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6.5.2.2.3.1.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Pattern(s)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4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200" w:right="-20"/>
        <w:jc w:val="left"/>
        <w:tabs>
          <w:tab w:pos="25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6.5.2.2.3.2.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Platform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Vendor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Hosting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Platform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3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782" w:right="68"/>
        <w:jc w:val="center"/>
        <w:tabs>
          <w:tab w:pos="18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6.5.2.3.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Dependenci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-3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71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782" w:right="69"/>
        <w:jc w:val="center"/>
        <w:tabs>
          <w:tab w:pos="18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6.5.2.4.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Service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Design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Det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il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-37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</w:rPr>
        <w:t>71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0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6.5.2.4.1.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Technical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Specs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38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200" w:right="-20"/>
        <w:jc w:val="left"/>
        <w:tabs>
          <w:tab w:pos="25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6.5.2.4.1.1.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Invocation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Type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200" w:right="-20"/>
        <w:jc w:val="left"/>
        <w:tabs>
          <w:tab w:pos="25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6.5.2.4.1.2.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Type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6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200" w:right="-20"/>
        <w:jc w:val="left"/>
        <w:tabs>
          <w:tab w:pos="25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6.5.2.4.1.3.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3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200" w:right="-20"/>
        <w:jc w:val="left"/>
        <w:tabs>
          <w:tab w:pos="25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6.5.2.4.1.4.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200" w:right="-20"/>
        <w:jc w:val="left"/>
        <w:tabs>
          <w:tab w:pos="25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6.5.2.4.1.5.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Points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7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200" w:right="-20"/>
        <w:jc w:val="left"/>
        <w:tabs>
          <w:tab w:pos="25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6.5.2.4.1.6.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Operations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Method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5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200" w:right="-20"/>
        <w:jc w:val="left"/>
        <w:tabs>
          <w:tab w:pos="25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6.5.2.4.1.7.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Message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1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6.5.2.4.2.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7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200" w:right="-20"/>
        <w:jc w:val="left"/>
        <w:tabs>
          <w:tab w:pos="25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6.5.2.4.2.1.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Class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Diagram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Description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Entities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Involve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7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200" w:right="-20"/>
        <w:jc w:val="left"/>
        <w:tabs>
          <w:tab w:pos="25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6.5.2.4.2.2.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Mappings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ELDM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0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6.5.2.4.3.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Behavior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(AKA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Realization)............................................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72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center"/>
        <w:spacing w:after="0"/>
        <w:sectPr>
          <w:pgMar w:header="0" w:footer="728" w:top="1360" w:bottom="920" w:left="1340" w:right="1320"/>
          <w:pgSz w:w="12240" w:h="15840"/>
        </w:sectPr>
      </w:pPr>
      <w:rPr/>
    </w:p>
    <w:p>
      <w:pPr>
        <w:spacing w:before="76" w:after="0" w:line="240" w:lineRule="auto"/>
        <w:ind w:left="1200" w:right="-20"/>
        <w:jc w:val="left"/>
        <w:tabs>
          <w:tab w:pos="25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6.5.2.4.3.1.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Cases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(Use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Model)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4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73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200" w:right="-20"/>
        <w:jc w:val="left"/>
        <w:tabs>
          <w:tab w:pos="250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6.5.2.4.3.2.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Interaction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Diagra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9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78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782" w:right="69"/>
        <w:jc w:val="center"/>
        <w:tabs>
          <w:tab w:pos="18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6.5.2.5.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Gap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Analysis</w:t>
      </w:r>
      <w:r>
        <w:rPr>
          <w:rFonts w:ascii="Arial" w:hAnsi="Arial" w:cs="Arial" w:eastAsia="Arial"/>
          <w:sz w:val="24"/>
          <w:szCs w:val="24"/>
          <w:color w:val="231F20"/>
          <w:spacing w:val="-44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.......................................................................................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</w:rPr>
        <w:t>80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69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6.5.2.5.1.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Variances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Enterprise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Target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90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0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6.5.2.5.2.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Variances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SLDs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90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0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6.5.2.5.3.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Variances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Policies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.......................................................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91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942" w:right="71"/>
        <w:jc w:val="center"/>
        <w:tabs>
          <w:tab w:pos="206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6.5.2.5.4.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Justification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Exceptions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Mitigation.................................................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91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62" w:after="0" w:line="240" w:lineRule="auto"/>
        <w:ind w:left="100" w:right="-20"/>
        <w:jc w:val="left"/>
        <w:tabs>
          <w:tab w:pos="64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1"/>
          <w:w w:val="100"/>
          <w:b/>
          <w:bCs/>
        </w:rPr>
        <w:t>7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External</w:t>
      </w:r>
      <w:r>
        <w:rPr>
          <w:rFonts w:ascii="Arial" w:hAnsi="Arial" w:cs="Arial" w:eastAsia="Arial"/>
          <w:sz w:val="28"/>
          <w:szCs w:val="28"/>
          <w:color w:val="231F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8"/>
          <w:szCs w:val="28"/>
          <w:color w:val="231F20"/>
          <w:spacing w:val="-2"/>
          <w:w w:val="100"/>
          <w:b/>
          <w:bCs/>
        </w:rPr>
        <w:t>y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stem</w:t>
      </w:r>
      <w:r>
        <w:rPr>
          <w:rFonts w:ascii="Arial" w:hAnsi="Arial" w:cs="Arial" w:eastAsia="Arial"/>
          <w:sz w:val="28"/>
          <w:szCs w:val="28"/>
          <w:color w:val="231F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Interface</w:t>
      </w:r>
      <w:r>
        <w:rPr>
          <w:rFonts w:ascii="Arial" w:hAnsi="Arial" w:cs="Arial" w:eastAsia="Arial"/>
          <w:sz w:val="28"/>
          <w:szCs w:val="28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8"/>
          <w:szCs w:val="28"/>
          <w:color w:val="231F20"/>
          <w:spacing w:val="-29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...................................................</w:t>
      </w:r>
      <w:r>
        <w:rPr>
          <w:rFonts w:ascii="Arial" w:hAnsi="Arial" w:cs="Arial" w:eastAsia="Arial"/>
          <w:sz w:val="28"/>
          <w:szCs w:val="28"/>
          <w:color w:val="231F20"/>
          <w:spacing w:val="-5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91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58" w:after="0" w:line="240" w:lineRule="auto"/>
        <w:ind w:left="422" w:right="68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7.1.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Interface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Arc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h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itecture</w:t>
      </w:r>
      <w:r>
        <w:rPr>
          <w:rFonts w:ascii="Arial" w:hAnsi="Arial" w:cs="Arial" w:eastAsia="Arial"/>
          <w:sz w:val="24"/>
          <w:szCs w:val="24"/>
          <w:color w:val="231F20"/>
          <w:spacing w:val="-49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91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69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7.2.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Interface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Detailed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4"/>
          <w:szCs w:val="24"/>
          <w:color w:val="231F20"/>
          <w:spacing w:val="-3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91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1" w:after="0" w:line="240" w:lineRule="auto"/>
        <w:ind w:left="100" w:right="-20"/>
        <w:jc w:val="left"/>
        <w:tabs>
          <w:tab w:pos="64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1"/>
          <w:w w:val="100"/>
          <w:b/>
          <w:bCs/>
        </w:rPr>
        <w:t>8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Human-Machine</w:t>
      </w:r>
      <w:r>
        <w:rPr>
          <w:rFonts w:ascii="Arial" w:hAnsi="Arial" w:cs="Arial" w:eastAsia="Arial"/>
          <w:sz w:val="28"/>
          <w:szCs w:val="28"/>
          <w:color w:val="231F20"/>
          <w:spacing w:val="-2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Interface</w:t>
      </w:r>
      <w:r>
        <w:rPr>
          <w:rFonts w:ascii="Arial" w:hAnsi="Arial" w:cs="Arial" w:eastAsia="Arial"/>
          <w:sz w:val="28"/>
          <w:szCs w:val="28"/>
          <w:color w:val="231F20"/>
          <w:spacing w:val="-18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................................................................</w:t>
      </w:r>
      <w:r>
        <w:rPr>
          <w:rFonts w:ascii="Arial" w:hAnsi="Arial" w:cs="Arial" w:eastAsia="Arial"/>
          <w:sz w:val="28"/>
          <w:szCs w:val="28"/>
          <w:color w:val="231F20"/>
          <w:spacing w:val="-5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91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58" w:after="0" w:line="240" w:lineRule="auto"/>
        <w:ind w:left="422" w:right="67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8.1.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Interface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Des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gn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Rules</w:t>
      </w:r>
      <w:r>
        <w:rPr>
          <w:rFonts w:ascii="Arial" w:hAnsi="Arial" w:cs="Arial" w:eastAsia="Arial"/>
          <w:sz w:val="24"/>
          <w:szCs w:val="24"/>
          <w:color w:val="231F20"/>
          <w:spacing w:val="-2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91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65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8.2.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Input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-36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.............................................................................................................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91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65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8.3.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Output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-3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..........................................................................................................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91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68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8.4.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Navigation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H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erarchy</w:t>
      </w:r>
      <w:r>
        <w:rPr>
          <w:rFonts w:ascii="Arial" w:hAnsi="Arial" w:cs="Arial" w:eastAsia="Arial"/>
          <w:sz w:val="24"/>
          <w:szCs w:val="24"/>
          <w:color w:val="231F20"/>
          <w:spacing w:val="-37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91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02" w:right="67"/>
        <w:jc w:val="center"/>
        <w:tabs>
          <w:tab w:pos="150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8.4.1.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Screen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[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x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.1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]</w:t>
      </w:r>
      <w:r>
        <w:rPr>
          <w:rFonts w:ascii="Arial" w:hAnsi="Arial" w:cs="Arial" w:eastAsia="Arial"/>
          <w:sz w:val="24"/>
          <w:szCs w:val="24"/>
          <w:color w:val="231F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...........................................................................................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91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02" w:right="67"/>
        <w:jc w:val="center"/>
        <w:tabs>
          <w:tab w:pos="150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8.4.2.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Screen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[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x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.2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]</w:t>
      </w:r>
      <w:r>
        <w:rPr>
          <w:rFonts w:ascii="Arial" w:hAnsi="Arial" w:cs="Arial" w:eastAsia="Arial"/>
          <w:sz w:val="24"/>
          <w:szCs w:val="24"/>
          <w:color w:val="231F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...........................................................................................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91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602" w:right="67"/>
        <w:jc w:val="center"/>
        <w:tabs>
          <w:tab w:pos="150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8.4.3.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Screen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[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x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.3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]</w:t>
      </w:r>
      <w:r>
        <w:rPr>
          <w:rFonts w:ascii="Arial" w:hAnsi="Arial" w:cs="Arial" w:eastAsia="Arial"/>
          <w:sz w:val="24"/>
          <w:szCs w:val="24"/>
          <w:color w:val="231F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...........................................................................................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91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1" w:after="0" w:line="240" w:lineRule="auto"/>
        <w:ind w:left="100" w:right="-20"/>
        <w:jc w:val="left"/>
        <w:tabs>
          <w:tab w:pos="64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1"/>
          <w:w w:val="100"/>
          <w:b/>
          <w:bCs/>
        </w:rPr>
        <w:t>9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Attachment</w:t>
      </w:r>
      <w:r>
        <w:rPr>
          <w:rFonts w:ascii="Arial" w:hAnsi="Arial" w:cs="Arial" w:eastAsia="Arial"/>
          <w:sz w:val="28"/>
          <w:szCs w:val="28"/>
          <w:color w:val="231F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8"/>
          <w:szCs w:val="28"/>
          <w:color w:val="231F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–</w:t>
      </w:r>
      <w:r>
        <w:rPr>
          <w:rFonts w:ascii="Arial" w:hAnsi="Arial" w:cs="Arial" w:eastAsia="Arial"/>
          <w:sz w:val="28"/>
          <w:szCs w:val="28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Approval</w:t>
      </w:r>
      <w:r>
        <w:rPr>
          <w:rFonts w:ascii="Arial" w:hAnsi="Arial" w:cs="Arial" w:eastAsia="Arial"/>
          <w:sz w:val="28"/>
          <w:szCs w:val="28"/>
          <w:color w:val="231F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Signature</w:t>
      </w:r>
      <w:r>
        <w:rPr>
          <w:rFonts w:ascii="Arial" w:hAnsi="Arial" w:cs="Arial" w:eastAsia="Arial"/>
          <w:sz w:val="28"/>
          <w:szCs w:val="28"/>
          <w:color w:val="231F20"/>
          <w:spacing w:val="15"/>
          <w:w w:val="99"/>
          <w:b/>
          <w:bCs/>
        </w:rPr>
        <w:t>s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..............................................</w:t>
      </w:r>
      <w:r>
        <w:rPr>
          <w:rFonts w:ascii="Arial" w:hAnsi="Arial" w:cs="Arial" w:eastAsia="Arial"/>
          <w:sz w:val="28"/>
          <w:szCs w:val="28"/>
          <w:color w:val="231F20"/>
          <w:spacing w:val="-5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92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61" w:after="0" w:line="240" w:lineRule="auto"/>
        <w:ind w:left="100" w:right="-20"/>
        <w:jc w:val="left"/>
        <w:tabs>
          <w:tab w:pos="64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A.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Additional</w:t>
      </w:r>
      <w:r>
        <w:rPr>
          <w:rFonts w:ascii="Arial" w:hAnsi="Arial" w:cs="Arial" w:eastAsia="Arial"/>
          <w:sz w:val="28"/>
          <w:szCs w:val="28"/>
          <w:color w:val="231F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Information</w:t>
      </w:r>
      <w:r>
        <w:rPr>
          <w:rFonts w:ascii="Arial" w:hAnsi="Arial" w:cs="Arial" w:eastAsia="Arial"/>
          <w:sz w:val="28"/>
          <w:szCs w:val="28"/>
          <w:color w:val="231F20"/>
          <w:spacing w:val="-5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99"/>
          <w:b/>
          <w:bCs/>
        </w:rPr>
        <w:t>......................................................................</w:t>
      </w:r>
      <w:r>
        <w:rPr>
          <w:rFonts w:ascii="Arial" w:hAnsi="Arial" w:cs="Arial" w:eastAsia="Arial"/>
          <w:sz w:val="28"/>
          <w:szCs w:val="28"/>
          <w:color w:val="231F20"/>
          <w:spacing w:val="-5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93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58" w:after="0" w:line="240" w:lineRule="auto"/>
        <w:ind w:left="422" w:right="69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A.1.</w:t>
      </w:r>
      <w:r>
        <w:rPr>
          <w:rFonts w:ascii="Arial" w:hAnsi="Arial" w:cs="Arial" w:eastAsia="Arial"/>
          <w:sz w:val="24"/>
          <w:szCs w:val="24"/>
          <w:color w:val="231F20"/>
          <w:spacing w:val="34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Identi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f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cation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Technology</w:t>
      </w:r>
      <w:r>
        <w:rPr>
          <w:rFonts w:ascii="Arial" w:hAnsi="Arial" w:cs="Arial" w:eastAsia="Arial"/>
          <w:sz w:val="24"/>
          <w:szCs w:val="24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Standards</w:t>
      </w:r>
      <w:r>
        <w:rPr>
          <w:rFonts w:ascii="Arial" w:hAnsi="Arial" w:cs="Arial" w:eastAsia="Arial"/>
          <w:sz w:val="24"/>
          <w:szCs w:val="24"/>
          <w:color w:val="231F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93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70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A.2.</w:t>
      </w:r>
      <w:r>
        <w:rPr>
          <w:rFonts w:ascii="Arial" w:hAnsi="Arial" w:cs="Arial" w:eastAsia="Arial"/>
          <w:sz w:val="24"/>
          <w:szCs w:val="24"/>
          <w:color w:val="231F20"/>
          <w:spacing w:val="34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Constraining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Policies,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Directi</w:t>
      </w:r>
      <w:r>
        <w:rPr>
          <w:rFonts w:ascii="Arial" w:hAnsi="Arial" w:cs="Arial" w:eastAsia="Arial"/>
          <w:sz w:val="24"/>
          <w:szCs w:val="24"/>
          <w:color w:val="231F20"/>
          <w:spacing w:val="-1"/>
          <w:w w:val="100"/>
          <w:b/>
          <w:bCs/>
        </w:rPr>
        <w:t>v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Procedures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93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68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A.3.</w:t>
      </w:r>
      <w:r>
        <w:rPr>
          <w:rFonts w:ascii="Arial" w:hAnsi="Arial" w:cs="Arial" w:eastAsia="Arial"/>
          <w:sz w:val="24"/>
          <w:szCs w:val="24"/>
          <w:color w:val="231F20"/>
          <w:spacing w:val="34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Requirements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Traceability</w:t>
      </w:r>
      <w:r>
        <w:rPr>
          <w:rFonts w:ascii="Arial" w:hAnsi="Arial" w:cs="Arial" w:eastAsia="Arial"/>
          <w:sz w:val="24"/>
          <w:szCs w:val="24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Matrix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(RTM)</w:t>
      </w:r>
      <w:r>
        <w:rPr>
          <w:rFonts w:ascii="Arial" w:hAnsi="Arial" w:cs="Arial" w:eastAsia="Arial"/>
          <w:sz w:val="24"/>
          <w:szCs w:val="24"/>
          <w:color w:val="231F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93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69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A.4.</w:t>
      </w:r>
      <w:r>
        <w:rPr>
          <w:rFonts w:ascii="Arial" w:hAnsi="Arial" w:cs="Arial" w:eastAsia="Arial"/>
          <w:sz w:val="24"/>
          <w:szCs w:val="24"/>
          <w:color w:val="231F20"/>
          <w:spacing w:val="34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Packaging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231F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stallatio</w:t>
      </w:r>
      <w:r>
        <w:rPr>
          <w:rFonts w:ascii="Arial" w:hAnsi="Arial" w:cs="Arial" w:eastAsia="Arial"/>
          <w:sz w:val="24"/>
          <w:szCs w:val="24"/>
          <w:color w:val="231F20"/>
          <w:spacing w:val="8"/>
          <w:w w:val="100"/>
          <w:b/>
          <w:bCs/>
        </w:rPr>
        <w:t>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93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422" w:right="67"/>
        <w:jc w:val="center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A.5.</w:t>
      </w:r>
      <w:r>
        <w:rPr>
          <w:rFonts w:ascii="Arial" w:hAnsi="Arial" w:cs="Arial" w:eastAsia="Arial"/>
          <w:sz w:val="24"/>
          <w:szCs w:val="24"/>
          <w:color w:val="231F20"/>
          <w:spacing w:val="34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Metr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ic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4"/>
          <w:szCs w:val="24"/>
          <w:color w:val="231F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..............................................................................................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4"/>
          <w:szCs w:val="24"/>
          <w:color w:val="231F20"/>
          <w:spacing w:val="-2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93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jc w:val="center"/>
        <w:spacing w:after="0"/>
        <w:sectPr>
          <w:pgMar w:header="0" w:footer="728" w:top="1360" w:bottom="920" w:left="1340" w:right="1320"/>
          <w:pgSz w:w="12240" w:h="15840"/>
        </w:sectPr>
      </w:pPr>
      <w:rPr/>
    </w:p>
    <w:p>
      <w:pPr>
        <w:spacing w:before="78" w:after="0" w:line="240" w:lineRule="auto"/>
        <w:ind w:left="100" w:right="-20"/>
        <w:jc w:val="left"/>
        <w:tabs>
          <w:tab w:pos="800" w:val="left"/>
        </w:tabs>
        <w:rPr>
          <w:rFonts w:ascii="Arial" w:hAnsi="Arial" w:cs="Arial" w:eastAsia="Arial"/>
          <w:sz w:val="36"/>
          <w:szCs w:val="36"/>
        </w:rPr>
      </w:pPr>
      <w:rPr/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1.</w:t>
        <w:tab/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Introduction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69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Collaborative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Tooling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&amp;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(CTT&amp;DM)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consolidation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different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suites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centralized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under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consoli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solution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robust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Technical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(TTS)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standardize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across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arious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software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open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source.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3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through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Collab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rative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include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following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ents: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(SCS)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produced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Standards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Organization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(SDO)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39" w:lineRule="auto"/>
        <w:ind w:left="820" w:right="476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Veteran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Health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Technology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Architecture(VistA)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Lexicon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erence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clinical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across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Depart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Veterans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Affairs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(VA)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containing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coding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Clinical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rocedural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(CPT)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&amp;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CPT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Modifier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Healthcare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Common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Procedu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Coding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(HCPCS)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International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Classification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Diseases-9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(ICD-9)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atized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enclature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Medicine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–Clinical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(SNOMED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820" w:right="300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Veteran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Heath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nistration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(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VHAT),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aintained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&amp;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rvices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(STS),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specifically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enterprise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rgies/Adverse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Reactions,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Vitals,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Orders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(partial),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Demographics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(partial),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documents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titles.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74" w:lineRule="exact"/>
        <w:ind w:left="820" w:right="200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Sets.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ssociations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between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two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39" w:lineRule="auto"/>
        <w:ind w:left="820" w:right="193" w:firstLine="-360"/>
        <w:jc w:val="both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General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Equivalence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Mappings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(GEMs).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translate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between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ICD-9-CM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ICD-10-CM/PCS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National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Center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Health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Statistics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Medicare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&amp;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Medicaid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Studies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(CMS).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820" w:right="504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Logical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Observation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Identifier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(LOINC).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universal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identifying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laboratory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observations.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39" w:lineRule="auto"/>
        <w:ind w:left="820" w:right="165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Enterprise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Technology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Java/Oracle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which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includes: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Deploy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(TDS)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inologist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prepare,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deploy,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troubleshoot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74" w:lineRule="exact"/>
        <w:ind w:left="820" w:right="67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Rapid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Turnaround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(NTRT)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field-u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track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issions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through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other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plications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Unique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Identifiers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(VUID)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VUIDs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through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Program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(API)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SOLOR,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SNOMED,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LOINC,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RxNo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SNOMED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extension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footer="728" w:header="0" w:top="1480" w:bottom="920" w:left="1340" w:right="1320"/>
          <w:footerReference w:type="default" r:id="rId11"/>
          <w:pgSz w:w="12240" w:h="15840"/>
        </w:sectPr>
      </w:pPr>
      <w:rPr/>
    </w:p>
    <w:p>
      <w:pPr>
        <w:spacing w:before="69" w:after="0" w:line="240" w:lineRule="auto"/>
        <w:ind w:left="240" w:right="-20"/>
        <w:jc w:val="left"/>
        <w:tabs>
          <w:tab w:pos="1120" w:val="left"/>
        </w:tabs>
        <w:rPr>
          <w:rFonts w:ascii="Arial" w:hAnsi="Arial" w:cs="Arial" w:eastAsia="Arial"/>
          <w:sz w:val="31"/>
          <w:szCs w:val="31"/>
        </w:rPr>
      </w:pPr>
      <w:rPr/>
      <w:r>
        <w:rPr>
          <w:rFonts w:ascii="Arial" w:hAnsi="Arial" w:cs="Arial" w:eastAsia="Arial"/>
          <w:sz w:val="31"/>
          <w:szCs w:val="31"/>
          <w:color w:val="231F21"/>
          <w:spacing w:val="0"/>
          <w:w w:val="100"/>
          <w:b/>
          <w:bCs/>
        </w:rPr>
        <w:t>1.1.</w:t>
      </w:r>
      <w:r>
        <w:rPr>
          <w:rFonts w:ascii="Arial" w:hAnsi="Arial" w:cs="Arial" w:eastAsia="Arial"/>
          <w:sz w:val="31"/>
          <w:szCs w:val="31"/>
          <w:color w:val="231F21"/>
          <w:spacing w:val="-71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31F21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31"/>
          <w:szCs w:val="31"/>
          <w:color w:val="231F21"/>
          <w:spacing w:val="0"/>
          <w:w w:val="103"/>
          <w:b/>
          <w:bCs/>
        </w:rPr>
        <w:t>Scope</w:t>
      </w:r>
      <w:r>
        <w:rPr>
          <w:rFonts w:ascii="Arial" w:hAnsi="Arial" w:cs="Arial" w:eastAsia="Arial"/>
          <w:sz w:val="31"/>
          <w:szCs w:val="31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50" w:lineRule="auto"/>
        <w:ind w:left="220" w:right="122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3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9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1"/>
          <w:w w:val="114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4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8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1"/>
          <w:w w:val="113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3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21"/>
          <w:w w:val="113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13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5"/>
          <w:w w:val="11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8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cume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5"/>
        </w:rPr>
        <w:t>incl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2"/>
          <w:w w:val="105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2"/>
          <w:w w:val="105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9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7"/>
        </w:rPr>
        <w:t>fu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1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2"/>
          <w:w w:val="107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7"/>
        </w:rPr>
        <w:t>nal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2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4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2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5"/>
        </w:rPr>
        <w:t>enhanceme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4"/>
          <w:w w:val="10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12"/>
          <w:w w:val="105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replace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ex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7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6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ti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9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1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1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Enterpr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9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3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21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17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ermin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8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8"/>
        </w:rPr>
        <w:t>ogy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23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6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2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0"/>
          <w:w w:val="108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ice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12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8"/>
        </w:rPr>
        <w:t>(V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3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1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9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5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sy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6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tem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include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6"/>
        </w:rPr>
        <w:t>web-b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4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3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6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5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cc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ss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6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9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6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8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8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4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4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io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7"/>
        </w:rPr>
        <w:t>Intemat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7"/>
        </w:rPr>
        <w:t>nal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1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7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lt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5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enni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8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6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8"/>
        </w:rPr>
        <w:t>gy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4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9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5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ndar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1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2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2"/>
          <w:w w:val="108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6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0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pment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8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6"/>
          <w:w w:val="106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1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4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ni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2"/>
          <w:w w:val="108"/>
        </w:rPr>
        <w:t>z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4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4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4"/>
        </w:rPr>
        <w:t>ion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1"/>
        </w:rPr>
        <w:t>(I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4"/>
          <w:w w:val="111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20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2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7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11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7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5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1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5"/>
        </w:rPr>
        <w:t>rkbenc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4"/>
          <w:w w:val="106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6E6E82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6E6E82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7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4"/>
          <w:w w:val="107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7"/>
        </w:rPr>
        <w:t>nnati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9"/>
          <w:w w:val="107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26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7"/>
        </w:rPr>
        <w:t>Ar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2"/>
          <w:w w:val="107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9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7"/>
        </w:rPr>
        <w:t>itecture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9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Accele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io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9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22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9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3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9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9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8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9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3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9"/>
        </w:rPr>
        <w:t>et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9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7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9"/>
        </w:rPr>
        <w:t>Th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21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5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9"/>
        </w:rPr>
        <w:t>new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web-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6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9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0"/>
          <w:w w:val="113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3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4"/>
          <w:w w:val="113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13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7"/>
          <w:w w:val="11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8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9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5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0"/>
        </w:rPr>
        <w:t>nda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7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8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0"/>
        </w:rPr>
        <w:t>ize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9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termin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ogy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7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nte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4"/>
          <w:w w:val="117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4"/>
          <w:w w:val="11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9"/>
          <w:w w:val="11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1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23"/>
          <w:w w:val="11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ac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oss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4"/>
          <w:w w:val="114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3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9"/>
          <w:w w:val="114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8"/>
          <w:w w:val="114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6"/>
          <w:w w:val="114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5"/>
          <w:w w:val="114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7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5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7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9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6"/>
        </w:rPr>
        <w:t>lth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6"/>
        </w:rPr>
        <w:t>Admin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7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6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1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6"/>
        </w:rPr>
        <w:t>rat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5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2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6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(VH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),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1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9"/>
        </w:rPr>
        <w:t>cc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1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5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5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9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clinicia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3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s,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1"/>
        </w:rPr>
        <w:t>tenni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1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8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4"/>
          <w:w w:val="11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3"/>
          <w:w w:val="111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20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8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2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4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1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3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8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2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4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1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1"/>
        </w:rPr>
        <w:t>ible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9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4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1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8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clinical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2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7"/>
        </w:rPr>
        <w:t>enni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1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7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6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7"/>
        </w:rPr>
        <w:t>gy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4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1"/>
          <w:w w:val="112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8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3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5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6E6E82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6E6E82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8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2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imate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3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hem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bil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8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8"/>
        </w:rPr>
        <w:t>tenni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1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7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4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4"/>
        </w:rPr>
        <w:t>ogy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ime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00"/>
        </w:rPr>
        <w:t>ac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0"/>
        </w:rPr>
        <w:t>oss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8"/>
          <w:w w:val="113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5"/>
          <w:w w:val="113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14"/>
          <w:w w:val="113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3"/>
        </w:rPr>
        <w:t>pa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8"/>
          <w:w w:val="113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4"/>
          <w:w w:val="113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9"/>
          <w:w w:val="113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4"/>
          <w:w w:val="11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0"/>
          <w:w w:val="109"/>
        </w:rPr>
        <w:t>sy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6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3B59"/>
          <w:spacing w:val="-8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-12"/>
          <w:w w:val="11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F4859"/>
          <w:spacing w:val="-7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313B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55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1"/>
          <w:spacing w:val="-13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color w:val="3A313B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color w:val="231F21"/>
          <w:spacing w:val="0"/>
          <w:w w:val="100"/>
          <w:b/>
          <w:bCs/>
        </w:rPr>
        <w:t>b</w:t>
      </w:r>
      <w:r>
        <w:rPr>
          <w:rFonts w:ascii="Arial" w:hAnsi="Arial" w:cs="Arial" w:eastAsia="Arial"/>
          <w:sz w:val="22"/>
          <w:szCs w:val="22"/>
          <w:color w:val="231F21"/>
          <w:spacing w:val="-2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color w:val="3A313B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3A313B"/>
          <w:spacing w:val="8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1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231F21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1"/>
          <w:spacing w:val="2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1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color w:val="3A313B"/>
          <w:spacing w:val="0"/>
          <w:w w:val="100"/>
          <w:b/>
          <w:bCs/>
        </w:rPr>
        <w:t>v</w:t>
      </w:r>
      <w:r>
        <w:rPr>
          <w:rFonts w:ascii="Arial" w:hAnsi="Arial" w:cs="Arial" w:eastAsia="Arial"/>
          <w:sz w:val="22"/>
          <w:szCs w:val="22"/>
          <w:color w:val="3A313B"/>
          <w:spacing w:val="-14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231F21"/>
          <w:spacing w:val="-6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3A313B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color w:val="231F21"/>
          <w:spacing w:val="-7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3A313B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color w:val="231F21"/>
          <w:spacing w:val="0"/>
          <w:w w:val="100"/>
          <w:b/>
          <w:bCs/>
        </w:rPr>
        <w:t>hi</w:t>
      </w:r>
      <w:r>
        <w:rPr>
          <w:rFonts w:ascii="Arial" w:hAnsi="Arial" w:cs="Arial" w:eastAsia="Arial"/>
          <w:sz w:val="22"/>
          <w:szCs w:val="22"/>
          <w:color w:val="231F21"/>
          <w:spacing w:val="-15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color w:val="3A313B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color w:val="3A313B"/>
          <w:spacing w:val="3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3A313B"/>
          <w:spacing w:val="-7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color w:val="231F21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color w:val="231F21"/>
          <w:spacing w:val="-4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color w:val="3A313B"/>
          <w:spacing w:val="1"/>
          <w:w w:val="100"/>
          <w:b/>
          <w:bCs/>
        </w:rPr>
        <w:t>&amp;</w:t>
      </w:r>
      <w:r>
        <w:rPr>
          <w:rFonts w:ascii="Arial" w:hAnsi="Arial" w:cs="Arial" w:eastAsia="Arial"/>
          <w:sz w:val="22"/>
          <w:szCs w:val="22"/>
          <w:color w:val="231F21"/>
          <w:spacing w:val="-8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color w:val="3A313B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color w:val="3A313B"/>
          <w:spacing w:val="2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1"/>
          <w:spacing w:val="-8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3A313B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3A313B"/>
          <w:spacing w:val="3"/>
          <w:w w:val="100"/>
          <w:b/>
          <w:bCs/>
        </w:rPr>
        <w:t>Q</w:t>
      </w:r>
      <w:r>
        <w:rPr>
          <w:rFonts w:ascii="Arial" w:hAnsi="Arial" w:cs="Arial" w:eastAsia="Arial"/>
          <w:sz w:val="22"/>
          <w:szCs w:val="22"/>
          <w:color w:val="231F21"/>
          <w:spacing w:val="0"/>
          <w:w w:val="100"/>
          <w:b/>
          <w:bCs/>
        </w:rPr>
        <w:t>Ui</w:t>
      </w:r>
      <w:r>
        <w:rPr>
          <w:rFonts w:ascii="Arial" w:hAnsi="Arial" w:cs="Arial" w:eastAsia="Arial"/>
          <w:sz w:val="22"/>
          <w:szCs w:val="22"/>
          <w:color w:val="231F21"/>
          <w:spacing w:val="-4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3A313B"/>
          <w:spacing w:val="-14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231F21"/>
          <w:spacing w:val="-13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color w:val="3A313B"/>
          <w:spacing w:val="-15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231F21"/>
          <w:spacing w:val="-9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color w:val="3A313B"/>
          <w:spacing w:val="0"/>
          <w:w w:val="100"/>
          <w:b/>
          <w:bCs/>
        </w:rPr>
        <w:t>ts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90" w:hRule="exact"/>
        </w:trPr>
        <w:tc>
          <w:tcPr>
            <w:tcW w:w="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8" w:after="0" w:line="240" w:lineRule="auto"/>
              <w:ind w:left="100" w:right="-2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3A313B"/>
                <w:spacing w:val="0"/>
                <w:w w:val="112"/>
              </w:rPr>
              <w:t>#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  <w:tc>
          <w:tcPr>
            <w:tcW w:w="36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1"/>
                <w:w w:val="101"/>
                <w:b/>
                <w:bCs/>
              </w:rPr>
              <w:t>Fu</w:t>
            </w:r>
            <w:r>
              <w:rPr>
                <w:rFonts w:ascii="Arial" w:hAnsi="Arial" w:cs="Arial" w:eastAsia="Arial"/>
                <w:sz w:val="22"/>
                <w:szCs w:val="22"/>
                <w:color w:val="231F21"/>
                <w:spacing w:val="-5"/>
                <w:w w:val="101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3A313B"/>
                <w:spacing w:val="0"/>
                <w:w w:val="104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3A313B"/>
                <w:spacing w:val="-10"/>
                <w:w w:val="104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1"/>
                <w:spacing w:val="-16"/>
                <w:w w:val="132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3A313B"/>
                <w:spacing w:val="-4"/>
                <w:w w:val="109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1"/>
                <w:spacing w:val="-13"/>
                <w:w w:val="104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3A313B"/>
                <w:spacing w:val="-4"/>
                <w:w w:val="103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1"/>
                <w:spacing w:val="0"/>
                <w:w w:val="109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1"/>
                <w:spacing w:val="-12"/>
                <w:w w:val="109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3A313B"/>
                <w:spacing w:val="0"/>
                <w:w w:val="102"/>
                <w:b/>
                <w:bCs/>
              </w:rPr>
              <w:t>ty</w:t>
            </w:r>
            <w:r>
              <w:rPr>
                <w:rFonts w:ascii="Arial" w:hAnsi="Arial" w:cs="Arial" w:eastAsia="Arial"/>
                <w:sz w:val="22"/>
                <w:szCs w:val="22"/>
                <w:color w:val="3A313B"/>
                <w:spacing w:val="-7"/>
                <w:w w:val="101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231F21"/>
                <w:spacing w:val="-9"/>
                <w:w w:val="108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3A313B"/>
                <w:spacing w:val="0"/>
                <w:w w:val="100"/>
                <w:b/>
                <w:bCs/>
              </w:rPr>
              <w:t>er</w:t>
            </w:r>
            <w:r>
              <w:rPr>
                <w:rFonts w:ascii="Arial" w:hAnsi="Arial" w:cs="Arial" w:eastAsia="Arial"/>
                <w:sz w:val="22"/>
                <w:szCs w:val="22"/>
                <w:color w:val="3A313B"/>
                <w:spacing w:val="1"/>
                <w:w w:val="100"/>
                <w:b/>
                <w:bCs/>
              </w:rPr>
              <w:t>v</w:t>
            </w:r>
            <w:r>
              <w:rPr>
                <w:rFonts w:ascii="Arial" w:hAnsi="Arial" w:cs="Arial" w:eastAsia="Arial"/>
                <w:sz w:val="22"/>
                <w:szCs w:val="22"/>
                <w:color w:val="231F21"/>
                <w:spacing w:val="-4"/>
                <w:w w:val="99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3A313B"/>
                <w:spacing w:val="0"/>
                <w:w w:val="104"/>
                <w:b/>
                <w:bCs/>
              </w:rPr>
              <w:t>ces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4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1"/>
                <w:spacing w:val="-9"/>
                <w:w w:val="106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3A313B"/>
                <w:spacing w:val="0"/>
                <w:w w:val="102"/>
                <w:b/>
                <w:bCs/>
              </w:rPr>
              <w:t>esc</w:t>
            </w:r>
            <w:r>
              <w:rPr>
                <w:rFonts w:ascii="Arial" w:hAnsi="Arial" w:cs="Arial" w:eastAsia="Arial"/>
                <w:sz w:val="22"/>
                <w:szCs w:val="22"/>
                <w:color w:val="231F21"/>
                <w:spacing w:val="0"/>
                <w:w w:val="100"/>
                <w:b/>
                <w:bCs/>
              </w:rPr>
              <w:t>ri</w:t>
            </w:r>
            <w:r>
              <w:rPr>
                <w:rFonts w:ascii="Arial" w:hAnsi="Arial" w:cs="Arial" w:eastAsia="Arial"/>
                <w:sz w:val="22"/>
                <w:szCs w:val="22"/>
                <w:color w:val="231F21"/>
                <w:spacing w:val="-13"/>
                <w:w w:val="100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color w:val="3A313B"/>
                <w:spacing w:val="-10"/>
                <w:w w:val="11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1"/>
                <w:spacing w:val="-16"/>
                <w:w w:val="132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3A313B"/>
                <w:spacing w:val="-4"/>
                <w:w w:val="109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1"/>
                <w:spacing w:val="0"/>
                <w:w w:val="104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4640" w:hRule="exact"/>
        </w:trPr>
        <w:tc>
          <w:tcPr>
            <w:tcW w:w="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2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6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w w:val="105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9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Serve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(Run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im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3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4859"/>
                <w:spacing w:val="0"/>
                <w:w w:val="12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4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8" w:lineRule="auto"/>
              <w:ind w:left="100" w:right="486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w w:val="106"/>
              </w:rPr>
              <w:t>Pro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programma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access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9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9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components.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Ho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2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9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6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om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23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8"/>
                <w:w w:val="123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1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859"/>
                <w:spacing w:val="-6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sy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2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4"/>
              </w:rPr>
              <w:t>ems: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0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SNOME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CT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8" w:after="0" w:line="311" w:lineRule="auto"/>
              <w:ind w:left="100" w:right="2307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SNOME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5"/>
                <w:w w:val="110"/>
              </w:rPr>
              <w:t>x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ensions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SNOME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Spanis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Edition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SNOME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Exten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3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3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2A4D"/>
                <w:spacing w:val="0"/>
                <w:w w:val="11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32A4D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NC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RxNORM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58" w:after="0" w:line="314" w:lineRule="auto"/>
              <w:ind w:left="100" w:right="3940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ICD-9-CM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ICD-10-CM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CP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5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F4859"/>
                <w:spacing w:val="-7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HCPCS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DRG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37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VHAT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6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07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710" w:hRule="exact"/>
        </w:trPr>
        <w:tc>
          <w:tcPr>
            <w:tcW w:w="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0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6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Continuou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6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7"/>
              </w:rPr>
              <w:t>nte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1"/>
                <w:w w:val="108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9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7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4"/>
              </w:rPr>
              <w:t>Server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Content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Manageme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5"/>
                <w:w w:val="106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3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4859"/>
                <w:spacing w:val="0"/>
                <w:w w:val="12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4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53" w:lineRule="auto"/>
              <w:ind w:left="90" w:right="384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w w:val="106"/>
              </w:rPr>
              <w:t>Pro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0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7"/>
              </w:rPr>
              <w:t>lit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manage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developme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1"/>
                <w:w w:val="106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4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6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859"/>
                <w:spacing w:val="-10"/>
                <w:w w:val="112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6"/>
                <w:w w:val="112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5"/>
                <w:w w:val="112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2"/>
              </w:rPr>
              <w:t>kfl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1"/>
                <w:w w:val="112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859"/>
                <w:spacing w:val="0"/>
                <w:w w:val="112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F4859"/>
                <w:spacing w:val="-13"/>
                <w:w w:val="11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by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5"/>
                <w:w w:val="11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7"/>
                <w:w w:val="108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ding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an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automate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ocess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from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3"/>
              </w:rPr>
              <w:t>check-ouUcheck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3"/>
                <w:w w:val="103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code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elease</w:t>
            </w:r>
            <w:r>
              <w:rPr>
                <w:rFonts w:ascii="Arial" w:hAnsi="Arial" w:cs="Arial" w:eastAsia="Arial"/>
                <w:sz w:val="21"/>
                <w:szCs w:val="21"/>
                <w:color w:val="4F4859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55" w:after="0" w:line="248" w:lineRule="auto"/>
              <w:ind w:left="100" w:right="85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w w:val="105"/>
              </w:rPr>
              <w:t>Prototy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5"/>
                <w:w w:val="10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5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4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exam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5"/>
                <w:w w:val="10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2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such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7"/>
              </w:rPr>
              <w:t>co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2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7"/>
              </w:rPr>
              <w:t>inuous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4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1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1"/>
                <w:w w:val="111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4"/>
              </w:rPr>
              <w:t>egr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4"/>
                <w:w w:val="104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24"/>
                <w:w w:val="115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services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7"/>
              </w:rPr>
              <w:t>nclude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: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Apach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7"/>
              </w:rPr>
              <w:t>Con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7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nuu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5"/>
                <w:w w:val="108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4"/>
              </w:rPr>
              <w:t>Bamboo,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Hudson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Jen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6"/>
                <w:w w:val="105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6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Tea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City.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2780" w:hRule="exact"/>
        </w:trPr>
        <w:tc>
          <w:tcPr>
            <w:tcW w:w="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2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6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w w:val="108"/>
              </w:rPr>
              <w:t>Ar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8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99"/>
              </w:rPr>
              <w:t>facU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6"/>
                <w:w w:val="99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19"/>
              </w:rPr>
              <w:t>j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7"/>
                <w:w w:val="108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Repo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tory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4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50" w:lineRule="auto"/>
              <w:ind w:left="100" w:right="319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7"/>
              </w:rPr>
              <w:t>ease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repo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3"/>
                <w:w w:val="105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tor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7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pr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3"/>
                <w:w w:val="100"/>
              </w:rPr>
              <w:t>j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ec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dependencie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8"/>
                <w:w w:val="105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F4859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4F4859"/>
                <w:spacing w:val="-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3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23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2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7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7"/>
                <w:w w:val="112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2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5"/>
                <w:w w:val="112"/>
              </w:rPr>
              <w:t>j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2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8"/>
                <w:w w:val="112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1"/>
                <w:w w:val="11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0"/>
              </w:rPr>
              <w:t>ar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8"/>
                <w:w w:val="109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4"/>
              </w:rPr>
              <w:t>fa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7"/>
                <w:w w:val="105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1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managed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by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an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4"/>
              </w:rPr>
              <w:t>Apache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Maven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3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compatibl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repositor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manager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4"/>
              </w:rPr>
              <w:t>extend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Apach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Maven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775BD"/>
                <w:spacing w:val="-1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pluqin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extension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95EAF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manage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min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4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projec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5"/>
                <w:w w:val="11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oces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3"/>
                <w:w w:val="105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2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5"/>
                <w:w w:val="112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4F4859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4F4859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4"/>
              </w:rPr>
              <w:t>quality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determin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6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859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4F4859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7"/>
              </w:rPr>
              <w:t>eas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8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7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5"/>
                <w:w w:val="107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oyment.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8" w:lineRule="auto"/>
              <w:ind w:left="110" w:right="160" w:firstLine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w w:val="108"/>
              </w:rPr>
              <w:t>Ar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8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4"/>
              </w:rPr>
              <w:t>factor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Apach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1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5"/>
                <w:w w:val="111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Sonotyp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Nexus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are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6"/>
                <w:w w:val="108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6"/>
                <w:w w:val="10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3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0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otypica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22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examples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0"/>
              </w:rPr>
              <w:t>ar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8"/>
                <w:w w:val="109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4"/>
              </w:rPr>
              <w:t>fact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7"/>
              </w:rPr>
              <w:t>repo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3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6"/>
              </w:rPr>
              <w:t>tor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7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services.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0" w:after="0" w:line="258" w:lineRule="auto"/>
              <w:ind w:left="100" w:right="796" w:firstLine="-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Apach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Ant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anoth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softw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5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19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13B59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hat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compares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Maven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may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B"/>
                <w:spacing w:val="0"/>
                <w:w w:val="105"/>
              </w:rPr>
              <w:t>used.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NumType w:start="2"/>
          <w:pgMar w:footer="523" w:header="0" w:top="1380" w:bottom="720" w:left="1220" w:right="1320"/>
          <w:footerReference w:type="default" r:id="rId12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5" w:hRule="exact"/>
        </w:trPr>
        <w:tc>
          <w:tcPr>
            <w:tcW w:w="4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5" w:after="0" w:line="240" w:lineRule="auto"/>
              <w:ind w:left="100" w:right="-2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241F23"/>
                <w:spacing w:val="0"/>
                <w:w w:val="112"/>
              </w:rPr>
              <w:t>#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  <w:tc>
          <w:tcPr>
            <w:tcW w:w="360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1F23"/>
                <w:w w:val="106"/>
                <w:b/>
                <w:bCs/>
              </w:rPr>
              <w:t>Fu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6"/>
                <w:w w:val="106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17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20"/>
                <w:w w:val="116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15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5"/>
                <w:b/>
                <w:bCs/>
              </w:rPr>
              <w:t>nalit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4"/>
                <w:w w:val="106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18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5"/>
                <w:b/>
                <w:bCs/>
              </w:rPr>
              <w:t>Serv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4"/>
                <w:w w:val="105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1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1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8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40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0"/>
                <w:w w:val="111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0"/>
                <w:w w:val="108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5"/>
                <w:b/>
                <w:bCs/>
              </w:rPr>
              <w:t>ript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23"/>
                <w:w w:val="105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15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1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960" w:hRule="exact"/>
        </w:trPr>
        <w:tc>
          <w:tcPr>
            <w:tcW w:w="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5" w:after="0" w:line="240" w:lineRule="auto"/>
              <w:ind w:left="90" w:right="-2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3A2F3B"/>
                <w:spacing w:val="0"/>
                <w:w w:val="116"/>
              </w:rPr>
              <w:t>4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  <w:tc>
          <w:tcPr>
            <w:tcW w:w="36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w w:val="105"/>
              </w:rPr>
              <w:t>Ver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9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So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9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Co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rol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4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239" w:firstLine="10"/>
              <w:jc w:val="both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w w:val="106"/>
              </w:rPr>
              <w:t>Pro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1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1"/>
              </w:rPr>
              <w:t>ib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11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7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-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6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develop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1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ill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0"/>
                <w:w w:val="100"/>
              </w:rPr>
              <w:t>il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21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same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cod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4"/>
                <w:w w:val="108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8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4"/>
                <w:w w:val="10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ojec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same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me.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0" w:after="0" w:line="248" w:lineRule="auto"/>
              <w:ind w:left="90" w:right="134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w w:val="106"/>
              </w:rPr>
              <w:t>Pro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7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contr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all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3B3B"/>
                <w:spacing w:val="0"/>
                <w:w w:val="100"/>
              </w:rPr>
              <w:t>TS</w:t>
            </w:r>
            <w:r>
              <w:rPr>
                <w:rFonts w:ascii="Arial" w:hAnsi="Arial" w:cs="Arial" w:eastAsia="Arial"/>
                <w:sz w:val="21"/>
                <w:szCs w:val="21"/>
                <w:color w:val="4F3B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content.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3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ach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file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ill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1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7"/>
                <w:w w:val="11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acke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1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1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-23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8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ca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made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additions,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deletions,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emen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file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1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0"/>
                <w:w w:val="123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ve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ver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numb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upon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commit.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2470" w:hRule="exact"/>
        </w:trPr>
        <w:tc>
          <w:tcPr>
            <w:tcW w:w="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5" w:after="0" w:line="240" w:lineRule="auto"/>
              <w:ind w:left="100" w:right="-2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3A2F3B"/>
                <w:spacing w:val="0"/>
                <w:w w:val="135"/>
              </w:rPr>
              <w:t>5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  <w:tc>
          <w:tcPr>
            <w:tcW w:w="36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5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Workfl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5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Managemen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1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3A2F3B"/>
                <w:spacing w:val="0"/>
                <w:w w:val="85"/>
              </w:rPr>
              <w:t>&amp;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3A2F3B"/>
                <w:spacing w:val="10"/>
                <w:w w:val="8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1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20"/>
                <w:w w:val="11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12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ne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4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0" w:after="0" w:line="250" w:lineRule="exact"/>
              <w:ind w:left="100" w:right="172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Support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bu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2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9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cycle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auth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1"/>
              </w:rPr>
              <w:t>ing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ough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executio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managemen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228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22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0"/>
                <w:w w:val="100"/>
              </w:rPr>
              <w:t>il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22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z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22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10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kfl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14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managemen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6"/>
                <w:w w:val="107"/>
              </w:rPr>
              <w:t> 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3A2F3B"/>
                <w:spacing w:val="0"/>
                <w:w w:val="100"/>
              </w:rPr>
              <w:t>&amp;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3A2F3B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rules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en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7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ne.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3" w:after="0" w:line="250" w:lineRule="auto"/>
              <w:ind w:left="100" w:right="2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Workfl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5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Managemen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1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Java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EE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0"/>
              </w:rPr>
              <w:t>?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6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Java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server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Work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6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Servic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1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7"/>
              </w:rPr>
              <w:t>ill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suppor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bot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Representa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Stat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Tran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9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1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1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7"/>
                <w:w w:val="111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1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11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1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14"/>
                <w:w w:val="11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Applicatio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4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ogram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Interfac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11"/>
                <w:w w:val="100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9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We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Service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Human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Tas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4"/>
                <w:w w:val="106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7"/>
                <w:w w:val="106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Human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6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3B3B"/>
                <w:spacing w:val="0"/>
                <w:w w:val="104"/>
              </w:rPr>
              <w:t>Tas</w:t>
            </w:r>
            <w:r>
              <w:rPr>
                <w:rFonts w:ascii="Arial" w:hAnsi="Arial" w:cs="Arial" w:eastAsia="Arial"/>
                <w:sz w:val="21"/>
                <w:szCs w:val="21"/>
                <w:color w:val="4F3B3B"/>
                <w:spacing w:val="-5"/>
                <w:w w:val="105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2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2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Management.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85" w:hRule="exact"/>
        </w:trPr>
        <w:tc>
          <w:tcPr>
            <w:tcW w:w="46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5" w:after="0" w:line="240" w:lineRule="auto"/>
              <w:ind w:left="100" w:right="-2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3A2F3B"/>
                <w:spacing w:val="0"/>
                <w:w w:val="114"/>
              </w:rPr>
              <w:t>6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  <w:tc>
          <w:tcPr>
            <w:tcW w:w="360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Componen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Reques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40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53" w:lineRule="auto"/>
              <w:ind w:left="100" w:right="469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w w:val="106"/>
              </w:rPr>
              <w:t>Pro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3B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4F3B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3B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lit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all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enter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fica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request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3B3B"/>
                <w:spacing w:val="0"/>
                <w:w w:val="11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F3B3B"/>
                <w:spacing w:val="-4"/>
                <w:w w:val="111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min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3B3B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1"/>
                <w:szCs w:val="21"/>
                <w:color w:val="4F3B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can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acked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managed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15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oball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6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85" w:hRule="exact"/>
        </w:trPr>
        <w:tc>
          <w:tcPr>
            <w:tcW w:w="4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5" w:after="0" w:line="240" w:lineRule="auto"/>
              <w:ind w:left="100" w:right="-2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3A2F3B"/>
                <w:spacing w:val="0"/>
                <w:w w:val="114"/>
              </w:rPr>
              <w:t>7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  <w:tc>
          <w:tcPr>
            <w:tcW w:w="360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Qualit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Management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40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10" w:right="237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w w:val="106"/>
              </w:rPr>
              <w:t>Pro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con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nuous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nspec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code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qu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20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ty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0"/>
                <w:w w:val="100"/>
              </w:rPr>
              <w:t>il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22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z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22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bu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4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14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ocal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4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ida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through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elease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valida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1"/>
              </w:rPr>
              <w:t>8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6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Databas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Server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4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Databas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Serve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ill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acle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Q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Serv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0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5" w:after="0" w:line="240" w:lineRule="auto"/>
              <w:ind w:left="100" w:right="-2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3A2F3B"/>
                <w:spacing w:val="0"/>
                <w:w w:val="115"/>
              </w:rPr>
              <w:t>9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  <w:tc>
          <w:tcPr>
            <w:tcW w:w="36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Issu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3B3B"/>
                <w:spacing w:val="-8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acking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5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4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w w:val="106"/>
              </w:rPr>
              <w:t>Pro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27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ente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defects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5" w:after="0" w:line="240" w:lineRule="auto"/>
              <w:ind w:left="120" w:right="-2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3A2F3B"/>
                <w:spacing w:val="0"/>
                <w:w w:val="113"/>
              </w:rPr>
              <w:t>10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  <w:tc>
          <w:tcPr>
            <w:tcW w:w="36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w w:val="106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3"/>
                <w:w w:val="113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esk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4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41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w w:val="106"/>
              </w:rPr>
              <w:t>Pro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lit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users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eques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assistance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3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14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8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orma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Technolog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"/>
                <w:w w:val="101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1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F3B3B"/>
                <w:spacing w:val="-8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0"/>
                <w:w w:val="12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4B4656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1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cke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3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system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19" w:after="0" w:line="240" w:lineRule="auto"/>
        <w:ind w:left="240" w:right="-20"/>
        <w:jc w:val="left"/>
        <w:tabs>
          <w:tab w:pos="114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41F23"/>
          <w:spacing w:val="0"/>
          <w:w w:val="100"/>
          <w:b/>
          <w:bCs/>
        </w:rPr>
        <w:t>1.2.</w:t>
        <w:tab/>
      </w:r>
      <w:r>
        <w:rPr>
          <w:rFonts w:ascii="Arial" w:hAnsi="Arial" w:cs="Arial" w:eastAsia="Arial"/>
          <w:sz w:val="32"/>
          <w:szCs w:val="32"/>
          <w:color w:val="241F23"/>
          <w:spacing w:val="0"/>
          <w:w w:val="100"/>
          <w:b/>
          <w:bCs/>
        </w:rPr>
        <w:t>User</w:t>
      </w:r>
      <w:r>
        <w:rPr>
          <w:rFonts w:ascii="Arial" w:hAnsi="Arial" w:cs="Arial" w:eastAsia="Arial"/>
          <w:sz w:val="32"/>
          <w:szCs w:val="32"/>
          <w:color w:val="241F23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41F23"/>
          <w:spacing w:val="0"/>
          <w:w w:val="100"/>
          <w:b/>
          <w:bCs/>
        </w:rPr>
        <w:t>Profile</w:t>
      </w:r>
      <w:r>
        <w:rPr>
          <w:rFonts w:ascii="Arial" w:hAnsi="Arial" w:cs="Arial" w:eastAsia="Arial"/>
          <w:sz w:val="32"/>
          <w:szCs w:val="32"/>
          <w:color w:val="241F23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32"/>
          <w:szCs w:val="32"/>
          <w:color w:val="241F23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41F23"/>
          <w:spacing w:val="0"/>
          <w:w w:val="100"/>
          <w:b/>
          <w:bCs/>
        </w:rPr>
        <w:t>(</w:t>
      </w:r>
      <w:r>
        <w:rPr>
          <w:rFonts w:ascii="Arial" w:hAnsi="Arial" w:cs="Arial" w:eastAsia="Arial"/>
          <w:sz w:val="32"/>
          <w:szCs w:val="32"/>
          <w:color w:val="241F23"/>
          <w:spacing w:val="0"/>
          <w:w w:val="100"/>
          <w:b/>
          <w:bCs/>
        </w:rPr>
        <w:t>Tooling</w:t>
      </w:r>
      <w:r>
        <w:rPr>
          <w:rFonts w:ascii="Arial" w:hAnsi="Arial" w:cs="Arial" w:eastAsia="Arial"/>
          <w:sz w:val="32"/>
          <w:szCs w:val="32"/>
          <w:color w:val="241F23"/>
          <w:spacing w:val="0"/>
          <w:w w:val="100"/>
          <w:b/>
          <w:bCs/>
        </w:rPr>
        <w:t>)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5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9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3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1"/>
          <w:w w:val="11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9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3B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3B3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9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9"/>
          <w:w w:val="113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8"/>
          <w:w w:val="113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2"/>
          <w:w w:val="113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13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13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3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3"/>
          <w:w w:val="11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9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3B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3B3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3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3B3B"/>
          <w:spacing w:val="0"/>
          <w:w w:val="107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F3B3B"/>
          <w:spacing w:val="-6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1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5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3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4"/>
          <w:w w:val="103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3"/>
        </w:rPr>
        <w:t>ion.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40" w:lineRule="auto"/>
        <w:ind w:left="950" w:right="-20"/>
        <w:jc w:val="left"/>
        <w:tabs>
          <w:tab w:pos="13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2"/>
          <w:w w:val="11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7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10"/>
        </w:rPr>
        <w:t>im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2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2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5"/>
          <w:w w:val="11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1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0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2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9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F3B3B"/>
          <w:spacing w:val="0"/>
          <w:w w:val="110"/>
        </w:rPr>
        <w:t>ar</w:t>
      </w:r>
      <w:r>
        <w:rPr>
          <w:rFonts w:ascii="Times New Roman" w:hAnsi="Times New Roman" w:cs="Times New Roman" w:eastAsia="Times New Roman"/>
          <w:sz w:val="23"/>
          <w:szCs w:val="23"/>
          <w:color w:val="4F3B3B"/>
          <w:spacing w:val="-12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27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5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2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3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9"/>
          <w:w w:val="11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9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8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4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0"/>
        </w:rPr>
        <w:t>ogy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8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1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2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1"/>
          <w:w w:val="11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6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0"/>
        </w:rPr>
        <w:t>ce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2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4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S)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Kn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2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7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3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2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4"/>
        </w:rPr>
        <w:t>ed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240" w:lineRule="auto"/>
        <w:ind w:left="130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Sys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2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(K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9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S)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9"/>
          <w:w w:val="11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5"/>
        </w:rPr>
        <w:t>taff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40" w:lineRule="auto"/>
        <w:ind w:left="950" w:right="-20"/>
        <w:jc w:val="left"/>
        <w:tabs>
          <w:tab w:pos="13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6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7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2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2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12"/>
        </w:rPr>
        <w:t>nd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2"/>
          <w:w w:val="112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2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2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20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6"/>
          <w:w w:val="112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1"/>
          <w:w w:val="112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2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1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4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4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7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lt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9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9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9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8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9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9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9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F3B3B"/>
          <w:spacing w:val="-10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1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Inf01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2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6"/>
        </w:rPr>
        <w:t>Sy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3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1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4"/>
        </w:rPr>
        <w:t>m/An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"/>
          <w:w w:val="104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9"/>
          <w:w w:val="10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0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5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240" w:lineRule="auto"/>
        <w:ind w:left="130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7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6"/>
          <w:w w:val="109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7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8"/>
        </w:rPr>
        <w:t>ep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9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9"/>
        </w:rPr>
        <w:t>/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5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4"/>
          <w:w w:val="11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8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8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9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9"/>
          <w:w w:val="11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1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5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B385D"/>
          <w:spacing w:val="-18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29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54" w:lineRule="auto"/>
        <w:ind w:left="220" w:right="142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2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F3B3B"/>
          <w:spacing w:val="-3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8"/>
        </w:rPr>
        <w:t>fu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2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5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2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8"/>
        </w:rPr>
        <w:t>nal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2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8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8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5"/>
          <w:w w:val="112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12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6"/>
          <w:w w:val="112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2"/>
        </w:rPr>
        <w:t>ge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4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3B3B"/>
          <w:spacing w:val="0"/>
          <w:w w:val="100"/>
        </w:rPr>
        <w:t>aff</w:t>
      </w:r>
      <w:r>
        <w:rPr>
          <w:rFonts w:ascii="Times New Roman" w:hAnsi="Times New Roman" w:cs="Times New Roman" w:eastAsia="Times New Roman"/>
          <w:sz w:val="23"/>
          <w:szCs w:val="23"/>
          <w:color w:val="4F3B3B"/>
          <w:spacing w:val="-7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3"/>
          <w:w w:val="107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2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7"/>
        </w:rPr>
        <w:t>abil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2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7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9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3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3B3B"/>
          <w:spacing w:val="0"/>
          <w:w w:val="107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F3B3B"/>
          <w:spacing w:val="-6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1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5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7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4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3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"/>
          <w:w w:val="104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4"/>
        </w:rPr>
        <w:t>int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7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8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2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6"/>
          <w:w w:val="11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21"/>
          <w:w w:val="11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6"/>
        </w:rPr>
        <w:t>S,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4"/>
          <w:w w:val="11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9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9"/>
          <w:w w:val="108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9"/>
          <w:w w:val="11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5"/>
          <w:w w:val="112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1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12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6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6"/>
          <w:w w:val="11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4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2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4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Oth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9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taf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6"/>
          <w:w w:val="114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0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1"/>
          <w:w w:val="114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4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2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req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7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ini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3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5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1"/>
          <w:w w:val="11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und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3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ds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8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12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12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3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9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8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8"/>
        </w:rPr>
        <w:t>ful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8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3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2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0"/>
          <w:w w:val="100"/>
        </w:rPr>
        <w:t>xe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2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3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6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0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7"/>
        </w:rPr>
        <w:t>po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3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10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6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5"/>
          <w:w w:val="102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4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7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7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6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656"/>
          <w:spacing w:val="-7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B385D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523" w:top="1340" w:bottom="920" w:left="1220" w:right="1320"/>
          <w:pgSz w:w="12240" w:h="15840"/>
        </w:sectPr>
      </w:pPr>
      <w:rPr/>
    </w:p>
    <w:p>
      <w:pPr>
        <w:spacing w:before="61" w:after="0" w:line="240" w:lineRule="auto"/>
        <w:ind w:left="220" w:right="-20"/>
        <w:jc w:val="left"/>
        <w:tabs>
          <w:tab w:pos="960" w:val="left"/>
        </w:tabs>
        <w:rPr>
          <w:rFonts w:ascii="Arial" w:hAnsi="Arial" w:cs="Arial" w:eastAsia="Arial"/>
          <w:sz w:val="35"/>
          <w:szCs w:val="35"/>
        </w:rPr>
      </w:pPr>
      <w:rPr/>
      <w:r>
        <w:rPr>
          <w:rFonts w:ascii="Arial" w:hAnsi="Arial" w:cs="Arial" w:eastAsia="Arial"/>
          <w:sz w:val="35"/>
          <w:szCs w:val="35"/>
          <w:color w:val="242123"/>
          <w:spacing w:val="0"/>
          <w:w w:val="100"/>
          <w:b/>
          <w:bCs/>
        </w:rPr>
        <w:t>2.</w:t>
      </w:r>
      <w:r>
        <w:rPr>
          <w:rFonts w:ascii="Arial" w:hAnsi="Arial" w:cs="Arial" w:eastAsia="Arial"/>
          <w:sz w:val="35"/>
          <w:szCs w:val="35"/>
          <w:color w:val="242123"/>
          <w:spacing w:val="-77"/>
          <w:w w:val="100"/>
          <w:b/>
          <w:bCs/>
        </w:rPr>
        <w:t> </w:t>
      </w:r>
      <w:r>
        <w:rPr>
          <w:rFonts w:ascii="Arial" w:hAnsi="Arial" w:cs="Arial" w:eastAsia="Arial"/>
          <w:sz w:val="35"/>
          <w:szCs w:val="35"/>
          <w:color w:val="242123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35"/>
          <w:szCs w:val="35"/>
          <w:color w:val="242123"/>
          <w:spacing w:val="0"/>
          <w:w w:val="102"/>
          <w:b/>
          <w:bCs/>
        </w:rPr>
        <w:t>Background</w:t>
      </w:r>
      <w:r>
        <w:rPr>
          <w:rFonts w:ascii="Arial" w:hAnsi="Arial" w:cs="Arial" w:eastAsia="Arial"/>
          <w:sz w:val="35"/>
          <w:szCs w:val="35"/>
          <w:color w:val="000000"/>
          <w:spacing w:val="0"/>
          <w:w w:val="100"/>
        </w:rPr>
      </w:r>
    </w:p>
    <w:p>
      <w:pPr>
        <w:spacing w:before="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20" w:right="-20"/>
        <w:jc w:val="left"/>
        <w:tabs>
          <w:tab w:pos="1120" w:val="left"/>
        </w:tabs>
        <w:rPr>
          <w:rFonts w:ascii="Arial" w:hAnsi="Arial" w:cs="Arial" w:eastAsia="Arial"/>
          <w:sz w:val="31"/>
          <w:szCs w:val="31"/>
        </w:rPr>
      </w:pPr>
      <w:rPr/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2.1.</w:t>
      </w:r>
      <w:r>
        <w:rPr>
          <w:rFonts w:ascii="Arial" w:hAnsi="Arial" w:cs="Arial" w:eastAsia="Arial"/>
          <w:sz w:val="31"/>
          <w:szCs w:val="31"/>
          <w:color w:val="242123"/>
          <w:spacing w:val="-65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Overview</w:t>
      </w:r>
      <w:r>
        <w:rPr>
          <w:rFonts w:ascii="Arial" w:hAnsi="Arial" w:cs="Arial" w:eastAsia="Arial"/>
          <w:sz w:val="31"/>
          <w:szCs w:val="31"/>
          <w:color w:val="242123"/>
          <w:spacing w:val="30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31"/>
          <w:szCs w:val="31"/>
          <w:color w:val="242123"/>
          <w:spacing w:val="9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th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31"/>
          <w:szCs w:val="31"/>
          <w:color w:val="242123"/>
          <w:spacing w:val="18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2"/>
          <w:b/>
          <w:bCs/>
        </w:rPr>
        <w:t>System</w:t>
      </w:r>
      <w:r>
        <w:rPr>
          <w:rFonts w:ascii="Arial" w:hAnsi="Arial" w:cs="Arial" w:eastAsia="Arial"/>
          <w:sz w:val="31"/>
          <w:szCs w:val="31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58" w:lineRule="auto"/>
        <w:ind w:left="220" w:right="843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Collaborative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Tetminolog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Development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Toolin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vironm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5"/>
        </w:rPr>
        <w:t>allow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tet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8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1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olog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mapping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6"/>
        </w:rPr>
        <w:t>brows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10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877B90"/>
          <w:spacing w:val="-11"/>
          <w:w w:val="106"/>
        </w:rPr>
        <w:t>/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searc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4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0"/>
          <w:w w:val="10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-1"/>
          <w:w w:val="10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5"/>
        </w:rPr>
        <w:t>tminolog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14"/>
          <w:w w:val="106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workflo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automati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9"/>
        </w:rPr>
        <w:t>tmi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0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4"/>
        </w:rPr>
        <w:t>ology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edi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7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9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7"/>
        </w:rPr>
        <w:t>g.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95" w:after="0" w:line="249" w:lineRule="auto"/>
        <w:ind w:left="210" w:right="425" w:firstLine="1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applicati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serve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platf01m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5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6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oyin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mu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-16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0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tie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5"/>
        </w:rPr>
        <w:t>distributed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enterp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1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serve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centralize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applica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4"/>
        </w:rPr>
        <w:t>service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3"/>
          <w:w w:val="10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suc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server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7"/>
        </w:rPr>
        <w:t>fun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11"/>
          <w:w w:val="106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0"/>
          <w:w w:val="107"/>
        </w:rPr>
        <w:t>ti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-1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5"/>
        </w:rPr>
        <w:t>nalit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15"/>
          <w:w w:val="106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busines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comp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4"/>
        </w:rPr>
        <w:t>ent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3"/>
          <w:w w:val="10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acces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backen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9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10"/>
        </w:rPr>
        <w:t>er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2"/>
          <w:w w:val="11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2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systems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82D38"/>
          <w:spacing w:val="0"/>
          <w:w w:val="150"/>
        </w:rPr>
        <w:t>It</w:t>
      </w:r>
      <w:r>
        <w:rPr>
          <w:rFonts w:ascii="Arial" w:hAnsi="Arial" w:cs="Arial" w:eastAsia="Arial"/>
          <w:sz w:val="22"/>
          <w:szCs w:val="22"/>
          <w:color w:val="382D38"/>
          <w:spacing w:val="-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sho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8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2"/>
          <w:w w:val="113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-14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9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3"/>
          <w:w w:val="109"/>
        </w:rPr>
        <w:t>z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techn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ogies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su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hi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ectio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po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g,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imp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ov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resource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5"/>
        </w:rPr>
        <w:t>application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f01mance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well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comp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2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ent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2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877B90"/>
          <w:spacing w:val="-2"/>
          <w:w w:val="106"/>
        </w:rPr>
        <w:t>/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0"/>
          <w:w w:val="106"/>
        </w:rPr>
        <w:t>tool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0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-12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improve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1"/>
        </w:rPr>
        <w:t>perf01mance.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54" w:lineRule="auto"/>
        <w:ind w:left="220" w:right="26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Collaborative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Tetminolog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Development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Toolin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bein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ope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because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4"/>
        </w:rPr>
        <w:t>eeds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approve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resource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tetminolog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pla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successf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9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meet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go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0"/>
          <w:w w:val="101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4"/>
        </w:rPr>
        <w:t>roperabilit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15"/>
          <w:w w:val="105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3"/>
        </w:rPr>
        <w:t>stand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"/>
          <w:w w:val="103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6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diza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7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computa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5"/>
          <w:w w:val="106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3"/>
          <w:w w:val="106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it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mandate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Congres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5"/>
        </w:rPr>
        <w:t>National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Defense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Auth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zatio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Act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5"/>
        </w:rPr>
        <w:t>(NDAA).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onment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imp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ov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5"/>
        </w:rPr>
        <w:t>collectio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4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qualit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5"/>
        </w:rPr>
        <w:t>operation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0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674234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9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220" w:right="-20"/>
        <w:jc w:val="left"/>
        <w:tabs>
          <w:tab w:pos="1120" w:val="left"/>
        </w:tabs>
        <w:rPr>
          <w:rFonts w:ascii="Arial" w:hAnsi="Arial" w:cs="Arial" w:eastAsia="Arial"/>
          <w:sz w:val="31"/>
          <w:szCs w:val="31"/>
        </w:rPr>
      </w:pPr>
      <w:rPr/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2.2.</w:t>
      </w:r>
      <w:r>
        <w:rPr>
          <w:rFonts w:ascii="Arial" w:hAnsi="Arial" w:cs="Arial" w:eastAsia="Arial"/>
          <w:sz w:val="31"/>
          <w:szCs w:val="31"/>
          <w:color w:val="242123"/>
          <w:spacing w:val="-65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Overview</w:t>
      </w:r>
      <w:r>
        <w:rPr>
          <w:rFonts w:ascii="Arial" w:hAnsi="Arial" w:cs="Arial" w:eastAsia="Arial"/>
          <w:sz w:val="31"/>
          <w:szCs w:val="31"/>
          <w:color w:val="242123"/>
          <w:spacing w:val="30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31"/>
          <w:szCs w:val="31"/>
          <w:color w:val="242123"/>
          <w:spacing w:val="9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th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31"/>
          <w:szCs w:val="31"/>
          <w:color w:val="242123"/>
          <w:spacing w:val="16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Busines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31"/>
          <w:szCs w:val="31"/>
          <w:color w:val="242123"/>
          <w:spacing w:val="39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3"/>
          <w:b/>
          <w:bCs/>
        </w:rPr>
        <w:t>Process</w:t>
      </w:r>
      <w:r>
        <w:rPr>
          <w:rFonts w:ascii="Arial" w:hAnsi="Arial" w:cs="Arial" w:eastAsia="Arial"/>
          <w:sz w:val="31"/>
          <w:szCs w:val="31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50" w:lineRule="auto"/>
        <w:ind w:left="210" w:right="154" w:firstLine="1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inf01matio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sho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3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Table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2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provide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overvie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majo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categ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ie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4"/>
        </w:rPr>
        <w:t>business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5"/>
        </w:rPr>
        <w:t>proces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3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Figure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33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0"/>
          <w:w w:val="13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simplifie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busines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proces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flo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diagra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8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67423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674234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Rathe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tha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providin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7"/>
        </w:rPr>
        <w:t>full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1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enumeratio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3"/>
        </w:rPr>
        <w:t>requirement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13"/>
          <w:w w:val="10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inte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DD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7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1"/>
          <w:w w:val="111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11"/>
        </w:rPr>
        <w:t>ow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8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0"/>
          <w:w w:val="100"/>
        </w:rPr>
        <w:t>j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4"/>
        </w:rPr>
        <w:t>business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process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Thi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ar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2"/>
          <w:w w:val="106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6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itecture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directio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drive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desig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depi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22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5"/>
        </w:rPr>
        <w:t>following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section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67423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674234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additional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detail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egardin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functional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requirements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please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refe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5"/>
        </w:rPr>
        <w:t>Business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Requirement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0"/>
          <w:w w:val="100"/>
        </w:rPr>
        <w:t>Docume</w:t>
      </w:r>
      <w:r>
        <w:rPr>
          <w:rFonts w:ascii="Times New Roman" w:hAnsi="Times New Roman" w:cs="Times New Roman" w:eastAsia="Times New Roman"/>
          <w:sz w:val="23"/>
          <w:szCs w:val="23"/>
          <w:color w:val="382D38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3B59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60AF"/>
          <w:spacing w:val="0"/>
          <w:w w:val="105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4D60AF"/>
          <w:spacing w:val="0"/>
          <w:w w:val="104"/>
        </w:rPr>
        <w:t>BR</w:t>
      </w:r>
      <w:r>
        <w:rPr>
          <w:rFonts w:ascii="Times New Roman" w:hAnsi="Times New Roman" w:cs="Times New Roman" w:eastAsia="Times New Roman"/>
          <w:sz w:val="23"/>
          <w:szCs w:val="23"/>
          <w:color w:val="4D60AF"/>
          <w:spacing w:val="-15"/>
          <w:w w:val="105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6B74BA"/>
          <w:spacing w:val="0"/>
          <w:w w:val="115"/>
        </w:rPr>
        <w:t>).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3474" w:right="3457"/>
        <w:jc w:val="center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42123"/>
          <w:spacing w:val="0"/>
          <w:w w:val="100"/>
          <w:b/>
          <w:bCs/>
        </w:rPr>
        <w:t>Tabl</w:t>
      </w:r>
      <w:r>
        <w:rPr>
          <w:rFonts w:ascii="Arial" w:hAnsi="Arial" w:cs="Arial" w:eastAsia="Arial"/>
          <w:sz w:val="21"/>
          <w:szCs w:val="21"/>
          <w:color w:val="242123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color w:val="242123"/>
          <w:spacing w:val="20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42123"/>
          <w:spacing w:val="0"/>
          <w:w w:val="100"/>
          <w:b/>
          <w:bCs/>
        </w:rPr>
        <w:t>2·</w:t>
      </w:r>
      <w:r>
        <w:rPr>
          <w:rFonts w:ascii="Arial" w:hAnsi="Arial" w:cs="Arial" w:eastAsia="Arial"/>
          <w:sz w:val="21"/>
          <w:szCs w:val="21"/>
          <w:color w:val="242123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42123"/>
          <w:spacing w:val="0"/>
          <w:w w:val="100"/>
          <w:b/>
          <w:bCs/>
        </w:rPr>
        <w:t>Busines</w:t>
      </w:r>
      <w:r>
        <w:rPr>
          <w:rFonts w:ascii="Arial" w:hAnsi="Arial" w:cs="Arial" w:eastAsia="Arial"/>
          <w:sz w:val="21"/>
          <w:szCs w:val="21"/>
          <w:color w:val="242123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1"/>
          <w:szCs w:val="21"/>
          <w:color w:val="242123"/>
          <w:spacing w:val="43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42123"/>
          <w:spacing w:val="0"/>
          <w:w w:val="104"/>
          <w:b/>
          <w:bCs/>
        </w:rPr>
        <w:t>Process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33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06"/>
                <w:b/>
                <w:bCs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62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05"/>
                <w:b/>
                <w:bCs/>
              </w:rPr>
              <w:t>Description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3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D38"/>
                <w:w w:val="106"/>
              </w:rPr>
              <w:t>Ad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9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2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2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9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6"/>
                <w:w w:val="11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9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7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742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0"/>
                <w:w w:val="105"/>
              </w:rPr>
              <w:t>ve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62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8" w:after="0" w:line="258" w:lineRule="auto"/>
              <w:ind w:left="90" w:right="667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6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0"/>
              </w:rPr>
              <w:t>ilit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manage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8"/>
              </w:rPr>
              <w:t>min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4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so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conte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4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0"/>
                <w:w w:val="100"/>
              </w:rPr>
              <w:t>termin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-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00"/>
              </w:rPr>
              <w:t>lo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11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4"/>
              </w:rPr>
              <w:t>environment.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3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D38"/>
                <w:w w:val="105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9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6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5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11"/>
              </w:rPr>
              <w:t>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62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8" w:after="0" w:line="258" w:lineRule="auto"/>
              <w:ind w:left="100" w:right="646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7"/>
              </w:rPr>
              <w:t>lit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effec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0"/>
              </w:rPr>
              <w:t>ly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12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0"/>
                <w:w w:val="113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5"/>
              </w:rPr>
              <w:t>te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0"/>
                <w:w w:val="106"/>
              </w:rPr>
              <w:t>termin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-14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674234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conte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4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based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7"/>
                <w:w w:val="106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6"/>
              </w:rPr>
              <w:t>ite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13"/>
              </w:rPr>
              <w:t>a.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33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D38"/>
                <w:w w:val="105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9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0"/>
                <w:w w:val="100"/>
              </w:rPr>
              <w:t>Workflo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6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8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8"/>
              </w:rPr>
              <w:t>cess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62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8" w:after="0" w:line="248" w:lineRule="auto"/>
              <w:ind w:left="100" w:right="371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6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0"/>
              </w:rPr>
              <w:t>ilit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suppor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0"/>
                <w:w w:val="100"/>
              </w:rPr>
              <w:t>workflo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5"/>
                <w:w w:val="116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1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3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742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9"/>
              </w:rPr>
              <w:t>ness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rocesses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05"/>
              </w:rPr>
              <w:t>for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0"/>
                <w:w w:val="100"/>
              </w:rPr>
              <w:t>developing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7"/>
                <w:w w:val="109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74234"/>
                <w:spacing w:val="-4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6"/>
                <w:w w:val="108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6742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0"/>
                <w:w w:val="112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-5"/>
                <w:w w:val="112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6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9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3"/>
                <w:w w:val="108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8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7"/>
                <w:w w:val="108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4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1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2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8"/>
              </w:rPr>
              <w:t>requests.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3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D38"/>
                <w:w w:val="105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9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0"/>
                <w:w w:val="105"/>
              </w:rPr>
              <w:t>Updates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62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6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0"/>
              </w:rPr>
              <w:t>ilit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5"/>
              </w:rPr>
              <w:t>creat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8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93F4F"/>
                <w:spacing w:val="-7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74234"/>
                <w:spacing w:val="-4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ew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13"/>
                <w:w w:val="112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4"/>
                <w:w w:val="112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4"/>
                <w:w w:val="112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9"/>
                <w:w w:val="112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12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-21"/>
                <w:w w:val="11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33B59"/>
                <w:spacing w:val="-22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00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5"/>
              </w:rPr>
              <w:t>termin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-3"/>
                <w:w w:val="106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674234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D38"/>
                <w:spacing w:val="0"/>
                <w:w w:val="107"/>
              </w:rPr>
              <w:t>ogy.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80" w:bottom="920" w:left="1220" w:right="1220"/>
          <w:pgSz w:w="12240" w:h="15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0" w:footer="523" w:top="1480" w:bottom="920" w:left="1340" w:right="1320"/>
          <w:pgSz w:w="12240" w:h="15840"/>
        </w:sectPr>
      </w:pPr>
      <w:rPr/>
    </w:p>
    <w:p>
      <w:pPr>
        <w:spacing w:before="43" w:after="0" w:line="240" w:lineRule="auto"/>
        <w:ind w:right="-20"/>
        <w:jc w:val="right"/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3"/>
          <w:szCs w:val="13"/>
          <w:color w:val="6B9CCD"/>
          <w:w w:val="92"/>
        </w:rPr>
        <w:t>Notif</w:t>
      </w:r>
      <w:r>
        <w:rPr>
          <w:rFonts w:ascii="Arial" w:hAnsi="Arial" w:cs="Arial" w:eastAsia="Arial"/>
          <w:sz w:val="13"/>
          <w:szCs w:val="13"/>
          <w:color w:val="6B9CCD"/>
          <w:w w:val="93"/>
        </w:rPr>
        <w:t>y</w:t>
      </w:r>
      <w:r>
        <w:rPr>
          <w:rFonts w:ascii="Arial" w:hAnsi="Arial" w:cs="Arial" w:eastAsia="Arial"/>
          <w:sz w:val="13"/>
          <w:szCs w:val="13"/>
          <w:color w:val="6B9CCD"/>
          <w:spacing w:val="-17"/>
          <w:w w:val="100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90"/>
        </w:rPr>
        <w:t>Use</w:t>
      </w:r>
      <w:r>
        <w:rPr>
          <w:rFonts w:ascii="Arial" w:hAnsi="Arial" w:cs="Arial" w:eastAsia="Arial"/>
          <w:sz w:val="13"/>
          <w:szCs w:val="13"/>
          <w:color w:val="6B9CCD"/>
          <w:spacing w:val="3"/>
          <w:w w:val="90"/>
        </w:rPr>
        <w:t>r</w:t>
      </w:r>
      <w:r>
        <w:rPr>
          <w:rFonts w:ascii="Arial" w:hAnsi="Arial" w:cs="Arial" w:eastAsia="Arial"/>
          <w:sz w:val="13"/>
          <w:szCs w:val="13"/>
          <w:color w:val="6B9CCD"/>
          <w:spacing w:val="-6"/>
          <w:w w:val="89"/>
        </w:rPr>
        <w:t>O</w:t>
      </w:r>
      <w:r>
        <w:rPr>
          <w:rFonts w:ascii="Arial" w:hAnsi="Arial" w:cs="Arial" w:eastAsia="Arial"/>
          <w:sz w:val="13"/>
          <w:szCs w:val="13"/>
          <w:color w:val="4989C1"/>
          <w:spacing w:val="0"/>
          <w:w w:val="126"/>
        </w:rPr>
        <w:t>f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30" w:after="0" w:line="240" w:lineRule="auto"/>
        <w:ind w:right="109"/>
        <w:jc w:val="right"/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3"/>
          <w:szCs w:val="13"/>
          <w:color w:val="6B9CCD"/>
          <w:w w:val="79"/>
        </w:rPr>
        <w:t>As</w:t>
      </w:r>
      <w:r>
        <w:rPr>
          <w:rFonts w:ascii="Arial" w:hAnsi="Arial" w:cs="Arial" w:eastAsia="Arial"/>
          <w:sz w:val="13"/>
          <w:szCs w:val="13"/>
          <w:color w:val="6B9CCD"/>
          <w:spacing w:val="-11"/>
          <w:w w:val="80"/>
        </w:rPr>
        <w:t>s</w:t>
      </w:r>
      <w:r>
        <w:rPr>
          <w:rFonts w:ascii="Arial" w:hAnsi="Arial" w:cs="Arial" w:eastAsia="Arial"/>
          <w:sz w:val="13"/>
          <w:szCs w:val="13"/>
          <w:color w:val="4989C1"/>
          <w:spacing w:val="-7"/>
          <w:w w:val="175"/>
        </w:rPr>
        <w:t>i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91"/>
        </w:rPr>
        <w:t>gned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40" w:after="0" w:line="147" w:lineRule="exact"/>
        <w:ind w:right="118"/>
        <w:jc w:val="right"/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3"/>
          <w:szCs w:val="13"/>
          <w:color w:val="6B9CCD"/>
          <w:spacing w:val="0"/>
          <w:w w:val="86"/>
        </w:rPr>
        <w:t>Request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43" w:after="0" w:line="240" w:lineRule="auto"/>
        <w:ind w:left="149" w:right="126"/>
        <w:jc w:val="center"/>
        <w:rPr>
          <w:rFonts w:ascii="Arial" w:hAnsi="Arial" w:cs="Arial" w:eastAsia="Arial"/>
          <w:sz w:val="13"/>
          <w:szCs w:val="13"/>
        </w:rPr>
      </w:pPr>
      <w:rPr/>
      <w:r>
        <w:rPr/>
        <w:br w:type="column"/>
      </w:r>
      <w:r>
        <w:rPr>
          <w:rFonts w:ascii="Arial" w:hAnsi="Arial" w:cs="Arial" w:eastAsia="Arial"/>
          <w:sz w:val="13"/>
          <w:szCs w:val="13"/>
          <w:color w:val="6B9CCD"/>
          <w:spacing w:val="4"/>
          <w:w w:val="71"/>
        </w:rPr>
        <w:t>E</w:t>
      </w:r>
      <w:r>
        <w:rPr>
          <w:rFonts w:ascii="Arial" w:hAnsi="Arial" w:cs="Arial" w:eastAsia="Arial"/>
          <w:sz w:val="13"/>
          <w:szCs w:val="13"/>
          <w:color w:val="4989C1"/>
          <w:spacing w:val="-9"/>
          <w:w w:val="103"/>
        </w:rPr>
        <w:t>d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97"/>
        </w:rPr>
        <w:t>ito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98"/>
        </w:rPr>
        <w:t>r</w:t>
      </w:r>
      <w:r>
        <w:rPr>
          <w:rFonts w:ascii="Arial" w:hAnsi="Arial" w:cs="Arial" w:eastAsia="Arial"/>
          <w:sz w:val="13"/>
          <w:szCs w:val="13"/>
          <w:color w:val="6B9CCD"/>
          <w:spacing w:val="-23"/>
          <w:w w:val="100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100"/>
        </w:rPr>
        <w:t>is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30" w:after="0" w:line="240" w:lineRule="auto"/>
        <w:ind w:left="89" w:right="67"/>
        <w:jc w:val="center"/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3"/>
          <w:szCs w:val="13"/>
          <w:color w:val="6B9CCD"/>
          <w:w w:val="94"/>
        </w:rPr>
        <w:t>No</w:t>
      </w:r>
      <w:r>
        <w:rPr>
          <w:rFonts w:ascii="Arial" w:hAnsi="Arial" w:cs="Arial" w:eastAsia="Arial"/>
          <w:sz w:val="13"/>
          <w:szCs w:val="13"/>
          <w:color w:val="6B9CCD"/>
          <w:spacing w:val="-10"/>
          <w:w w:val="93"/>
        </w:rPr>
        <w:t>t</w:t>
      </w:r>
      <w:r>
        <w:rPr>
          <w:rFonts w:ascii="Arial" w:hAnsi="Arial" w:cs="Arial" w:eastAsia="Arial"/>
          <w:sz w:val="13"/>
          <w:szCs w:val="13"/>
          <w:color w:val="4989C1"/>
          <w:spacing w:val="-6"/>
          <w:w w:val="175"/>
        </w:rPr>
        <w:t>i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99"/>
        </w:rPr>
        <w:t>fi</w:t>
      </w:r>
      <w:r>
        <w:rPr>
          <w:rFonts w:ascii="Arial" w:hAnsi="Arial" w:cs="Arial" w:eastAsia="Arial"/>
          <w:sz w:val="13"/>
          <w:szCs w:val="13"/>
          <w:color w:val="6B9CCD"/>
          <w:spacing w:val="-10"/>
          <w:w w:val="100"/>
        </w:rPr>
        <w:t>e</w:t>
      </w:r>
      <w:r>
        <w:rPr>
          <w:rFonts w:ascii="Arial" w:hAnsi="Arial" w:cs="Arial" w:eastAsia="Arial"/>
          <w:sz w:val="13"/>
          <w:szCs w:val="13"/>
          <w:color w:val="4989C1"/>
          <w:spacing w:val="0"/>
          <w:w w:val="103"/>
        </w:rPr>
        <w:t>d</w:t>
      </w:r>
      <w:r>
        <w:rPr>
          <w:rFonts w:ascii="Arial" w:hAnsi="Arial" w:cs="Arial" w:eastAsia="Arial"/>
          <w:sz w:val="13"/>
          <w:szCs w:val="13"/>
          <w:color w:val="4989C1"/>
          <w:spacing w:val="-21"/>
          <w:w w:val="100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-6"/>
          <w:w w:val="95"/>
        </w:rPr>
        <w:t>o</w:t>
      </w:r>
      <w:r>
        <w:rPr>
          <w:rFonts w:ascii="Arial" w:hAnsi="Arial" w:cs="Arial" w:eastAsia="Arial"/>
          <w:sz w:val="13"/>
          <w:szCs w:val="13"/>
          <w:color w:val="4989C1"/>
          <w:spacing w:val="0"/>
          <w:w w:val="126"/>
        </w:rPr>
        <w:t>f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40" w:after="0" w:line="147" w:lineRule="exact"/>
        <w:ind w:left="-30" w:right="-50"/>
        <w:jc w:val="center"/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3"/>
          <w:szCs w:val="13"/>
          <w:color w:val="6B9CCD"/>
          <w:w w:val="84"/>
        </w:rPr>
        <w:t>Rejecte</w:t>
      </w:r>
      <w:r>
        <w:rPr>
          <w:rFonts w:ascii="Arial" w:hAnsi="Arial" w:cs="Arial" w:eastAsia="Arial"/>
          <w:sz w:val="13"/>
          <w:szCs w:val="13"/>
          <w:color w:val="6B9CCD"/>
          <w:w w:val="85"/>
        </w:rPr>
        <w:t>d</w:t>
      </w:r>
      <w:r>
        <w:rPr>
          <w:rFonts w:ascii="Arial" w:hAnsi="Arial" w:cs="Arial" w:eastAsia="Arial"/>
          <w:sz w:val="13"/>
          <w:szCs w:val="13"/>
          <w:color w:val="6B9CCD"/>
          <w:spacing w:val="-20"/>
          <w:w w:val="100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6"/>
        </w:rPr>
        <w:t>Status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43" w:after="0" w:line="288" w:lineRule="auto"/>
        <w:ind w:left="-11" w:right="3843"/>
        <w:jc w:val="center"/>
        <w:rPr>
          <w:rFonts w:ascii="Arial" w:hAnsi="Arial" w:cs="Arial" w:eastAsia="Arial"/>
          <w:sz w:val="13"/>
          <w:szCs w:val="13"/>
        </w:rPr>
      </w:pPr>
      <w:rPr/>
      <w:r>
        <w:rPr/>
        <w:br w:type="column"/>
      </w:r>
      <w:r>
        <w:rPr>
          <w:rFonts w:ascii="Arial" w:hAnsi="Arial" w:cs="Arial" w:eastAsia="Arial"/>
          <w:sz w:val="13"/>
          <w:szCs w:val="13"/>
          <w:color w:val="6B9CCD"/>
          <w:w w:val="86"/>
        </w:rPr>
        <w:t>User</w:t>
      </w:r>
      <w:r>
        <w:rPr>
          <w:rFonts w:ascii="Arial" w:hAnsi="Arial" w:cs="Arial" w:eastAsia="Arial"/>
          <w:sz w:val="13"/>
          <w:szCs w:val="13"/>
          <w:color w:val="6B9CCD"/>
          <w:spacing w:val="-25"/>
          <w:w w:val="100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100"/>
        </w:rPr>
        <w:t>is</w:t>
      </w:r>
      <w:r>
        <w:rPr>
          <w:rFonts w:ascii="Arial" w:hAnsi="Arial" w:cs="Arial" w:eastAsia="Arial"/>
          <w:sz w:val="13"/>
          <w:szCs w:val="13"/>
          <w:color w:val="6B9CCD"/>
          <w:spacing w:val="-19"/>
          <w:w w:val="100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95"/>
        </w:rPr>
        <w:t>notifi</w:t>
      </w:r>
      <w:r>
        <w:rPr>
          <w:rFonts w:ascii="Arial" w:hAnsi="Arial" w:cs="Arial" w:eastAsia="Arial"/>
          <w:sz w:val="13"/>
          <w:szCs w:val="13"/>
          <w:color w:val="6B9CCD"/>
          <w:spacing w:val="-10"/>
          <w:w w:val="96"/>
        </w:rPr>
        <w:t>e</w:t>
      </w:r>
      <w:r>
        <w:rPr>
          <w:rFonts w:ascii="Arial" w:hAnsi="Arial" w:cs="Arial" w:eastAsia="Arial"/>
          <w:sz w:val="13"/>
          <w:szCs w:val="13"/>
          <w:color w:val="4989C1"/>
          <w:spacing w:val="0"/>
          <w:w w:val="103"/>
        </w:rPr>
        <w:t>d</w:t>
      </w:r>
      <w:r>
        <w:rPr>
          <w:rFonts w:ascii="Arial" w:hAnsi="Arial" w:cs="Arial" w:eastAsia="Arial"/>
          <w:sz w:val="13"/>
          <w:szCs w:val="13"/>
          <w:color w:val="4989C1"/>
          <w:spacing w:val="0"/>
          <w:w w:val="103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100"/>
        </w:rPr>
        <w:t>o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100"/>
        </w:rPr>
        <w:t>f</w:t>
      </w:r>
      <w:r>
        <w:rPr>
          <w:rFonts w:ascii="Arial" w:hAnsi="Arial" w:cs="Arial" w:eastAsia="Arial"/>
          <w:sz w:val="13"/>
          <w:szCs w:val="13"/>
          <w:color w:val="6B9CCD"/>
          <w:spacing w:val="-10"/>
          <w:w w:val="100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7"/>
        </w:rPr>
        <w:t>Approv</w:t>
      </w:r>
      <w:r>
        <w:rPr>
          <w:rFonts w:ascii="Arial" w:hAnsi="Arial" w:cs="Arial" w:eastAsia="Arial"/>
          <w:sz w:val="13"/>
          <w:szCs w:val="13"/>
          <w:color w:val="6B9CCD"/>
          <w:spacing w:val="-12"/>
          <w:w w:val="88"/>
        </w:rPr>
        <w:t>a</w:t>
      </w:r>
      <w:r>
        <w:rPr>
          <w:rFonts w:ascii="Arial" w:hAnsi="Arial" w:cs="Arial" w:eastAsia="Arial"/>
          <w:sz w:val="13"/>
          <w:szCs w:val="13"/>
          <w:color w:val="4989C1"/>
          <w:spacing w:val="0"/>
          <w:w w:val="175"/>
        </w:rPr>
        <w:t>l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11" w:after="0" w:line="147" w:lineRule="exact"/>
        <w:ind w:left="140" w:right="3999"/>
        <w:jc w:val="center"/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3"/>
          <w:szCs w:val="13"/>
          <w:color w:val="6B9CCD"/>
          <w:spacing w:val="0"/>
          <w:w w:val="84"/>
        </w:rPr>
        <w:t>Request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2240" w:h="15840"/>
          <w:pgMar w:top="1380" w:bottom="280" w:left="1340" w:right="1320"/>
          <w:cols w:num="3" w:equalWidth="0">
            <w:col w:w="2730" w:space="1120"/>
            <w:col w:w="773" w:space="327"/>
            <w:col w:w="4630"/>
          </w:cols>
        </w:sectPr>
      </w:pPr>
      <w:rPr/>
    </w:p>
    <w:p>
      <w:pPr>
        <w:spacing w:before="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320"/>
        </w:sectPr>
      </w:pPr>
      <w:rPr/>
    </w:p>
    <w:p>
      <w:pPr>
        <w:spacing w:before="3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147" w:lineRule="exact"/>
        <w:ind w:right="-20"/>
        <w:jc w:val="right"/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3"/>
          <w:szCs w:val="13"/>
          <w:color w:val="6B9CCD"/>
          <w:spacing w:val="0"/>
          <w:w w:val="86"/>
        </w:rPr>
        <w:t>Reviewer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43" w:after="0" w:line="240" w:lineRule="auto"/>
        <w:ind w:left="-31" w:right="5861"/>
        <w:jc w:val="center"/>
        <w:rPr>
          <w:rFonts w:ascii="Arial" w:hAnsi="Arial" w:cs="Arial" w:eastAsia="Arial"/>
          <w:sz w:val="13"/>
          <w:szCs w:val="13"/>
        </w:rPr>
      </w:pPr>
      <w:rPr/>
      <w:r>
        <w:rPr/>
        <w:br w:type="column"/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6"/>
        </w:rPr>
        <w:t>User</w:t>
      </w:r>
      <w:r>
        <w:rPr>
          <w:rFonts w:ascii="Arial" w:hAnsi="Arial" w:cs="Arial" w:eastAsia="Arial"/>
          <w:sz w:val="13"/>
          <w:szCs w:val="13"/>
          <w:color w:val="6B9CCD"/>
          <w:spacing w:val="-9"/>
          <w:w w:val="86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2"/>
        </w:rPr>
        <w:t>Re</w:t>
      </w:r>
      <w:r>
        <w:rPr>
          <w:rFonts w:ascii="Arial" w:hAnsi="Arial" w:cs="Arial" w:eastAsia="Arial"/>
          <w:sz w:val="13"/>
          <w:szCs w:val="13"/>
          <w:color w:val="6B9CCD"/>
          <w:spacing w:val="-10"/>
          <w:w w:val="82"/>
        </w:rPr>
        <w:t>v</w:t>
      </w:r>
      <w:r>
        <w:rPr>
          <w:rFonts w:ascii="Arial" w:hAnsi="Arial" w:cs="Arial" w:eastAsia="Arial"/>
          <w:sz w:val="13"/>
          <w:szCs w:val="13"/>
          <w:color w:val="4989C1"/>
          <w:spacing w:val="-7"/>
          <w:w w:val="175"/>
        </w:rPr>
        <w:t>i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94"/>
        </w:rPr>
        <w:t>ew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30" w:after="0" w:line="147" w:lineRule="exact"/>
        <w:ind w:left="80" w:right="5959"/>
        <w:jc w:val="center"/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3"/>
          <w:szCs w:val="13"/>
          <w:color w:val="6B9CCD"/>
          <w:spacing w:val="0"/>
          <w:w w:val="84"/>
        </w:rPr>
        <w:t>Request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2240" w:h="15840"/>
          <w:pgMar w:top="1380" w:bottom="280" w:left="1340" w:right="1320"/>
          <w:cols w:num="2" w:equalWidth="0">
            <w:col w:w="1416" w:space="1634"/>
            <w:col w:w="6530"/>
          </w:cols>
        </w:sectPr>
      </w:pPr>
      <w:rPr/>
    </w:p>
    <w:p>
      <w:pPr>
        <w:spacing w:before="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320"/>
        </w:sectPr>
      </w:pPr>
      <w:rPr/>
    </w:p>
    <w:p>
      <w:pPr>
        <w:spacing w:before="43" w:after="0" w:line="288" w:lineRule="auto"/>
        <w:ind w:left="839" w:right="-31" w:firstLine="7"/>
        <w:jc w:val="center"/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3"/>
          <w:szCs w:val="13"/>
          <w:color w:val="6B9CCD"/>
          <w:w w:val="84"/>
        </w:rPr>
        <w:t>Requ</w:t>
      </w:r>
      <w:r>
        <w:rPr>
          <w:rFonts w:ascii="Arial" w:hAnsi="Arial" w:cs="Arial" w:eastAsia="Arial"/>
          <w:sz w:val="13"/>
          <w:szCs w:val="13"/>
          <w:color w:val="6B9CCD"/>
          <w:spacing w:val="2"/>
          <w:w w:val="84"/>
        </w:rPr>
        <w:t>e</w:t>
      </w:r>
      <w:r>
        <w:rPr>
          <w:rFonts w:ascii="Arial" w:hAnsi="Arial" w:cs="Arial" w:eastAsia="Arial"/>
          <w:sz w:val="13"/>
          <w:szCs w:val="13"/>
          <w:color w:val="4989C1"/>
          <w:spacing w:val="0"/>
          <w:w w:val="93"/>
        </w:rPr>
        <w:t>st</w:t>
      </w:r>
      <w:r>
        <w:rPr>
          <w:rFonts w:ascii="Arial" w:hAnsi="Arial" w:cs="Arial" w:eastAsia="Arial"/>
          <w:sz w:val="13"/>
          <w:szCs w:val="13"/>
          <w:color w:val="4989C1"/>
          <w:spacing w:val="0"/>
          <w:w w:val="93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90"/>
        </w:rPr>
        <w:t>S</w:t>
      </w:r>
      <w:r>
        <w:rPr>
          <w:rFonts w:ascii="Arial" w:hAnsi="Arial" w:cs="Arial" w:eastAsia="Arial"/>
          <w:sz w:val="13"/>
          <w:szCs w:val="13"/>
          <w:color w:val="6B9CCD"/>
          <w:spacing w:val="-4"/>
          <w:w w:val="90"/>
        </w:rPr>
        <w:t>u</w:t>
      </w:r>
      <w:r>
        <w:rPr>
          <w:rFonts w:ascii="Arial" w:hAnsi="Arial" w:cs="Arial" w:eastAsia="Arial"/>
          <w:sz w:val="13"/>
          <w:szCs w:val="13"/>
          <w:color w:val="4989C1"/>
          <w:spacing w:val="-13"/>
          <w:w w:val="90"/>
        </w:rPr>
        <w:t>b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90"/>
        </w:rPr>
        <w:t>mitte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90"/>
        </w:rPr>
        <w:t>d</w:t>
      </w:r>
      <w:r>
        <w:rPr>
          <w:rFonts w:ascii="Arial" w:hAnsi="Arial" w:cs="Arial" w:eastAsia="Arial"/>
          <w:sz w:val="13"/>
          <w:szCs w:val="13"/>
          <w:color w:val="6B9CCD"/>
          <w:spacing w:val="-11"/>
          <w:w w:val="90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107"/>
        </w:rPr>
        <w:t>to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107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6"/>
        </w:rPr>
        <w:t>Reviewer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43" w:after="0" w:line="281" w:lineRule="auto"/>
        <w:ind w:right="-42" w:firstLine="10"/>
        <w:jc w:val="both"/>
        <w:rPr>
          <w:rFonts w:ascii="Arial" w:hAnsi="Arial" w:cs="Arial" w:eastAsia="Arial"/>
          <w:sz w:val="13"/>
          <w:szCs w:val="13"/>
        </w:rPr>
      </w:pPr>
      <w:rPr/>
      <w:r>
        <w:rPr/>
        <w:br w:type="column"/>
      </w:r>
      <w:r>
        <w:rPr>
          <w:rFonts w:ascii="Arial" w:hAnsi="Arial" w:cs="Arial" w:eastAsia="Arial"/>
          <w:sz w:val="13"/>
          <w:szCs w:val="13"/>
          <w:color w:val="6B9CCD"/>
          <w:w w:val="84"/>
        </w:rPr>
        <w:t>Requ</w:t>
      </w:r>
      <w:r>
        <w:rPr>
          <w:rFonts w:ascii="Arial" w:hAnsi="Arial" w:cs="Arial" w:eastAsia="Arial"/>
          <w:sz w:val="13"/>
          <w:szCs w:val="13"/>
          <w:color w:val="6B9CCD"/>
          <w:spacing w:val="2"/>
          <w:w w:val="84"/>
        </w:rPr>
        <w:t>e</w:t>
      </w:r>
      <w:r>
        <w:rPr>
          <w:rFonts w:ascii="Arial" w:hAnsi="Arial" w:cs="Arial" w:eastAsia="Arial"/>
          <w:sz w:val="13"/>
          <w:szCs w:val="13"/>
          <w:color w:val="4989C1"/>
          <w:spacing w:val="-4"/>
          <w:w w:val="71"/>
        </w:rPr>
        <w:t>s</w:t>
      </w:r>
      <w:r>
        <w:rPr>
          <w:rFonts w:ascii="Arial" w:hAnsi="Arial" w:cs="Arial" w:eastAsia="Arial"/>
          <w:sz w:val="13"/>
          <w:szCs w:val="13"/>
          <w:color w:val="6B9CCD"/>
          <w:spacing w:val="9"/>
          <w:w w:val="151"/>
        </w:rPr>
        <w:t>t</w:t>
      </w:r>
      <w:r>
        <w:rPr>
          <w:rFonts w:ascii="Arial" w:hAnsi="Arial" w:cs="Arial" w:eastAsia="Arial"/>
          <w:sz w:val="13"/>
          <w:szCs w:val="13"/>
          <w:color w:val="4989C1"/>
          <w:spacing w:val="-16"/>
          <w:w w:val="175"/>
        </w:rPr>
        <w:t>i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71"/>
        </w:rPr>
        <w:t>s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71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8"/>
        </w:rPr>
        <w:t>ma</w:t>
      </w:r>
      <w:r>
        <w:rPr>
          <w:rFonts w:ascii="Arial" w:hAnsi="Arial" w:cs="Arial" w:eastAsia="Arial"/>
          <w:sz w:val="13"/>
          <w:szCs w:val="13"/>
          <w:color w:val="6B9CCD"/>
          <w:spacing w:val="-8"/>
          <w:w w:val="88"/>
        </w:rPr>
        <w:t>r</w:t>
      </w:r>
      <w:r>
        <w:rPr>
          <w:rFonts w:ascii="Arial" w:hAnsi="Arial" w:cs="Arial" w:eastAsia="Arial"/>
          <w:sz w:val="13"/>
          <w:szCs w:val="13"/>
          <w:color w:val="4989C1"/>
          <w:spacing w:val="4"/>
          <w:w w:val="88"/>
        </w:rPr>
        <w:t>k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8"/>
        </w:rPr>
        <w:t>ed</w:t>
      </w:r>
      <w:r>
        <w:rPr>
          <w:rFonts w:ascii="Arial" w:hAnsi="Arial" w:cs="Arial" w:eastAsia="Arial"/>
          <w:sz w:val="13"/>
          <w:szCs w:val="13"/>
          <w:color w:val="6B9CCD"/>
          <w:spacing w:val="-9"/>
          <w:w w:val="88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100"/>
        </w:rPr>
        <w:t>as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100"/>
        </w:rPr>
        <w:t> </w:t>
      </w:r>
      <w:r>
        <w:rPr>
          <w:rFonts w:ascii="Arial" w:hAnsi="Arial" w:cs="Arial" w:eastAsia="Arial"/>
          <w:sz w:val="13"/>
          <w:szCs w:val="13"/>
          <w:color w:val="B3BDCA"/>
          <w:spacing w:val="-11"/>
          <w:w w:val="146"/>
        </w:rPr>
        <w:t>"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2"/>
        </w:rPr>
        <w:t>Assign</w:t>
      </w:r>
      <w:r>
        <w:rPr>
          <w:rFonts w:ascii="Arial" w:hAnsi="Arial" w:cs="Arial" w:eastAsia="Arial"/>
          <w:sz w:val="13"/>
          <w:szCs w:val="13"/>
          <w:color w:val="6B9CCD"/>
          <w:spacing w:val="-10"/>
          <w:w w:val="83"/>
        </w:rPr>
        <w:t>e</w:t>
      </w:r>
      <w:r>
        <w:rPr>
          <w:rFonts w:ascii="Arial" w:hAnsi="Arial" w:cs="Arial" w:eastAsia="Arial"/>
          <w:sz w:val="13"/>
          <w:szCs w:val="13"/>
          <w:color w:val="4989C1"/>
          <w:spacing w:val="-16"/>
          <w:w w:val="103"/>
        </w:rPr>
        <w:t>d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146"/>
        </w:rPr>
        <w:t>"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/>
        <w:br w:type="column"/>
      </w:r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59"/>
        <w:jc w:val="left"/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3"/>
          <w:szCs w:val="13"/>
          <w:color w:val="6B9CCD"/>
          <w:spacing w:val="0"/>
          <w:w w:val="78"/>
        </w:rPr>
        <w:t>as</w:t>
      </w:r>
      <w:r>
        <w:rPr>
          <w:rFonts w:ascii="Arial" w:hAnsi="Arial" w:cs="Arial" w:eastAsia="Arial"/>
          <w:sz w:val="13"/>
          <w:szCs w:val="13"/>
          <w:color w:val="6B9CCD"/>
          <w:spacing w:val="2"/>
          <w:w w:val="78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7"/>
        </w:rPr>
        <w:t>"Reviewed"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3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135" w:lineRule="exact"/>
        <w:ind w:right="-58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6B9CCD"/>
          <w:w w:val="88"/>
          <w:b/>
          <w:bCs/>
        </w:rPr>
        <w:t>Awover</w:t>
      </w:r>
      <w:r>
        <w:rPr>
          <w:rFonts w:ascii="Arial" w:hAnsi="Arial" w:cs="Arial" w:eastAsia="Arial"/>
          <w:sz w:val="12"/>
          <w:szCs w:val="12"/>
          <w:color w:val="6B9CCD"/>
          <w:w w:val="89"/>
          <w:b/>
          <w:bCs/>
        </w:rPr>
        <w:t>s</w:t>
      </w:r>
      <w:r>
        <w:rPr>
          <w:rFonts w:ascii="Arial" w:hAnsi="Arial" w:cs="Arial" w:eastAsia="Arial"/>
          <w:sz w:val="12"/>
          <w:szCs w:val="12"/>
          <w:color w:val="6B9CCD"/>
          <w:spacing w:val="-21"/>
          <w:w w:val="100"/>
          <w:b/>
          <w:bCs/>
        </w:rPr>
        <w:t> </w:t>
      </w:r>
      <w:r>
        <w:rPr>
          <w:rFonts w:ascii="Arial" w:hAnsi="Arial" w:cs="Arial" w:eastAsia="Arial"/>
          <w:sz w:val="12"/>
          <w:szCs w:val="12"/>
          <w:color w:val="6B9CCD"/>
          <w:spacing w:val="0"/>
          <w:w w:val="76"/>
          <w:b/>
          <w:bCs/>
        </w:rPr>
        <w:t>Queue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73" w:after="0" w:line="240" w:lineRule="auto"/>
        <w:ind w:left="-30" w:right="601"/>
        <w:jc w:val="center"/>
        <w:rPr>
          <w:rFonts w:ascii="Times New Roman" w:hAnsi="Times New Roman" w:cs="Times New Roman" w:eastAsia="Times New Roman"/>
          <w:sz w:val="12"/>
          <w:szCs w:val="12"/>
        </w:rPr>
      </w:pPr>
      <w:rPr/>
      <w:r>
        <w:rPr/>
        <w:br w:type="column"/>
      </w:r>
      <w:r>
        <w:rPr>
          <w:rFonts w:ascii="Arial" w:hAnsi="Arial" w:cs="Arial" w:eastAsia="Arial"/>
          <w:sz w:val="11"/>
          <w:szCs w:val="11"/>
          <w:color w:val="6B9CCD"/>
          <w:spacing w:val="0"/>
          <w:w w:val="93"/>
        </w:rPr>
        <w:t>Request</w:t>
      </w:r>
      <w:r>
        <w:rPr>
          <w:rFonts w:ascii="Times New Roman" w:hAnsi="Times New Roman" w:cs="Times New Roman" w:eastAsia="Times New Roman"/>
          <w:sz w:val="11"/>
          <w:szCs w:val="11"/>
          <w:color w:val="6B9CCD"/>
          <w:spacing w:val="0"/>
          <w:w w:val="93"/>
        </w:rPr>
        <w:t>S&lt;nt</w:t>
      </w:r>
      <w:r>
        <w:rPr>
          <w:rFonts w:ascii="Times New Roman" w:hAnsi="Times New Roman" w:cs="Times New Roman" w:eastAsia="Times New Roman"/>
          <w:sz w:val="11"/>
          <w:szCs w:val="11"/>
          <w:color w:val="6B9CCD"/>
          <w:spacing w:val="-1"/>
          <w:w w:val="93"/>
        </w:rPr>
        <w:t> </w:t>
      </w:r>
      <w:r>
        <w:rPr>
          <w:rFonts w:ascii="Times New Roman" w:hAnsi="Times New Roman" w:cs="Times New Roman" w:eastAsia="Times New Roman"/>
          <w:sz w:val="12"/>
          <w:szCs w:val="12"/>
          <w:color w:val="6B9CCD"/>
          <w:spacing w:val="0"/>
          <w:w w:val="80"/>
        </w:rPr>
        <w:t>bade</w:t>
      </w:r>
      <w:r>
        <w:rPr>
          <w:rFonts w:ascii="Times New Roman" w:hAnsi="Times New Roman" w:cs="Times New Roman" w:eastAsia="Times New Roman"/>
          <w:sz w:val="12"/>
          <w:szCs w:val="12"/>
          <w:color w:val="000000"/>
          <w:spacing w:val="0"/>
          <w:w w:val="100"/>
        </w:rPr>
      </w:r>
    </w:p>
    <w:p>
      <w:pPr>
        <w:spacing w:before="11" w:after="0" w:line="240" w:lineRule="auto"/>
        <w:ind w:left="10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Times New Roman" w:hAnsi="Times New Roman" w:cs="Times New Roman" w:eastAsia="Times New Roman"/>
          <w:sz w:val="12"/>
          <w:szCs w:val="12"/>
          <w:color w:val="6B9CCD"/>
          <w:w w:val="83"/>
        </w:rPr>
        <w:t>E</w:t>
      </w:r>
      <w:r>
        <w:rPr>
          <w:rFonts w:ascii="Times New Roman" w:hAnsi="Times New Roman" w:cs="Times New Roman" w:eastAsia="Times New Roman"/>
          <w:sz w:val="12"/>
          <w:szCs w:val="12"/>
          <w:color w:val="6B9CCD"/>
          <w:w w:val="84"/>
        </w:rPr>
        <w:t>d</w:t>
      </w:r>
      <w:r>
        <w:rPr>
          <w:rFonts w:ascii="Times New Roman" w:hAnsi="Times New Roman" w:cs="Times New Roman" w:eastAsia="Times New Roman"/>
          <w:sz w:val="12"/>
          <w:szCs w:val="12"/>
          <w:color w:val="6B9CCD"/>
          <w:spacing w:val="-2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B9CCD"/>
          <w:spacing w:val="0"/>
          <w:w w:val="82"/>
        </w:rPr>
        <w:t>tor's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2" w:after="0" w:line="240" w:lineRule="auto"/>
        <w:ind w:left="180" w:right="794"/>
        <w:jc w:val="center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3"/>
          <w:szCs w:val="13"/>
          <w:color w:val="6B9CCD"/>
          <w:spacing w:val="0"/>
          <w:w w:val="79"/>
          <w:b/>
          <w:bCs/>
        </w:rPr>
        <w:t>canrrent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2240" w:h="15840"/>
          <w:pgMar w:top="1380" w:bottom="280" w:left="1340" w:right="1320"/>
          <w:cols w:num="5" w:equalWidth="0">
            <w:col w:w="1502" w:space="608"/>
            <w:col w:w="547" w:space="343"/>
            <w:col w:w="721" w:space="1769"/>
            <w:col w:w="745" w:space="1905"/>
            <w:col w:w="1440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320"/>
        </w:sectPr>
      </w:pPr>
      <w:rPr/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/>
        <w:pict>
          <v:group style="position:absolute;margin-left:75pt;margin-top:73pt;width:461pt;height:319pt;mso-position-horizontal-relative:page;mso-position-vertical-relative:page;z-index:-10773" coordorigin="1500,1460" coordsize="9220,6380">
            <v:shape style="position:absolute;left:1500;top:1460;width:9220;height:6380" type="#_x0000_t75">
              <v:imagedata r:id="rId13" o:title=""/>
            </v:shape>
            <v:shape style="position:absolute;left:5400;top:3340;width:4280;height:2580" type="#_x0000_t75">
              <v:imagedata r:id="rId14" o:title=""/>
            </v:shape>
            <v:shape style="position:absolute;left:2880;top:6960;width:620;height:300" type="#_x0000_t75">
              <v:imagedata r:id="rId15" o:title=""/>
            </v:shape>
            <v:shape style="position:absolute;left:4080;top:5600;width:1100;height:100" type="#_x0000_t75">
              <v:imagedata r:id="rId16" o:title=""/>
            </v:shape>
            <v:group style="position:absolute;left:2120;top:4770;width:840;height:2" coordorigin="2120,4770" coordsize="840,2">
              <v:shape style="position:absolute;left:2120;top:4770;width:840;height:2" coordorigin="2120,4770" coordsize="840,0" path="m2120,4770l2960,4770e" filled="f" stroked="t" strokeweight="1pt" strokecolor="#4483B8">
                <v:path arrowok="t"/>
              </v:shape>
            </v:group>
            <v:group style="position:absolute;left:3270;top:2580;width:890;height:2" coordorigin="3270,2580" coordsize="890,2">
              <v:shape style="position:absolute;left:3270;top:2580;width:890;height:2" coordorigin="3270,2580" coordsize="890,0" path="m3270,2580l4160,2580e" filled="f" stroked="t" strokeweight="1pt" strokecolor="#4483B8">
                <v:path arrowok="t"/>
              </v:shape>
            </v:group>
            <v:group style="position:absolute;left:3280;top:2570;width:2;height:840" coordorigin="3280,2570" coordsize="2,840">
              <v:shape style="position:absolute;left:3280;top:2570;width:2;height:840" coordorigin="3280,2570" coordsize="0,840" path="m3280,3410l3280,2570e" filled="f" stroked="t" strokeweight="1pt" strokecolor="#4483B8">
                <v:path arrowok="t"/>
              </v:shape>
            </v:group>
            <v:group style="position:absolute;left:3715;top:3390;width:2;height:1940" coordorigin="3715,3390" coordsize="2,1940">
              <v:shape style="position:absolute;left:3715;top:3390;width:2;height:1940" coordorigin="3715,3390" coordsize="0,1940" path="m3715,5330l3715,3390e" filled="f" stroked="t" strokeweight="1.5pt" strokecolor="#4F97CF">
                <v:path arrowok="t"/>
              </v:shape>
            </v:group>
            <v:group style="position:absolute;left:4150;top:2570;width:2;height:840" coordorigin="4150,2570" coordsize="2,840">
              <v:shape style="position:absolute;left:4150;top:2570;width:2;height:840" coordorigin="4150,2570" coordsize="0,840" path="m4150,3410l4150,2570e" filled="f" stroked="t" strokeweight="1pt" strokecolor="#4483B8">
                <v:path arrowok="t"/>
              </v:shape>
            </v:group>
            <v:group style="position:absolute;left:4700;top:2980;width:2;height:980" coordorigin="4700,2980" coordsize="2,980">
              <v:shape style="position:absolute;left:4700;top:2980;width:2;height:980" coordorigin="4700,2980" coordsize="0,980" path="m4700,3960l4700,2980e" filled="f" stroked="t" strokeweight="1pt" strokecolor="#4F93CF">
                <v:path arrowok="t"/>
              </v:shape>
            </v:group>
            <v:group style="position:absolute;left:5120;top:2580;width:900;height:2" coordorigin="5120,2580" coordsize="900,2">
              <v:shape style="position:absolute;left:5120;top:2580;width:900;height:2" coordorigin="5120,2580" coordsize="900,0" path="m5120,2580l6020,2580e" filled="f" stroked="t" strokeweight="1pt" strokecolor="#4483B8">
                <v:path arrowok="t"/>
              </v:shape>
            </v:group>
            <v:group style="position:absolute;left:6220;top:2580;width:890;height:2" coordorigin="6220,2580" coordsize="890,2">
              <v:shape style="position:absolute;left:6220;top:2580;width:890;height:2" coordorigin="6220,2580" coordsize="890,0" path="m6220,2580l7110,2580e" filled="f" stroked="t" strokeweight="1pt" strokecolor="#4483B8">
                <v:path arrowok="t"/>
              </v:shape>
            </v:group>
            <v:group style="position:absolute;left:5130;top:2570;width:2;height:840" coordorigin="5130,2570" coordsize="2,840">
              <v:shape style="position:absolute;left:5130;top:2570;width:2;height:840" coordorigin="5130,2570" coordsize="0,840" path="m5130,3410l5130,2570e" filled="f" stroked="t" strokeweight="1pt" strokecolor="#4483B8">
                <v:path arrowok="t"/>
              </v:shape>
            </v:group>
            <v:group style="position:absolute;left:6010;top:2570;width:2;height:790" coordorigin="6010,2570" coordsize="2,790">
              <v:shape style="position:absolute;left:6010;top:2570;width:2;height:790" coordorigin="6010,2570" coordsize="0,790" path="m6010,3360l6010,2570e" filled="f" stroked="t" strokeweight="1pt" strokecolor="#4483B8">
                <v:path arrowok="t"/>
              </v:shape>
            </v:group>
            <v:group style="position:absolute;left:6225;top:2570;width:2;height:840" coordorigin="6225,2570" coordsize="2,840">
              <v:shape style="position:absolute;left:6225;top:2570;width:2;height:840" coordorigin="6225,2570" coordsize="0,840" path="m6225,3410l6225,2570e" filled="f" stroked="t" strokeweight=".5pt" strokecolor="#4483B8">
                <v:path arrowok="t"/>
              </v:shape>
            </v:group>
            <v:group style="position:absolute;left:7100;top:2570;width:2;height:790" coordorigin="7100,2570" coordsize="2,790">
              <v:shape style="position:absolute;left:7100;top:2570;width:2;height:790" coordorigin="7100,2570" coordsize="0,790" path="m7100,3360l7100,2570e" filled="f" stroked="t" strokeweight="1pt" strokecolor="#4483B8">
                <v:path arrowok="t"/>
              </v:shape>
            </v:group>
            <v:group style="position:absolute;left:2950;top:5310;width:2;height:850" coordorigin="2950,5310" coordsize="2,850">
              <v:shape style="position:absolute;left:2950;top:5310;width:2;height:850" coordorigin="2950,5310" coordsize="0,850" path="m2950,6160l2950,5310e" filled="f" stroked="t" strokeweight="1pt" strokecolor="#4483B8">
                <v:path arrowok="t"/>
              </v:shape>
            </v:group>
            <v:group style="position:absolute;left:3270;top:3400;width:890;height:2" coordorigin="3270,3400" coordsize="890,2">
              <v:shape style="position:absolute;left:3270;top:3400;width:890;height:2" coordorigin="3270,3400" coordsize="890,0" path="m3270,3400l4160,3400e" filled="f" stroked="t" strokeweight="1pt" strokecolor="#4483B8">
                <v:path arrowok="t"/>
              </v:shape>
            </v:group>
            <v:group style="position:absolute;left:4250;top:3950;width:890;height:2" coordorigin="4250,3950" coordsize="890,2">
              <v:shape style="position:absolute;left:4250;top:3950;width:890;height:2" coordorigin="4250,3950" coordsize="890,0" path="m4250,3950l5140,3950e" filled="f" stroked="t" strokeweight="1pt" strokecolor="#4483B8">
                <v:path arrowok="t"/>
              </v:shape>
            </v:group>
            <v:group style="position:absolute;left:4260;top:3940;width:2;height:840" coordorigin="4260,3940" coordsize="2,840">
              <v:shape style="position:absolute;left:4260;top:3940;width:2;height:840" coordorigin="4260,3940" coordsize="0,840" path="m4260,4780l4260,3940e" filled="f" stroked="t" strokeweight="1pt" strokecolor="#4483B8">
                <v:path arrowok="t"/>
              </v:shape>
            </v:group>
            <v:group style="position:absolute;left:4250;top:4770;width:890;height:2" coordorigin="4250,4770" coordsize="890,2">
              <v:shape style="position:absolute;left:4250;top:4770;width:890;height:2" coordorigin="4250,4770" coordsize="890,0" path="m4250,4770l5140,4770e" filled="f" stroked="t" strokeweight="1pt" strokecolor="#4483B8">
                <v:path arrowok="t"/>
              </v:shape>
            </v:group>
            <v:group style="position:absolute;left:2920;top:3675;width:2500;height:2" coordorigin="2920,3675" coordsize="2500,2">
              <v:shape style="position:absolute;left:2920;top:3675;width:2500;height:2" coordorigin="2920,3675" coordsize="2500,0" path="m2920,3675l5420,3675e" filled="f" stroked="t" strokeweight=".5pt" strokecolor="#346B9C">
                <v:path arrowok="t"/>
              </v:shape>
            </v:group>
            <v:group style="position:absolute;left:2950;top:6690;width:2;height:840" coordorigin="2950,6690" coordsize="2,840">
              <v:shape style="position:absolute;left:2950;top:6690;width:2;height:840" coordorigin="2950,6690" coordsize="0,840" path="m2950,7530l2950,6690e" filled="f" stroked="t" strokeweight="1pt" strokecolor="#4483B8">
                <v:path arrowok="t"/>
              </v:shape>
            </v:group>
            <v:group style="position:absolute;left:3270;top:5320;width:890;height:2" coordorigin="3270,5320" coordsize="890,2">
              <v:shape style="position:absolute;left:3270;top:5320;width:890;height:2" coordorigin="3270,5320" coordsize="890,0" path="m3270,5320l4160,5320e" filled="f" stroked="t" strokeweight="1pt" strokecolor="#4483B8">
                <v:path arrowok="t"/>
              </v:shape>
            </v:group>
            <v:group style="position:absolute;left:3280;top:5310;width:2;height:850" coordorigin="3280,5310" coordsize="2,850">
              <v:shape style="position:absolute;left:3280;top:5310;width:2;height:850" coordorigin="3280,5310" coordsize="0,850" path="m3280,6160l3280,5310e" filled="f" stroked="t" strokeweight="1pt" strokecolor="#4483B8">
                <v:path arrowok="t"/>
              </v:shape>
            </v:group>
            <v:group style="position:absolute;left:5130;top:3940;width:2;height:840" coordorigin="5130,3940" coordsize="2,840">
              <v:shape style="position:absolute;left:5130;top:3940;width:2;height:840" coordorigin="5130,3940" coordsize="0,840" path="m5130,4780l5130,3940e" filled="f" stroked="t" strokeweight="1pt" strokecolor="#4483B8">
                <v:path arrowok="t"/>
              </v:shape>
            </v:group>
            <v:group style="position:absolute;left:2050;top:5050;width:3370;height:2" coordorigin="2050,5050" coordsize="3370,2">
              <v:shape style="position:absolute;left:2050;top:5050;width:3370;height:2" coordorigin="2050,5050" coordsize="3370,0" path="m2050,5050l5420,5050e" filled="f" stroked="t" strokeweight="1pt" strokecolor="#7097BC">
                <v:path arrowok="t"/>
              </v:shape>
            </v:group>
            <v:group style="position:absolute;left:2120;top:5320;width:840;height:2" coordorigin="2120,5320" coordsize="840,2">
              <v:shape style="position:absolute;left:2120;top:5320;width:840;height:2" coordorigin="2120,5320" coordsize="840,0" path="m2120,5320l2960,5320e" filled="f" stroked="t" strokeweight="1pt" strokecolor="#4483B8">
                <v:path arrowok="t"/>
              </v:shape>
            </v:group>
            <v:group style="position:absolute;left:2120;top:6150;width:840;height:2" coordorigin="2120,6150" coordsize="840,2">
              <v:shape style="position:absolute;left:2120;top:6150;width:840;height:2" coordorigin="2120,6150" coordsize="840,0" path="m2120,6150l2960,6150e" filled="f" stroked="t" strokeweight="1pt" strokecolor="#4483B8">
                <v:path arrowok="t"/>
              </v:shape>
            </v:group>
            <v:group style="position:absolute;left:3270;top:6150;width:890;height:2" coordorigin="3270,6150" coordsize="890,2">
              <v:shape style="position:absolute;left:3270;top:6150;width:890;height:2" coordorigin="3270,6150" coordsize="890,0" path="m3270,6150l4160,6150e" filled="f" stroked="t" strokeweight="1pt" strokecolor="#4483B8">
                <v:path arrowok="t"/>
              </v:shape>
            </v:group>
            <v:group style="position:absolute;left:4250;top:5320;width:890;height:2" coordorigin="4250,5320" coordsize="890,2">
              <v:shape style="position:absolute;left:4250;top:5320;width:890;height:2" coordorigin="4250,5320" coordsize="890,0" path="m4250,5320l5140,5320e" filled="f" stroked="t" strokeweight="1pt" strokecolor="#4483B8">
                <v:path arrowok="t"/>
              </v:shape>
            </v:group>
            <v:group style="position:absolute;left:4155;top:5310;width:2;height:850" coordorigin="4155,5310" coordsize="2,850">
              <v:shape style="position:absolute;left:4155;top:5310;width:2;height:850" coordorigin="4155,5310" coordsize="0,850" path="m4155,6160l4155,5310e" filled="f" stroked="t" strokeweight=".5pt" strokecolor="#4483B8">
                <v:path arrowok="t"/>
              </v:shape>
            </v:group>
            <v:group style="position:absolute;left:5130;top:5310;width:2;height:850" coordorigin="5130,5310" coordsize="2,850">
              <v:shape style="position:absolute;left:5130;top:5310;width:2;height:850" coordorigin="5130,5310" coordsize="0,850" path="m5130,6160l5130,5310e" filled="f" stroked="t" strokeweight="1pt" strokecolor="#4483B8">
                <v:path arrowok="t"/>
              </v:shape>
            </v:group>
            <v:group style="position:absolute;left:5450;top:6150;width:890;height:2" coordorigin="5450,6150" coordsize="890,2">
              <v:shape style="position:absolute;left:5450;top:6150;width:890;height:2" coordorigin="5450,6150" coordsize="890,0" path="m5450,6150l6340,6150e" filled="f" stroked="t" strokeweight="1pt" strokecolor="#4483B8">
                <v:path arrowok="t"/>
              </v:shape>
            </v:group>
            <v:group style="position:absolute;left:6760;top:6150;width:890;height:2" coordorigin="6760,6150" coordsize="890,2">
              <v:shape style="position:absolute;left:6760;top:6150;width:890;height:2" coordorigin="6760,6150" coordsize="890,0" path="m6760,6150l7650,6150e" filled="f" stroked="t" strokeweight="1pt" strokecolor="#4483B8">
                <v:path arrowok="t"/>
              </v:shape>
            </v:group>
            <v:group style="position:absolute;left:8290;top:6150;width:890;height:2" coordorigin="8290,6150" coordsize="890,2">
              <v:shape style="position:absolute;left:8290;top:6150;width:890;height:2" coordorigin="8290,6150" coordsize="890,0" path="m8290,6150l9180,6150e" filled="f" stroked="t" strokeweight="1pt" strokecolor="#4483B8">
                <v:path arrowok="t"/>
              </v:shape>
            </v:group>
            <v:group style="position:absolute;left:9170;top:5310;width:2;height:850" coordorigin="9170,5310" coordsize="2,850">
              <v:shape style="position:absolute;left:9170;top:5310;width:2;height:850" coordorigin="9170,5310" coordsize="0,850" path="m9170,6160l9170,5310e" filled="f" stroked="t" strokeweight="1pt" strokecolor="#4483B8">
                <v:path arrowok="t"/>
              </v:shape>
            </v:group>
            <v:group style="position:absolute;left:9440;top:5320;width:890;height:2" coordorigin="9440,5320" coordsize="890,2">
              <v:shape style="position:absolute;left:9440;top:5320;width:890;height:2" coordorigin="9440,5320" coordsize="890,0" path="m9440,5320l10330,5320e" filled="f" stroked="t" strokeweight="1pt" strokecolor="#4483B8">
                <v:path arrowok="t"/>
              </v:shape>
            </v:group>
            <v:group style="position:absolute;left:9880;top:4350;width:2;height:980" coordorigin="9880,4350" coordsize="2,980">
              <v:shape style="position:absolute;left:9880;top:4350;width:2;height:980" coordorigin="9880,4350" coordsize="0,980" path="m9880,5330l9880,4350e" filled="f" stroked="t" strokeweight="1pt" strokecolor="#5497CF">
                <v:path arrowok="t"/>
              </v:shape>
            </v:group>
            <v:group style="position:absolute;left:10320;top:5310;width:2;height:850" coordorigin="10320,5310" coordsize="2,850">
              <v:shape style="position:absolute;left:10320;top:5310;width:2;height:850" coordorigin="10320,5310" coordsize="0,850" path="m10320,6160l10320,5310e" filled="f" stroked="t" strokeweight="1pt" strokecolor="#4483B8">
                <v:path arrowok="t"/>
              </v:shape>
            </v:group>
            <v:group style="position:absolute;left:10700;top:2300;width:2;height:5500" coordorigin="10700,2300" coordsize="2,5500">
              <v:shape style="position:absolute;left:10700;top:2300;width:2;height:5500" coordorigin="10700,2300" coordsize="0,5500" path="m10700,7800l10700,2300e" filled="f" stroked="t" strokeweight="1pt" strokecolor="#87A8C3">
                <v:path arrowok="t"/>
              </v:shape>
            </v:group>
            <v:group style="position:absolute;left:4250;top:6150;width:890;height:2" coordorigin="4250,6150" coordsize="890,2">
              <v:shape style="position:absolute;left:4250;top:6150;width:890;height:2" coordorigin="4250,6150" coordsize="890,0" path="m4250,6150l5140,6150e" filled="f" stroked="t" strokeweight="1pt" strokecolor="#4483B8">
                <v:path arrowok="t"/>
              </v:shape>
            </v:group>
            <v:group style="position:absolute;left:9450;top:5310;width:2;height:850" coordorigin="9450,5310" coordsize="2,850">
              <v:shape style="position:absolute;left:9450;top:5310;width:2;height:850" coordorigin="9450,5310" coordsize="0,850" path="m9450,6160l9450,5310e" filled="f" stroked="t" strokeweight="1pt" strokecolor="#4483B8">
                <v:path arrowok="t"/>
              </v:shape>
            </v:group>
            <v:group style="position:absolute;left:9440;top:6150;width:890;height:2" coordorigin="9440,6150" coordsize="890,2">
              <v:shape style="position:absolute;left:9440;top:6150;width:890;height:2" coordorigin="9440,6150" coordsize="890,0" path="m9440,6150l10330,6150e" filled="f" stroked="t" strokeweight="1pt" strokecolor="#4483B8">
                <v:path arrowok="t"/>
              </v:shape>
            </v:group>
            <v:group style="position:absolute;left:2120;top:6420;width:8590;height:2" coordorigin="2120,6420" coordsize="8590,2">
              <v:shape style="position:absolute;left:2120;top:6420;width:8590;height:2" coordorigin="2120,6420" coordsize="8590,0" path="m2120,6420l10710,6420e" filled="f" stroked="t" strokeweight="1pt" strokecolor="#7CA0BC">
                <v:path arrowok="t"/>
              </v:shape>
            </v:group>
            <v:group style="position:absolute;left:2120;top:6700;width:840;height:2" coordorigin="2120,6700" coordsize="840,2">
              <v:shape style="position:absolute;left:2120;top:6700;width:840;height:2" coordorigin="2120,6700" coordsize="840,0" path="m2120,6700l2960,6700e" filled="f" stroked="t" strokeweight="1pt" strokecolor="#4483B8">
                <v:path arrowok="t"/>
              </v:shape>
            </v:group>
            <v:group style="position:absolute;left:2120;top:7520;width:840;height:2" coordorigin="2120,7520" coordsize="840,2">
              <v:shape style="position:absolute;left:2120;top:7520;width:840;height:2" coordorigin="2120,7520" coordsize="840,0" path="m2120,7520l2960,7520e" filled="f" stroked="t" strokeweight="1pt" strokecolor="#4483B8">
                <v:path arrowok="t"/>
              </v:shape>
            </v:group>
            <v:group style="position:absolute;left:8290;top:6700;width:890;height:2" coordorigin="8290,6700" coordsize="890,2">
              <v:shape style="position:absolute;left:8290;top:6700;width:890;height:2" coordorigin="8290,6700" coordsize="890,0" path="m8290,6700l9180,6700e" filled="f" stroked="t" strokeweight="1pt" strokecolor="#4483B8">
                <v:path arrowok="t"/>
              </v:shape>
            </v:group>
            <v:group style="position:absolute;left:8300;top:6690;width:2;height:840" coordorigin="8300,6690" coordsize="2,840">
              <v:shape style="position:absolute;left:8300;top:6690;width:2;height:840" coordorigin="8300,6690" coordsize="0,840" path="m8300,7530l8300,6690e" filled="f" stroked="t" strokeweight="1pt" strokecolor="#4483B8">
                <v:path arrowok="t"/>
              </v:shape>
            </v:group>
            <v:group style="position:absolute;left:9170;top:6690;width:2;height:840" coordorigin="9170,6690" coordsize="2,840">
              <v:shape style="position:absolute;left:9170;top:6690;width:2;height:840" coordorigin="9170,6690" coordsize="0,840" path="m9170,7530l9170,6690e" filled="f" stroked="t" strokeweight="1pt" strokecolor="#4483B8">
                <v:path arrowok="t"/>
              </v:shape>
            </v:group>
            <v:group style="position:absolute;left:2120;top:7795;width:8590;height:2" coordorigin="2120,7795" coordsize="8590,2">
              <v:shape style="position:absolute;left:2120;top:7795;width:8590;height:2" coordorigin="2120,7795" coordsize="8590,0" path="m2120,7795l10710,7795e" filled="f" stroked="t" strokeweight=".5pt" strokecolor="#2F6797">
                <v:path arrowok="t"/>
              </v:shape>
            </v:group>
            <w10:wrap type="none"/>
          </v:group>
        </w:pict>
      </w:r>
      <w:r>
        <w:rPr>
          <w:sz w:val="13"/>
          <w:szCs w:val="13"/>
        </w:rPr>
      </w:r>
    </w:p>
    <w:p>
      <w:pPr>
        <w:spacing w:before="0" w:after="0" w:line="297" w:lineRule="auto"/>
        <w:ind w:left="970" w:right="-42" w:firstLine="-140"/>
        <w:jc w:val="left"/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3"/>
          <w:szCs w:val="13"/>
          <w:color w:val="6B9CCD"/>
          <w:w w:val="90"/>
        </w:rPr>
        <w:t>Edito</w:t>
      </w:r>
      <w:r>
        <w:rPr>
          <w:rFonts w:ascii="Arial" w:hAnsi="Arial" w:cs="Arial" w:eastAsia="Arial"/>
          <w:sz w:val="13"/>
          <w:szCs w:val="13"/>
          <w:color w:val="6B9CCD"/>
          <w:w w:val="91"/>
        </w:rPr>
        <w:t>r</w:t>
      </w:r>
      <w:r>
        <w:rPr>
          <w:rFonts w:ascii="Arial" w:hAnsi="Arial" w:cs="Arial" w:eastAsia="Arial"/>
          <w:sz w:val="13"/>
          <w:szCs w:val="13"/>
          <w:color w:val="6B9CCD"/>
          <w:spacing w:val="-23"/>
          <w:w w:val="100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3"/>
        </w:rPr>
        <w:t>Change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3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4"/>
        </w:rPr>
        <w:t>Requ</w:t>
      </w:r>
      <w:r>
        <w:rPr>
          <w:rFonts w:ascii="Arial" w:hAnsi="Arial" w:cs="Arial" w:eastAsia="Arial"/>
          <w:sz w:val="13"/>
          <w:szCs w:val="13"/>
          <w:color w:val="6B9CCD"/>
          <w:spacing w:val="2"/>
          <w:w w:val="84"/>
        </w:rPr>
        <w:t>e</w:t>
      </w:r>
      <w:r>
        <w:rPr>
          <w:rFonts w:ascii="Arial" w:hAnsi="Arial" w:cs="Arial" w:eastAsia="Arial"/>
          <w:sz w:val="13"/>
          <w:szCs w:val="13"/>
          <w:color w:val="4989C1"/>
          <w:spacing w:val="-4"/>
          <w:w w:val="71"/>
        </w:rPr>
        <w:t>s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151"/>
        </w:rPr>
        <w:t>t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151"/>
        </w:rPr>
        <w:t> </w:t>
      </w:r>
      <w:r>
        <w:rPr>
          <w:rFonts w:ascii="Arial" w:hAnsi="Arial" w:cs="Arial" w:eastAsia="Arial"/>
          <w:sz w:val="13"/>
          <w:szCs w:val="13"/>
          <w:color w:val="4989C1"/>
          <w:spacing w:val="-13"/>
          <w:w w:val="161"/>
        </w:rPr>
        <w:t>I</w:t>
      </w:r>
      <w:r>
        <w:rPr>
          <w:rFonts w:ascii="Arial" w:hAnsi="Arial" w:cs="Arial" w:eastAsia="Arial"/>
          <w:sz w:val="13"/>
          <w:szCs w:val="13"/>
          <w:color w:val="6B9CCD"/>
          <w:spacing w:val="-10"/>
          <w:w w:val="110"/>
        </w:rPr>
        <w:t>n</w:t>
      </w:r>
      <w:r>
        <w:rPr>
          <w:rFonts w:ascii="Arial" w:hAnsi="Arial" w:cs="Arial" w:eastAsia="Arial"/>
          <w:sz w:val="13"/>
          <w:szCs w:val="13"/>
          <w:color w:val="4989C1"/>
          <w:spacing w:val="-6"/>
          <w:w w:val="175"/>
        </w:rPr>
        <w:t>i</w:t>
      </w:r>
      <w:r>
        <w:rPr>
          <w:rFonts w:ascii="Arial" w:hAnsi="Arial" w:cs="Arial" w:eastAsia="Arial"/>
          <w:sz w:val="13"/>
          <w:szCs w:val="13"/>
          <w:color w:val="6B9CCD"/>
          <w:spacing w:val="-11"/>
          <w:w w:val="151"/>
        </w:rPr>
        <w:t>t</w:t>
      </w:r>
      <w:r>
        <w:rPr>
          <w:rFonts w:ascii="Arial" w:hAnsi="Arial" w:cs="Arial" w:eastAsia="Arial"/>
          <w:sz w:val="13"/>
          <w:szCs w:val="13"/>
          <w:color w:val="4989C1"/>
          <w:spacing w:val="-17"/>
          <w:w w:val="175"/>
        </w:rPr>
        <w:t>i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7"/>
        </w:rPr>
        <w:t>ated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43" w:after="0" w:line="294" w:lineRule="auto"/>
        <w:ind w:left="4719" w:right="1841" w:firstLine="44"/>
        <w:jc w:val="center"/>
        <w:rPr>
          <w:rFonts w:ascii="Arial" w:hAnsi="Arial" w:cs="Arial" w:eastAsia="Arial"/>
          <w:sz w:val="13"/>
          <w:szCs w:val="13"/>
        </w:rPr>
      </w:pPr>
      <w:rPr/>
      <w:r>
        <w:rPr/>
        <w:br w:type="column"/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4"/>
        </w:rPr>
        <w:t>Request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4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7"/>
        </w:rPr>
        <w:t>Publisll</w:t>
      </w:r>
      <w:r>
        <w:rPr>
          <w:rFonts w:ascii="Arial" w:hAnsi="Arial" w:cs="Arial" w:eastAsia="Arial"/>
          <w:sz w:val="13"/>
          <w:szCs w:val="13"/>
          <w:color w:val="6B9CCD"/>
          <w:spacing w:val="-10"/>
          <w:w w:val="88"/>
        </w:rPr>
        <w:t>e</w:t>
      </w:r>
      <w:r>
        <w:rPr>
          <w:rFonts w:ascii="Arial" w:hAnsi="Arial" w:cs="Arial" w:eastAsia="Arial"/>
          <w:sz w:val="13"/>
          <w:szCs w:val="13"/>
          <w:color w:val="4989C1"/>
          <w:spacing w:val="0"/>
          <w:w w:val="103"/>
        </w:rPr>
        <w:t>d</w:t>
      </w:r>
      <w:r>
        <w:rPr>
          <w:rFonts w:ascii="Arial" w:hAnsi="Arial" w:cs="Arial" w:eastAsia="Arial"/>
          <w:sz w:val="13"/>
          <w:szCs w:val="13"/>
          <w:color w:val="4989C1"/>
          <w:spacing w:val="0"/>
          <w:w w:val="103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6"/>
        </w:rPr>
        <w:t>Terminology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6"/>
        </w:rPr>
        <w:t> 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90"/>
        </w:rPr>
        <w:t>Too</w:t>
      </w:r>
      <w:r>
        <w:rPr>
          <w:rFonts w:ascii="Arial" w:hAnsi="Arial" w:cs="Arial" w:eastAsia="Arial"/>
          <w:sz w:val="13"/>
          <w:szCs w:val="13"/>
          <w:color w:val="6B9CCD"/>
          <w:spacing w:val="-18"/>
          <w:w w:val="91"/>
        </w:rPr>
        <w:t>l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86"/>
        </w:rPr>
        <w:t>U</w:t>
      </w:r>
      <w:r>
        <w:rPr>
          <w:rFonts w:ascii="Arial" w:hAnsi="Arial" w:cs="Arial" w:eastAsia="Arial"/>
          <w:sz w:val="13"/>
          <w:szCs w:val="13"/>
          <w:color w:val="6B9CCD"/>
          <w:spacing w:val="-10"/>
          <w:w w:val="86"/>
        </w:rPr>
        <w:t>p</w:t>
      </w:r>
      <w:r>
        <w:rPr>
          <w:rFonts w:ascii="Arial" w:hAnsi="Arial" w:cs="Arial" w:eastAsia="Arial"/>
          <w:sz w:val="13"/>
          <w:szCs w:val="13"/>
          <w:color w:val="4989C1"/>
          <w:spacing w:val="-5"/>
          <w:w w:val="103"/>
        </w:rPr>
        <w:t>d</w:t>
      </w:r>
      <w:r>
        <w:rPr>
          <w:rFonts w:ascii="Arial" w:hAnsi="Arial" w:cs="Arial" w:eastAsia="Arial"/>
          <w:sz w:val="13"/>
          <w:szCs w:val="13"/>
          <w:color w:val="6B9CCD"/>
          <w:spacing w:val="0"/>
          <w:w w:val="91"/>
        </w:rPr>
        <w:t>ated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82326"/>
          <w:spacing w:val="0"/>
          <w:w w:val="100"/>
          <w:b/>
          <w:bCs/>
        </w:rPr>
        <w:t>Figur</w:t>
      </w:r>
      <w:r>
        <w:rPr>
          <w:rFonts w:ascii="Arial" w:hAnsi="Arial" w:cs="Arial" w:eastAsia="Arial"/>
          <w:sz w:val="21"/>
          <w:szCs w:val="21"/>
          <w:color w:val="282326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color w:val="282326"/>
          <w:spacing w:val="23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82326"/>
          <w:spacing w:val="0"/>
          <w:w w:val="100"/>
          <w:b/>
          <w:bCs/>
        </w:rPr>
        <w:t>1:</w:t>
      </w:r>
      <w:r>
        <w:rPr>
          <w:rFonts w:ascii="Arial" w:hAnsi="Arial" w:cs="Arial" w:eastAsia="Arial"/>
          <w:sz w:val="21"/>
          <w:szCs w:val="21"/>
          <w:color w:val="282326"/>
          <w:spacing w:val="6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82326"/>
          <w:spacing w:val="0"/>
          <w:w w:val="100"/>
          <w:b/>
          <w:bCs/>
        </w:rPr>
        <w:t>Tooling</w:t>
      </w:r>
      <w:r>
        <w:rPr>
          <w:rFonts w:ascii="Arial" w:hAnsi="Arial" w:cs="Arial" w:eastAsia="Arial"/>
          <w:sz w:val="21"/>
          <w:szCs w:val="21"/>
          <w:color w:val="282326"/>
          <w:spacing w:val="28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82326"/>
          <w:spacing w:val="0"/>
          <w:w w:val="100"/>
          <w:b/>
          <w:bCs/>
        </w:rPr>
        <w:t>Busines</w:t>
      </w:r>
      <w:r>
        <w:rPr>
          <w:rFonts w:ascii="Arial" w:hAnsi="Arial" w:cs="Arial" w:eastAsia="Arial"/>
          <w:sz w:val="21"/>
          <w:szCs w:val="21"/>
          <w:color w:val="282326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1"/>
          <w:szCs w:val="21"/>
          <w:color w:val="282326"/>
          <w:spacing w:val="43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82326"/>
          <w:spacing w:val="0"/>
          <w:w w:val="100"/>
          <w:b/>
          <w:bCs/>
        </w:rPr>
        <w:t>Processe</w:t>
      </w:r>
      <w:r>
        <w:rPr>
          <w:rFonts w:ascii="Arial" w:hAnsi="Arial" w:cs="Arial" w:eastAsia="Arial"/>
          <w:sz w:val="21"/>
          <w:szCs w:val="21"/>
          <w:color w:val="282326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1"/>
          <w:szCs w:val="21"/>
          <w:color w:val="282326"/>
          <w:spacing w:val="38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82326"/>
          <w:spacing w:val="0"/>
          <w:w w:val="105"/>
          <w:b/>
          <w:bCs/>
        </w:rPr>
        <w:t>Diagram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320"/>
          <w:cols w:num="2" w:equalWidth="0">
            <w:col w:w="1530" w:space="800"/>
            <w:col w:w="7250"/>
          </w:cols>
        </w:sectPr>
      </w:pPr>
      <w:rPr/>
    </w:p>
    <w:p>
      <w:pPr>
        <w:spacing w:before="80" w:after="0" w:line="240" w:lineRule="auto"/>
        <w:ind w:left="270"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82126"/>
          <w:spacing w:val="0"/>
          <w:w w:val="111"/>
        </w:rPr>
        <w:t>CTID</w:t>
      </w:r>
      <w:r>
        <w:rPr>
          <w:rFonts w:ascii="Arial" w:hAnsi="Arial" w:cs="Arial" w:eastAsia="Arial"/>
          <w:sz w:val="17"/>
          <w:szCs w:val="17"/>
          <w:color w:val="282126"/>
          <w:spacing w:val="0"/>
          <w:w w:val="111"/>
        </w:rPr>
        <w:t>M</w:t>
      </w:r>
      <w:r>
        <w:rPr>
          <w:rFonts w:ascii="Arial" w:hAnsi="Arial" w:cs="Arial" w:eastAsia="Arial"/>
          <w:sz w:val="17"/>
          <w:szCs w:val="17"/>
          <w:color w:val="282126"/>
          <w:spacing w:val="-8"/>
          <w:w w:val="111"/>
        </w:rPr>
        <w:t> </w:t>
      </w:r>
      <w:r>
        <w:rPr>
          <w:rFonts w:ascii="Arial" w:hAnsi="Arial" w:cs="Arial" w:eastAsia="Arial"/>
          <w:sz w:val="17"/>
          <w:szCs w:val="17"/>
          <w:color w:val="282126"/>
          <w:spacing w:val="0"/>
          <w:w w:val="111"/>
        </w:rPr>
        <w:t>Functiona</w:t>
      </w:r>
      <w:r>
        <w:rPr>
          <w:rFonts w:ascii="Arial" w:hAnsi="Arial" w:cs="Arial" w:eastAsia="Arial"/>
          <w:sz w:val="17"/>
          <w:szCs w:val="17"/>
          <w:color w:val="282126"/>
          <w:spacing w:val="0"/>
          <w:w w:val="112"/>
        </w:rPr>
        <w:t>l</w:t>
      </w:r>
      <w:r>
        <w:rPr>
          <w:rFonts w:ascii="Arial" w:hAnsi="Arial" w:cs="Arial" w:eastAsia="Arial"/>
          <w:sz w:val="17"/>
          <w:szCs w:val="17"/>
          <w:color w:val="282126"/>
          <w:spacing w:val="-35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282126"/>
          <w:spacing w:val="0"/>
          <w:w w:val="109"/>
        </w:rPr>
        <w:t>Mod</w:t>
      </w:r>
      <w:r>
        <w:rPr>
          <w:rFonts w:ascii="Arial" w:hAnsi="Arial" w:cs="Arial" w:eastAsia="Arial"/>
          <w:sz w:val="17"/>
          <w:szCs w:val="17"/>
          <w:color w:val="282126"/>
          <w:spacing w:val="-10"/>
          <w:w w:val="109"/>
        </w:rPr>
        <w:t>e</w:t>
      </w:r>
      <w:r>
        <w:rPr>
          <w:rFonts w:ascii="Arial" w:hAnsi="Arial" w:cs="Arial" w:eastAsia="Arial"/>
          <w:sz w:val="17"/>
          <w:szCs w:val="17"/>
          <w:color w:val="333A57"/>
          <w:spacing w:val="0"/>
          <w:w w:val="201"/>
        </w:rPr>
        <w:t>l</w:t>
      </w:r>
      <w:r>
        <w:rPr>
          <w:rFonts w:ascii="Arial" w:hAnsi="Arial" w:cs="Arial" w:eastAsia="Arial"/>
          <w:sz w:val="17"/>
          <w:szCs w:val="17"/>
          <w:color w:val="333A57"/>
          <w:spacing w:val="-34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3B2F3B"/>
          <w:spacing w:val="0"/>
          <w:w w:val="105"/>
        </w:rPr>
        <w:t>v1.0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36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16.080000pt;height:34.17pt;mso-position-horizontal-relative:char;mso-position-vertical-relative:line" type="#_x0000_t75">
            <v:imagedata r:id="rId17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21" w:lineRule="exact"/>
        <w:ind w:left="46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4B424F"/>
          <w:spacing w:val="0"/>
          <w:w w:val="360"/>
          <w:position w:val="-2"/>
        </w:rPr>
        <w:t>t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0" w:after="0" w:line="250" w:lineRule="exact"/>
        <w:ind w:left="480" w:right="-20"/>
        <w:jc w:val="left"/>
        <w:rPr>
          <w:rFonts w:ascii="Times New Roman" w:hAnsi="Times New Roman" w:cs="Times New Roman" w:eastAsia="Times New Roman"/>
          <w:sz w:val="14"/>
          <w:szCs w:val="14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4B424F"/>
          <w:spacing w:val="-104"/>
          <w:w w:val="92"/>
          <w:position w:val="5"/>
        </w:rPr>
        <w:t>8</w:t>
      </w:r>
      <w:r>
        <w:rPr>
          <w:rFonts w:ascii="Times New Roman" w:hAnsi="Times New Roman" w:cs="Times New Roman" w:eastAsia="Times New Roman"/>
          <w:sz w:val="14"/>
          <w:szCs w:val="14"/>
          <w:color w:val="4B424F"/>
          <w:spacing w:val="0"/>
          <w:w w:val="145"/>
          <w:position w:val="-3"/>
        </w:rPr>
        <w:t>a</w:t>
      </w:r>
      <w:r>
        <w:rPr>
          <w:rFonts w:ascii="Times New Roman" w:hAnsi="Times New Roman" w:cs="Times New Roman" w:eastAsia="Times New Roman"/>
          <w:sz w:val="14"/>
          <w:szCs w:val="14"/>
          <w:color w:val="4B424F"/>
          <w:spacing w:val="0"/>
          <w:w w:val="146"/>
          <w:position w:val="-3"/>
        </w:rPr>
        <w:t>.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74" w:lineRule="exact"/>
        <w:ind w:left="490" w:right="-20"/>
        <w:jc w:val="left"/>
        <w:rPr>
          <w:rFonts w:ascii="Arial" w:hAnsi="Arial" w:cs="Arial" w:eastAsia="Arial"/>
          <w:sz w:val="9"/>
          <w:szCs w:val="9"/>
        </w:rPr>
      </w:pPr>
      <w:rPr/>
      <w:r>
        <w:rPr>
          <w:rFonts w:ascii="Arial" w:hAnsi="Arial" w:cs="Arial" w:eastAsia="Arial"/>
          <w:sz w:val="9"/>
          <w:szCs w:val="9"/>
          <w:color w:val="3B2F3B"/>
          <w:spacing w:val="0"/>
          <w:w w:val="145"/>
        </w:rPr>
        <w:t>:J</w:t>
      </w:r>
      <w:r>
        <w:rPr>
          <w:rFonts w:ascii="Arial" w:hAnsi="Arial" w:cs="Arial" w:eastAsia="Arial"/>
          <w:sz w:val="9"/>
          <w:szCs w:val="9"/>
          <w:color w:val="000000"/>
          <w:spacing w:val="0"/>
          <w:w w:val="100"/>
        </w:rPr>
      </w:r>
    </w:p>
    <w:p>
      <w:pPr>
        <w:spacing w:before="0" w:after="0" w:line="86" w:lineRule="exact"/>
        <w:ind w:left="450" w:right="-20"/>
        <w:jc w:val="left"/>
        <w:rPr>
          <w:rFonts w:ascii="Arial" w:hAnsi="Arial" w:cs="Arial" w:eastAsia="Arial"/>
          <w:sz w:val="9"/>
          <w:szCs w:val="9"/>
        </w:rPr>
      </w:pPr>
      <w:rPr/>
      <w:r>
        <w:rPr>
          <w:rFonts w:ascii="Arial" w:hAnsi="Arial" w:cs="Arial" w:eastAsia="Arial"/>
          <w:sz w:val="9"/>
          <w:szCs w:val="9"/>
          <w:color w:val="4B424F"/>
          <w:w w:val="166"/>
          <w:i/>
        </w:rPr>
        <w:t>(</w:t>
      </w:r>
      <w:r>
        <w:rPr>
          <w:rFonts w:ascii="Arial" w:hAnsi="Arial" w:cs="Arial" w:eastAsia="Arial"/>
          <w:sz w:val="9"/>
          <w:szCs w:val="9"/>
          <w:color w:val="4B424F"/>
          <w:w w:val="165"/>
          <w:i/>
        </w:rPr>
        <w:t>/</w:t>
      </w:r>
      <w:r>
        <w:rPr>
          <w:rFonts w:ascii="Arial" w:hAnsi="Arial" w:cs="Arial" w:eastAsia="Arial"/>
          <w:sz w:val="9"/>
          <w:szCs w:val="9"/>
          <w:color w:val="4B424F"/>
          <w:w w:val="166"/>
          <w:i/>
        </w:rPr>
        <w:t>)</w:t>
      </w:r>
      <w:r>
        <w:rPr>
          <w:rFonts w:ascii="Arial" w:hAnsi="Arial" w:cs="Arial" w:eastAsia="Arial"/>
          <w:sz w:val="9"/>
          <w:szCs w:val="9"/>
          <w:color w:val="000000"/>
          <w:w w:val="100"/>
        </w:rPr>
      </w:r>
    </w:p>
    <w:p>
      <w:pPr>
        <w:spacing w:before="8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31" w:lineRule="exact"/>
        <w:ind w:left="480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3B2F3B"/>
          <w:spacing w:val="0"/>
          <w:w w:val="166"/>
          <w:position w:val="-1"/>
        </w:rPr>
        <w:t>c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  <w:position w:val="0"/>
        </w:rPr>
      </w:r>
    </w:p>
    <w:p>
      <w:pPr>
        <w:spacing w:before="0" w:after="0" w:line="103" w:lineRule="exact"/>
        <w:ind w:left="460" w:right="-20"/>
        <w:jc w:val="left"/>
        <w:rPr>
          <w:rFonts w:ascii="Times New Roman" w:hAnsi="Times New Roman" w:cs="Times New Roman" w:eastAsia="Times New Roman"/>
          <w:sz w:val="11"/>
          <w:szCs w:val="11"/>
        </w:rPr>
      </w:pPr>
      <w:rPr/>
      <w:r>
        <w:rPr>
          <w:rFonts w:ascii="Times New Roman" w:hAnsi="Times New Roman" w:cs="Times New Roman" w:eastAsia="Times New Roman"/>
          <w:sz w:val="11"/>
          <w:szCs w:val="11"/>
          <w:color w:val="756775"/>
          <w:spacing w:val="-7"/>
          <w:w w:val="168"/>
        </w:rPr>
        <w:t>.</w:t>
      </w:r>
      <w:r>
        <w:rPr>
          <w:rFonts w:ascii="Times New Roman" w:hAnsi="Times New Roman" w:cs="Times New Roman" w:eastAsia="Times New Roman"/>
          <w:sz w:val="11"/>
          <w:szCs w:val="11"/>
          <w:color w:val="4B424F"/>
          <w:spacing w:val="0"/>
          <w:w w:val="126"/>
        </w:rPr>
        <w:t>Q</w:t>
      </w:r>
      <w:r>
        <w:rPr>
          <w:rFonts w:ascii="Times New Roman" w:hAnsi="Times New Roman" w:cs="Times New Roman" w:eastAsia="Times New Roman"/>
          <w:sz w:val="11"/>
          <w:szCs w:val="11"/>
          <w:color w:val="000000"/>
          <w:spacing w:val="0"/>
          <w:w w:val="100"/>
        </w:rPr>
      </w:r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0" w:footer="523" w:top="1480" w:bottom="920" w:left="1220" w:right="1220"/>
          <w:pgSz w:w="12240" w:h="15840"/>
        </w:sectPr>
      </w:pPr>
      <w:rPr/>
    </w:p>
    <w:p>
      <w:pPr>
        <w:spacing w:before="42" w:after="0" w:line="157" w:lineRule="exact"/>
        <w:ind w:left="417" w:right="127"/>
        <w:jc w:val="center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4F"/>
          <w:spacing w:val="0"/>
          <w:w w:val="116"/>
          <w:i/>
          <w:position w:val="-1"/>
        </w:rPr>
        <w:t>E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267" w:lineRule="exact"/>
        <w:ind w:left="440" w:right="111"/>
        <w:jc w:val="center"/>
        <w:rPr>
          <w:rFonts w:ascii="Arial" w:hAnsi="Arial" w:cs="Arial" w:eastAsia="Arial"/>
          <w:sz w:val="27"/>
          <w:szCs w:val="27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85pt;margin-top:8.302219pt;width:5.25250pt;height:5.5pt;mso-position-horizontal-relative:page;mso-position-vertical-relative:paragraph;z-index:-10771" type="#_x0000_t202" filled="f" stroked="f">
            <v:textbox inset="0,0,0,0">
              <w:txbxContent>
                <w:p>
                  <w:pPr>
                    <w:spacing w:before="0" w:after="0" w:line="110" w:lineRule="exact"/>
                    <w:ind w:right="-57"/>
                    <w:jc w:val="left"/>
                    <w:rPr>
                      <w:rFonts w:ascii="Times New Roman" w:hAnsi="Times New Roman" w:cs="Times New Roman" w:eastAsia="Times New Roman"/>
                      <w:sz w:val="11"/>
                      <w:szCs w:val="11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1"/>
                      <w:szCs w:val="11"/>
                      <w:color w:val="4B424F"/>
                      <w:spacing w:val="0"/>
                      <w:w w:val="191"/>
                    </w:rPr>
                    <w:t>0</w:t>
                  </w:r>
                  <w:r>
                    <w:rPr>
                      <w:rFonts w:ascii="Times New Roman" w:hAnsi="Times New Roman" w:cs="Times New Roman" w:eastAsia="Times New Roman"/>
                      <w:sz w:val="11"/>
                      <w:szCs w:val="11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27"/>
          <w:szCs w:val="27"/>
          <w:color w:val="4B424F"/>
          <w:spacing w:val="-77"/>
          <w:w w:val="73"/>
        </w:rPr>
        <w:t>"</w:t>
      </w:r>
      <w:r>
        <w:rPr>
          <w:rFonts w:ascii="Arial" w:hAnsi="Arial" w:cs="Arial" w:eastAsia="Arial"/>
          <w:sz w:val="9"/>
          <w:szCs w:val="9"/>
          <w:color w:val="3B2F3B"/>
          <w:spacing w:val="0"/>
          <w:w w:val="145"/>
          <w:position w:val="4"/>
        </w:rPr>
        <w:t>:</w:t>
      </w:r>
      <w:r>
        <w:rPr>
          <w:rFonts w:ascii="Arial" w:hAnsi="Arial" w:cs="Arial" w:eastAsia="Arial"/>
          <w:sz w:val="9"/>
          <w:szCs w:val="9"/>
          <w:color w:val="3B2F3B"/>
          <w:spacing w:val="-22"/>
          <w:w w:val="146"/>
          <w:position w:val="4"/>
        </w:rPr>
        <w:t>J</w:t>
      </w:r>
      <w:r>
        <w:rPr>
          <w:rFonts w:ascii="Arial" w:hAnsi="Arial" w:cs="Arial" w:eastAsia="Arial"/>
          <w:sz w:val="27"/>
          <w:szCs w:val="27"/>
          <w:color w:val="4B424F"/>
          <w:spacing w:val="0"/>
          <w:w w:val="73"/>
          <w:position w:val="0"/>
        </w:rPr>
        <w:t>'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  <w:position w:val="0"/>
        </w:rPr>
      </w:r>
    </w:p>
    <w:p>
      <w:pPr>
        <w:spacing w:before="0" w:after="0" w:line="80" w:lineRule="exact"/>
        <w:ind w:left="463" w:right="121"/>
        <w:jc w:val="center"/>
        <w:rPr>
          <w:rFonts w:ascii="Arial" w:hAnsi="Arial" w:cs="Arial" w:eastAsia="Arial"/>
          <w:sz w:val="9"/>
          <w:szCs w:val="9"/>
        </w:rPr>
      </w:pPr>
      <w:rPr/>
      <w:r>
        <w:rPr>
          <w:rFonts w:ascii="Arial" w:hAnsi="Arial" w:cs="Arial" w:eastAsia="Arial"/>
          <w:sz w:val="9"/>
          <w:szCs w:val="9"/>
          <w:color w:val="3B2F3B"/>
          <w:spacing w:val="0"/>
          <w:w w:val="145"/>
        </w:rPr>
        <w:t>:J</w:t>
      </w:r>
      <w:r>
        <w:rPr>
          <w:rFonts w:ascii="Arial" w:hAnsi="Arial" w:cs="Arial" w:eastAsia="Arial"/>
          <w:sz w:val="9"/>
          <w:szCs w:val="9"/>
          <w:color w:val="000000"/>
          <w:spacing w:val="0"/>
          <w:w w:val="100"/>
        </w:rPr>
      </w:r>
    </w:p>
    <w:p>
      <w:pPr>
        <w:spacing w:before="0" w:after="0" w:line="126" w:lineRule="exact"/>
        <w:ind w:left="430" w:right="127"/>
        <w:jc w:val="center"/>
        <w:rPr>
          <w:rFonts w:ascii="Times New Roman" w:hAnsi="Times New Roman" w:cs="Times New Roman" w:eastAsia="Times New Roman"/>
          <w:sz w:val="13"/>
          <w:szCs w:val="13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84pt;margin-top:2.536972pt;width:6.48109pt;height:11pt;mso-position-horizontal-relative:page;mso-position-vertical-relative:paragraph;z-index:-10770" type="#_x0000_t202" filled="f" stroked="f">
            <v:textbox inset="0,0,0,0">
              <w:txbxContent>
                <w:p>
                  <w:pPr>
                    <w:spacing w:before="0" w:after="0" w:line="220" w:lineRule="exact"/>
                    <w:ind w:right="-73"/>
                    <w:jc w:val="left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22"/>
                      <w:szCs w:val="22"/>
                      <w:color w:val="4B424F"/>
                      <w:spacing w:val="0"/>
                      <w:w w:val="132"/>
                    </w:rPr>
                    <w:t>c</w:t>
                  </w:r>
                  <w:r>
                    <w:rPr>
                      <w:rFonts w:ascii="Times New Roman" w:hAnsi="Times New Roman" w:cs="Times New Roman" w:eastAsia="Times New Roman"/>
                      <w:sz w:val="22"/>
                      <w:szCs w:val="22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13"/>
          <w:szCs w:val="13"/>
          <w:color w:val="756775"/>
          <w:spacing w:val="-27"/>
          <w:w w:val="133"/>
        </w:rPr>
        <w:t>.</w:t>
      </w:r>
      <w:r>
        <w:rPr>
          <w:rFonts w:ascii="Times New Roman" w:hAnsi="Times New Roman" w:cs="Times New Roman" w:eastAsia="Times New Roman"/>
          <w:sz w:val="13"/>
          <w:szCs w:val="13"/>
          <w:color w:val="3B2F3B"/>
          <w:spacing w:val="0"/>
          <w:w w:val="133"/>
        </w:rPr>
        <w:t>E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</w:rPr>
      </w:r>
    </w:p>
    <w:p>
      <w:pPr>
        <w:spacing w:before="79" w:after="0" w:line="119" w:lineRule="exact"/>
        <w:ind w:left="451" w:right="126"/>
        <w:jc w:val="center"/>
        <w:rPr>
          <w:rFonts w:ascii="Times New Roman" w:hAnsi="Times New Roman" w:cs="Times New Roman" w:eastAsia="Times New Roman"/>
          <w:sz w:val="11"/>
          <w:szCs w:val="11"/>
        </w:rPr>
      </w:pPr>
      <w:rPr/>
      <w:r>
        <w:rPr>
          <w:rFonts w:ascii="Times New Roman" w:hAnsi="Times New Roman" w:cs="Times New Roman" w:eastAsia="Times New Roman"/>
          <w:sz w:val="11"/>
          <w:szCs w:val="11"/>
          <w:color w:val="4B424F"/>
          <w:spacing w:val="0"/>
          <w:w w:val="191"/>
          <w:position w:val="-1"/>
        </w:rPr>
        <w:t>0</w:t>
      </w:r>
      <w:r>
        <w:rPr>
          <w:rFonts w:ascii="Times New Roman" w:hAnsi="Times New Roman" w:cs="Times New Roman" w:eastAsia="Times New Roman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0" w:after="0" w:line="95" w:lineRule="exact"/>
        <w:ind w:left="423" w:right="122"/>
        <w:jc w:val="center"/>
        <w:rPr>
          <w:rFonts w:ascii="Arial" w:hAnsi="Arial" w:cs="Arial" w:eastAsia="Arial"/>
          <w:sz w:val="10"/>
          <w:szCs w:val="10"/>
        </w:rPr>
      </w:pPr>
      <w:rPr/>
      <w:r>
        <w:rPr>
          <w:rFonts w:ascii="Arial" w:hAnsi="Arial" w:cs="Arial" w:eastAsia="Arial"/>
          <w:sz w:val="10"/>
          <w:szCs w:val="10"/>
          <w:color w:val="4B424F"/>
          <w:spacing w:val="0"/>
          <w:w w:val="211"/>
        </w:rPr>
        <w:t>()</w:t>
      </w:r>
      <w:r>
        <w:rPr>
          <w:rFonts w:ascii="Arial" w:hAnsi="Arial" w:cs="Arial" w:eastAsia="Arial"/>
          <w:sz w:val="10"/>
          <w:szCs w:val="10"/>
          <w:color w:val="000000"/>
          <w:spacing w:val="0"/>
          <w:w w:val="100"/>
        </w:rPr>
      </w:r>
    </w:p>
    <w:p>
      <w:pPr>
        <w:spacing w:before="1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36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17.085pt;height:43.215pt;mso-position-horizontal-relative:char;mso-position-vertical-relative:line" type="#_x0000_t75">
            <v:imagedata r:id="rId18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38" w:lineRule="exact"/>
        <w:ind w:left="178" w:right="-63"/>
        <w:jc w:val="center"/>
        <w:rPr>
          <w:rFonts w:ascii="Arial" w:hAnsi="Arial" w:cs="Arial" w:eastAsia="Arial"/>
          <w:sz w:val="30"/>
          <w:szCs w:val="30"/>
        </w:rPr>
      </w:pPr>
      <w:rPr/>
      <w:r>
        <w:rPr>
          <w:rFonts w:ascii="Arial" w:hAnsi="Arial" w:cs="Arial" w:eastAsia="Arial"/>
          <w:sz w:val="30"/>
          <w:szCs w:val="30"/>
          <w:color w:val="282126"/>
          <w:spacing w:val="0"/>
          <w:w w:val="107"/>
          <w:b/>
          <w:bCs/>
          <w:position w:val="-1"/>
        </w:rPr>
        <w:t>2.3.</w:t>
      </w:r>
      <w:r>
        <w:rPr>
          <w:rFonts w:ascii="Arial" w:hAnsi="Arial" w:cs="Arial" w:eastAsia="Arial"/>
          <w:sz w:val="30"/>
          <w:szCs w:val="30"/>
          <w:color w:val="000000"/>
          <w:spacing w:val="0"/>
          <w:w w:val="100"/>
          <w:position w:val="0"/>
        </w:rPr>
      </w:r>
    </w:p>
    <w:p>
      <w:pPr>
        <w:spacing w:before="0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40" w:lineRule="auto"/>
        <w:ind w:left="4552" w:right="3316"/>
        <w:jc w:val="center"/>
        <w:rPr>
          <w:rFonts w:ascii="Arial" w:hAnsi="Arial" w:cs="Arial" w:eastAsia="Arial"/>
          <w:sz w:val="11"/>
          <w:szCs w:val="11"/>
        </w:rPr>
      </w:pPr>
      <w:rPr/>
      <w:r>
        <w:rPr>
          <w:rFonts w:ascii="Arial" w:hAnsi="Arial" w:cs="Arial" w:eastAsia="Arial"/>
          <w:sz w:val="11"/>
          <w:szCs w:val="11"/>
          <w:color w:val="4B424F"/>
          <w:spacing w:val="0"/>
          <w:w w:val="100"/>
        </w:rPr>
        <w:t>Sen</w:t>
      </w:r>
      <w:r>
        <w:rPr>
          <w:rFonts w:ascii="Arial" w:hAnsi="Arial" w:cs="Arial" w:eastAsia="Arial"/>
          <w:sz w:val="11"/>
          <w:szCs w:val="11"/>
          <w:color w:val="4B424F"/>
          <w:spacing w:val="0"/>
          <w:w w:val="100"/>
        </w:rPr>
        <w:t>d</w:t>
      </w:r>
      <w:r>
        <w:rPr>
          <w:rFonts w:ascii="Arial" w:hAnsi="Arial" w:cs="Arial" w:eastAsia="Arial"/>
          <w:sz w:val="11"/>
          <w:szCs w:val="11"/>
          <w:color w:val="4B424F"/>
          <w:spacing w:val="0"/>
          <w:w w:val="100"/>
        </w:rPr>
        <w:t> </w:t>
      </w:r>
      <w:r>
        <w:rPr>
          <w:rFonts w:ascii="Arial" w:hAnsi="Arial" w:cs="Arial" w:eastAsia="Arial"/>
          <w:sz w:val="11"/>
          <w:szCs w:val="11"/>
          <w:color w:val="4B424F"/>
          <w:spacing w:val="0"/>
          <w:w w:val="96"/>
        </w:rPr>
        <w:t>Change&lt;</w:t>
      </w:r>
      <w:r>
        <w:rPr>
          <w:rFonts w:ascii="Arial" w:hAnsi="Arial" w:cs="Arial" w:eastAsia="Arial"/>
          <w:sz w:val="11"/>
          <w:szCs w:val="11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1648"/>
        <w:jc w:val="right"/>
        <w:rPr>
          <w:rFonts w:ascii="Times New Roman" w:hAnsi="Times New Roman" w:cs="Times New Roman" w:eastAsia="Times New Roman"/>
          <w:sz w:val="10"/>
          <w:szCs w:val="10"/>
        </w:rPr>
      </w:pPr>
      <w:rPr/>
      <w:r>
        <w:rPr>
          <w:rFonts w:ascii="Times New Roman" w:hAnsi="Times New Roman" w:cs="Times New Roman" w:eastAsia="Times New Roman"/>
          <w:sz w:val="10"/>
          <w:szCs w:val="10"/>
          <w:color w:val="4B424F"/>
          <w:spacing w:val="0"/>
          <w:w w:val="108"/>
        </w:rPr>
        <w:t>No</w:t>
      </w:r>
      <w:r>
        <w:rPr>
          <w:rFonts w:ascii="Times New Roman" w:hAnsi="Times New Roman" w:cs="Times New Roman" w:eastAsia="Times New Roman"/>
          <w:sz w:val="10"/>
          <w:szCs w:val="1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121" w:lineRule="exact"/>
        <w:ind w:left="4390" w:right="-20"/>
        <w:jc w:val="left"/>
        <w:tabs>
          <w:tab w:pos="5340" w:val="left"/>
        </w:tabs>
        <w:rPr>
          <w:rFonts w:ascii="Arial" w:hAnsi="Arial" w:cs="Arial" w:eastAsia="Arial"/>
          <w:sz w:val="11"/>
          <w:szCs w:val="11"/>
        </w:rPr>
      </w:pPr>
      <w:rPr/>
      <w:r>
        <w:rPr>
          <w:rFonts w:ascii="Times New Roman" w:hAnsi="Times New Roman" w:cs="Times New Roman" w:eastAsia="Times New Roman"/>
          <w:sz w:val="11"/>
          <w:szCs w:val="11"/>
          <w:color w:val="4B424F"/>
          <w:spacing w:val="0"/>
          <w:w w:val="100"/>
          <w:position w:val="-1"/>
        </w:rPr>
        <w:t>ASsigned</w:t>
      </w:r>
      <w:r>
        <w:rPr>
          <w:rFonts w:ascii="Times New Roman" w:hAnsi="Times New Roman" w:cs="Times New Roman" w:eastAsia="Times New Roman"/>
          <w:sz w:val="11"/>
          <w:szCs w:val="11"/>
          <w:color w:val="4B424F"/>
          <w:spacing w:val="-1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11"/>
          <w:szCs w:val="11"/>
          <w:color w:val="4B424F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11"/>
          <w:szCs w:val="11"/>
          <w:color w:val="4B424F"/>
          <w:spacing w:val="0"/>
          <w:w w:val="100"/>
          <w:position w:val="-1"/>
        </w:rPr>
      </w:r>
      <w:r>
        <w:rPr>
          <w:rFonts w:ascii="Arial" w:hAnsi="Arial" w:cs="Arial" w:eastAsia="Arial"/>
          <w:sz w:val="11"/>
          <w:szCs w:val="11"/>
          <w:color w:val="3B2F3B"/>
          <w:spacing w:val="0"/>
          <w:w w:val="100"/>
          <w:position w:val="-1"/>
        </w:rPr>
        <w:t>Log</w:t>
      </w:r>
      <w:r>
        <w:rPr>
          <w:rFonts w:ascii="Arial" w:hAnsi="Arial" w:cs="Arial" w:eastAsia="Arial"/>
          <w:sz w:val="11"/>
          <w:szCs w:val="11"/>
          <w:color w:val="3B2F3B"/>
          <w:spacing w:val="4"/>
          <w:w w:val="100"/>
          <w:position w:val="-1"/>
        </w:rPr>
        <w:t> </w:t>
      </w:r>
      <w:r>
        <w:rPr>
          <w:rFonts w:ascii="Arial" w:hAnsi="Arial" w:cs="Arial" w:eastAsia="Arial"/>
          <w:sz w:val="11"/>
          <w:szCs w:val="11"/>
          <w:color w:val="3B2F3B"/>
          <w:spacing w:val="0"/>
          <w:w w:val="104"/>
          <w:position w:val="-1"/>
        </w:rPr>
        <w:t>Issue</w:t>
      </w:r>
      <w:r>
        <w:rPr>
          <w:rFonts w:ascii="Arial" w:hAnsi="Arial" w:cs="Arial" w:eastAsia="Arial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0" w:after="0" w:line="106" w:lineRule="exact"/>
        <w:ind w:left="4452" w:right="3818"/>
        <w:jc w:val="center"/>
        <w:rPr>
          <w:rFonts w:ascii="Arial" w:hAnsi="Arial" w:cs="Arial" w:eastAsia="Arial"/>
          <w:sz w:val="11"/>
          <w:szCs w:val="11"/>
        </w:rPr>
      </w:pPr>
      <w:rPr/>
      <w:r>
        <w:rPr>
          <w:rFonts w:ascii="Arial" w:hAnsi="Arial" w:cs="Arial" w:eastAsia="Arial"/>
          <w:sz w:val="11"/>
          <w:szCs w:val="11"/>
          <w:color w:val="5B5667"/>
          <w:spacing w:val="0"/>
          <w:w w:val="101"/>
        </w:rPr>
        <w:t>Issues</w:t>
      </w:r>
      <w:r>
        <w:rPr>
          <w:rFonts w:ascii="Arial" w:hAnsi="Arial" w:cs="Arial" w:eastAsia="Arial"/>
          <w:sz w:val="11"/>
          <w:szCs w:val="11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400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82126"/>
          <w:spacing w:val="0"/>
          <w:w w:val="115"/>
        </w:rPr>
        <w:t>Figur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15"/>
        </w:rPr>
        <w:t>e</w:t>
      </w:r>
      <w:r>
        <w:rPr>
          <w:rFonts w:ascii="Arial" w:hAnsi="Arial" w:cs="Arial" w:eastAsia="Arial"/>
          <w:sz w:val="21"/>
          <w:szCs w:val="21"/>
          <w:color w:val="282126"/>
          <w:spacing w:val="-25"/>
          <w:w w:val="115"/>
        </w:rPr>
        <w:t> 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00"/>
        </w:rPr>
        <w:t>2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00"/>
        </w:rPr>
        <w:t>:</w:t>
      </w:r>
      <w:r>
        <w:rPr>
          <w:rFonts w:ascii="Arial" w:hAnsi="Arial" w:cs="Arial" w:eastAsia="Arial"/>
          <w:sz w:val="21"/>
          <w:szCs w:val="21"/>
          <w:color w:val="282126"/>
          <w:spacing w:val="-7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13"/>
        </w:rPr>
        <w:t>Serve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13"/>
        </w:rPr>
        <w:t>r</w:t>
      </w:r>
      <w:r>
        <w:rPr>
          <w:rFonts w:ascii="Arial" w:hAnsi="Arial" w:cs="Arial" w:eastAsia="Arial"/>
          <w:sz w:val="21"/>
          <w:szCs w:val="21"/>
          <w:color w:val="282126"/>
          <w:spacing w:val="-17"/>
          <w:w w:val="113"/>
        </w:rPr>
        <w:t> 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13"/>
        </w:rPr>
        <w:t>Busines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13"/>
        </w:rPr>
        <w:t>s</w:t>
      </w:r>
      <w:r>
        <w:rPr>
          <w:rFonts w:ascii="Arial" w:hAnsi="Arial" w:cs="Arial" w:eastAsia="Arial"/>
          <w:sz w:val="21"/>
          <w:szCs w:val="21"/>
          <w:color w:val="282126"/>
          <w:spacing w:val="4"/>
          <w:w w:val="113"/>
        </w:rPr>
        <w:t> 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13"/>
        </w:rPr>
        <w:t>Processe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13"/>
        </w:rPr>
        <w:t>s</w:t>
      </w:r>
      <w:r>
        <w:rPr>
          <w:rFonts w:ascii="Arial" w:hAnsi="Arial" w:cs="Arial" w:eastAsia="Arial"/>
          <w:sz w:val="21"/>
          <w:szCs w:val="21"/>
          <w:color w:val="282126"/>
          <w:spacing w:val="-22"/>
          <w:w w:val="113"/>
        </w:rPr>
        <w:t> 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13"/>
        </w:rPr>
        <w:t>Diagram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4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30"/>
          <w:szCs w:val="30"/>
        </w:rPr>
      </w:pPr>
      <w:rPr/>
      <w:r>
        <w:rPr>
          <w:rFonts w:ascii="Arial" w:hAnsi="Arial" w:cs="Arial" w:eastAsia="Arial"/>
          <w:sz w:val="30"/>
          <w:szCs w:val="30"/>
          <w:color w:val="282126"/>
          <w:spacing w:val="0"/>
          <w:w w:val="100"/>
          <w:b/>
          <w:bCs/>
        </w:rPr>
        <w:t>Overview</w:t>
      </w:r>
      <w:r>
        <w:rPr>
          <w:rFonts w:ascii="Arial" w:hAnsi="Arial" w:cs="Arial" w:eastAsia="Arial"/>
          <w:sz w:val="30"/>
          <w:szCs w:val="30"/>
          <w:color w:val="282126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0"/>
          <w:szCs w:val="30"/>
          <w:color w:val="282126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30"/>
          <w:szCs w:val="30"/>
          <w:color w:val="282126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30"/>
          <w:szCs w:val="30"/>
          <w:color w:val="282126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30"/>
          <w:szCs w:val="30"/>
          <w:color w:val="282126"/>
          <w:spacing w:val="20"/>
          <w:w w:val="100"/>
          <w:b/>
          <w:bCs/>
        </w:rPr>
        <w:t> </w:t>
      </w:r>
      <w:r>
        <w:rPr>
          <w:rFonts w:ascii="Arial" w:hAnsi="Arial" w:cs="Arial" w:eastAsia="Arial"/>
          <w:sz w:val="30"/>
          <w:szCs w:val="30"/>
          <w:color w:val="282126"/>
          <w:spacing w:val="0"/>
          <w:w w:val="100"/>
          <w:b/>
          <w:bCs/>
        </w:rPr>
        <w:t>th</w:t>
      </w:r>
      <w:r>
        <w:rPr>
          <w:rFonts w:ascii="Arial" w:hAnsi="Arial" w:cs="Arial" w:eastAsia="Arial"/>
          <w:sz w:val="30"/>
          <w:szCs w:val="30"/>
          <w:color w:val="282126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30"/>
          <w:szCs w:val="30"/>
          <w:color w:val="282126"/>
          <w:spacing w:val="33"/>
          <w:w w:val="100"/>
          <w:b/>
          <w:bCs/>
        </w:rPr>
        <w:t> </w:t>
      </w:r>
      <w:r>
        <w:rPr>
          <w:rFonts w:ascii="Arial" w:hAnsi="Arial" w:cs="Arial" w:eastAsia="Arial"/>
          <w:sz w:val="30"/>
          <w:szCs w:val="30"/>
          <w:color w:val="282126"/>
          <w:spacing w:val="0"/>
          <w:w w:val="100"/>
          <w:b/>
          <w:bCs/>
        </w:rPr>
        <w:t>Significan</w:t>
      </w:r>
      <w:r>
        <w:rPr>
          <w:rFonts w:ascii="Arial" w:hAnsi="Arial" w:cs="Arial" w:eastAsia="Arial"/>
          <w:sz w:val="30"/>
          <w:szCs w:val="30"/>
          <w:color w:val="282126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30"/>
          <w:szCs w:val="30"/>
          <w:color w:val="282126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0"/>
          <w:szCs w:val="30"/>
          <w:color w:val="282126"/>
          <w:spacing w:val="10"/>
          <w:w w:val="100"/>
          <w:b/>
          <w:bCs/>
        </w:rPr>
        <w:t> </w:t>
      </w:r>
      <w:r>
        <w:rPr>
          <w:rFonts w:ascii="Arial" w:hAnsi="Arial" w:cs="Arial" w:eastAsia="Arial"/>
          <w:sz w:val="30"/>
          <w:szCs w:val="30"/>
          <w:color w:val="282126"/>
          <w:spacing w:val="0"/>
          <w:w w:val="106"/>
          <w:b/>
          <w:bCs/>
        </w:rPr>
        <w:t>Requirements</w:t>
      </w:r>
      <w:r>
        <w:rPr>
          <w:rFonts w:ascii="Arial" w:hAnsi="Arial" w:cs="Arial" w:eastAsia="Arial"/>
          <w:sz w:val="30"/>
          <w:szCs w:val="3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20" w:right="1220"/>
          <w:cols w:num="2" w:equalWidth="0">
            <w:col w:w="760" w:space="370"/>
            <w:col w:w="8670"/>
          </w:cols>
        </w:sectPr>
      </w:pPr>
      <w:rPr/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51" w:lineRule="auto"/>
        <w:ind w:left="220" w:right="258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/>
        <w:pict>
          <v:group style="position:absolute;margin-left:72.25pt;margin-top:-371.013672pt;width:468.75pt;height:317.75pt;mso-position-horizontal-relative:page;mso-position-vertical-relative:paragraph;z-index:-10772" coordorigin="1445,-7420" coordsize="9375,6355">
            <v:shape style="position:absolute;left:2320;top:-6545;width:8500;height:5480" type="#_x0000_t75">
              <v:imagedata r:id="rId19" o:title=""/>
            </v:shape>
            <v:group style="position:absolute;left:1450;top:-7410;width:9330;height:2" coordorigin="1450,-7410" coordsize="9330,2">
              <v:shape style="position:absolute;left:1450;top:-7410;width:9330;height:2" coordorigin="1450,-7410" coordsize="9330,0" path="m1450,-7410l10780,-7410e" filled="f" stroked="t" strokeweight=".5pt" strokecolor="#1F1C1F">
                <v:path arrowok="t"/>
              </v:shape>
            </v:group>
            <v:group style="position:absolute;left:1455;top:-7415;width:2;height:6300" coordorigin="1455,-7415" coordsize="2,6300">
              <v:shape style="position:absolute;left:1455;top:-7415;width:2;height:6300" coordorigin="1455,-7415" coordsize="0,6300" path="m1455,-1115l1455,-7415e" filled="f" stroked="t" strokeweight=".5pt" strokecolor="#1F1C1F">
                <v:path arrowok="t"/>
              </v:shape>
            </v:group>
            <v:group style="position:absolute;left:10775;top:-7415;width:2;height:890" coordorigin="10775,-7415" coordsize="2,890">
              <v:shape style="position:absolute;left:10775;top:-7415;width:2;height:890" coordorigin="10775,-7415" coordsize="0,890" path="m10775,-6525l10775,-7415e" filled="f" stroked="t" strokeweight=".5pt" strokecolor="#1F1C1F">
                <v:path arrowok="t"/>
              </v:shape>
            </v:group>
            <v:group style="position:absolute;left:1450;top:-6970;width:9330;height:2" coordorigin="1450,-6970" coordsize="9330,2">
              <v:shape style="position:absolute;left:1450;top:-6970;width:9330;height:2" coordorigin="1450,-6970" coordsize="9330,0" path="m1450,-6970l10780,-6970e" filled="f" stroked="t" strokeweight=".5pt" strokecolor="#1F1C1F">
                <v:path arrowok="t"/>
              </v:shape>
            </v:group>
            <v:group style="position:absolute;left:2035;top:-6755;width:2;height:5640" coordorigin="2035,-6755" coordsize="2,5640">
              <v:shape style="position:absolute;left:2035;top:-6755;width:2;height:5640" coordorigin="2035,-6755" coordsize="0,5640" path="m2035,-1115l2035,-6755e" filled="f" stroked="t" strokeweight=".5pt" strokecolor="#1F1C1F">
                <v:path arrowok="t"/>
              </v:shape>
            </v:group>
            <v:group style="position:absolute;left:1450;top:-6750;width:9330;height:2" coordorigin="1450,-6750" coordsize="9330,2">
              <v:shape style="position:absolute;left:1450;top:-6750;width:9330;height:2" coordorigin="1450,-6750" coordsize="9330,0" path="m1450,-6750l10780,-6750e" filled="f" stroked="t" strokeweight=".5pt" strokecolor="#1F1C1F">
                <v:path arrowok="t"/>
              </v:shape>
            </v:group>
            <v:group style="position:absolute;left:1450;top:-5860;width:890;height:2" coordorigin="1450,-5860" coordsize="890,2">
              <v:shape style="position:absolute;left:1450;top:-5860;width:890;height:2" coordorigin="1450,-5860" coordsize="890,0" path="m1450,-5860l2340,-5860e" filled="f" stroked="t" strokeweight=".5pt" strokecolor="#1F1C1F">
                <v:path arrowok="t"/>
              </v:shape>
            </v:group>
            <v:group style="position:absolute;left:1450;top:-4100;width:890;height:2" coordorigin="1450,-4100" coordsize="890,2">
              <v:shape style="position:absolute;left:1450;top:-4100;width:890;height:2" coordorigin="1450,-4100" coordsize="890,0" path="m1450,-4100l2340,-4100e" filled="f" stroked="t" strokeweight=".5pt" strokecolor="#1F1C1F">
                <v:path arrowok="t"/>
              </v:shape>
            </v:group>
            <v:group style="position:absolute;left:1450;top:-2220;width:3290;height:2" coordorigin="1450,-2220" coordsize="3290,2">
              <v:shape style="position:absolute;left:1450;top:-2220;width:3290;height:2" coordorigin="1450,-2220" coordsize="3290,0" path="m1450,-2220l4740,-2220e" filled="f" stroked="t" strokeweight=".5pt" strokecolor="#1F1F1F">
                <v:path arrowok="t"/>
              </v:shape>
            </v:group>
            <v:group style="position:absolute;left:6700;top:-3050;width:1520;height:2" coordorigin="6700,-3050" coordsize="1520,2">
              <v:shape style="position:absolute;left:6700;top:-3050;width:1520;height:2" coordorigin="6700,-3050" coordsize="1520,0" path="m6700,-3050l8220,-3050e" filled="f" stroked="t" strokeweight=".5pt" strokecolor="#1F1C1F">
                <v:path arrowok="t"/>
              </v:shape>
            </v:group>
            <v:group style="position:absolute;left:9505;top:-2785;width:2;height:1160" coordorigin="9505,-2785" coordsize="2,1160">
              <v:shape style="position:absolute;left:9505;top:-2785;width:2;height:1160" coordorigin="9505,-2785" coordsize="0,1160" path="m9505,-1625l9505,-2785e" filled="f" stroked="t" strokeweight=".5pt" strokecolor="#231F1F">
                <v:path arrowok="t"/>
              </v:shape>
            </v:group>
            <v:group style="position:absolute;left:1450;top:-1120;width:890;height:2" coordorigin="1450,-1120" coordsize="890,2">
              <v:shape style="position:absolute;left:1450;top:-1120;width:890;height:2" coordorigin="1450,-1120" coordsize="890,0" path="m1450,-1120l2340,-1120e" filled="f" stroked="t" strokeweight=".5pt" strokecolor="#1F1C1F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inf01matio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sho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3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table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-6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elo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ovide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ov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vie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1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3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7"/>
          <w:w w:val="100"/>
        </w:rPr>
        <w:t>j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catego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6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8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0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9"/>
        </w:rPr>
        <w:t>fun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2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0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-16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9"/>
        </w:rPr>
        <w:t>onal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2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9"/>
        </w:rPr>
        <w:t>eq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8"/>
          <w:w w:val="109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2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1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-12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1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0"/>
          <w:w w:val="109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2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Rat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ha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rovidin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full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10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2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-9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0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5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7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36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7"/>
        </w:rPr>
        <w:t>nu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7"/>
        </w:rPr>
        <w:t>er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4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4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7"/>
        </w:rPr>
        <w:t>io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8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requirements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6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entio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4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2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B5667"/>
          <w:spacing w:val="-2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ow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majo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98"/>
        </w:rPr>
        <w:t>fi.mctionalit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8"/>
          <w:w w:val="99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756775"/>
          <w:spacing w:val="0"/>
          <w:w w:val="148"/>
        </w:rPr>
        <w:t>;</w:t>
      </w:r>
      <w:r>
        <w:rPr>
          <w:rFonts w:ascii="Times New Roman" w:hAnsi="Times New Roman" w:cs="Times New Roman" w:eastAsia="Times New Roman"/>
          <w:sz w:val="23"/>
          <w:szCs w:val="23"/>
          <w:color w:val="756775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3"/>
          <w:w w:val="11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16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21"/>
          <w:w w:val="11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1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8"/>
          <w:w w:val="11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B5667"/>
          <w:spacing w:val="0"/>
          <w:w w:val="11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B5667"/>
          <w:spacing w:val="-13"/>
          <w:w w:val="11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-13"/>
          <w:w w:val="11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1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5"/>
          <w:w w:val="11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5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19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4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1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2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-9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2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10"/>
        </w:rPr>
        <w:t>ur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5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directio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7"/>
        </w:rPr>
        <w:t>and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8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6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9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5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-16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2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-9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followin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0"/>
          <w:w w:val="107"/>
        </w:rPr>
        <w:t>secti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1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126"/>
          <w:spacing w:val="-13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4F"/>
          <w:spacing w:val="-10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3A57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3130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82126"/>
          <w:spacing w:val="0"/>
          <w:w w:val="100"/>
        </w:rPr>
        <w:t>Tabl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82126"/>
          <w:spacing w:val="46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00"/>
        </w:rPr>
        <w:t>3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00"/>
        </w:rPr>
        <w:t>:</w:t>
      </w:r>
      <w:r>
        <w:rPr>
          <w:rFonts w:ascii="Arial" w:hAnsi="Arial" w:cs="Arial" w:eastAsia="Arial"/>
          <w:sz w:val="21"/>
          <w:szCs w:val="21"/>
          <w:color w:val="282126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13"/>
        </w:rPr>
        <w:t>Functiona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13"/>
        </w:rPr>
        <w:t>l</w:t>
      </w:r>
      <w:r>
        <w:rPr>
          <w:rFonts w:ascii="Arial" w:hAnsi="Arial" w:cs="Arial" w:eastAsia="Arial"/>
          <w:sz w:val="21"/>
          <w:szCs w:val="21"/>
          <w:color w:val="282126"/>
          <w:spacing w:val="-14"/>
          <w:w w:val="113"/>
        </w:rPr>
        <w:t> </w:t>
      </w:r>
      <w:r>
        <w:rPr>
          <w:rFonts w:ascii="Arial" w:hAnsi="Arial" w:cs="Arial" w:eastAsia="Arial"/>
          <w:sz w:val="21"/>
          <w:szCs w:val="21"/>
          <w:color w:val="282126"/>
          <w:spacing w:val="0"/>
          <w:w w:val="113"/>
        </w:rPr>
        <w:t>Requirements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126"/>
                <w:spacing w:val="0"/>
                <w:w w:val="100"/>
              </w:rPr>
              <w:t>10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11"/>
              </w:rPr>
              <w:t>Requirement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5" w:hRule="exact"/>
        </w:trPr>
        <w:tc>
          <w:tcPr>
            <w:tcW w:w="479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5"/>
              </w:rPr>
              <w:t>ETS-F-121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100" w:right="1117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6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724B34"/>
                <w:spacing w:val="-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6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0"/>
                <w:w w:val="100"/>
              </w:rPr>
              <w:t>ili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B424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4B424F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24F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send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alert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fications.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5" w:hRule="exact"/>
        </w:trPr>
        <w:tc>
          <w:tcPr>
            <w:tcW w:w="47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6"/>
              </w:rPr>
              <w:t>ETS-F-22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6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8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724B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-12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B424F"/>
                <w:spacing w:val="0"/>
                <w:w w:val="105"/>
              </w:rPr>
              <w:t>den</w:t>
            </w:r>
            <w:r>
              <w:rPr>
                <w:rFonts w:ascii="Arial" w:hAnsi="Arial" w:cs="Arial" w:eastAsia="Arial"/>
                <w:sz w:val="21"/>
                <w:szCs w:val="21"/>
                <w:color w:val="4B424F"/>
                <w:spacing w:val="-6"/>
                <w:w w:val="10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Acces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Management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2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6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8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724B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ce.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5"/>
              </w:rPr>
              <w:t>ETS-F-123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6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8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724B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6"/>
                <w:w w:val="106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B424F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B424F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B424F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4B424F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human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cons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6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623B2B"/>
                <w:spacing w:val="0"/>
                <w:w w:val="108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9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400" w:hRule="exact"/>
        </w:trPr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5"/>
              </w:rPr>
              <w:t>ETS-F-147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5" w:lineRule="auto"/>
              <w:ind w:left="90" w:right="235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6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8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724B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6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0"/>
                <w:w w:val="100"/>
              </w:rPr>
              <w:t>ili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B424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4B424F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24F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accep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process,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1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11"/>
                <w:w w:val="11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egr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0"/>
                <w:w w:val="11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9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B5667"/>
                <w:spacing w:val="0"/>
                <w:w w:val="11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5B5667"/>
                <w:spacing w:val="-15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ver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724B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ele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ronic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5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2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eases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7"/>
              </w:rPr>
              <w:t>of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terminolo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9"/>
                <w:w w:val="106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0"/>
              </w:rPr>
              <w:t>fro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SD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B5667"/>
                <w:spacing w:val="0"/>
                <w:w w:val="108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5B5667"/>
                <w:spacing w:val="-26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Nation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Library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Med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9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11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24F"/>
                <w:spacing w:val="0"/>
                <w:w w:val="100"/>
              </w:rPr>
              <w:t>(NLM)</w:t>
            </w:r>
            <w:r>
              <w:rPr>
                <w:rFonts w:ascii="Arial" w:hAnsi="Arial" w:cs="Arial" w:eastAsia="Arial"/>
                <w:sz w:val="21"/>
                <w:szCs w:val="21"/>
                <w:color w:val="4B424F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autho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5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tative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33A57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ces.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type w:val="continuous"/>
          <w:pgSz w:w="12240" w:h="15840"/>
          <w:pgMar w:top="1380" w:bottom="280" w:left="1220" w:right="122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5" w:hRule="exact"/>
        </w:trPr>
        <w:tc>
          <w:tcPr>
            <w:tcW w:w="47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7"/>
                <w:b/>
                <w:bCs/>
              </w:rPr>
              <w:t>ID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1"/>
                <w:w w:val="104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7"/>
                <w:b/>
                <w:bCs/>
              </w:rPr>
              <w:t>qui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5"/>
                <w:w w:val="108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1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645" w:hRule="exact"/>
        </w:trPr>
        <w:tc>
          <w:tcPr>
            <w:tcW w:w="479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9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-F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2"/>
                <w:w w:val="110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151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0" w:lineRule="auto"/>
              <w:ind w:left="90" w:right="125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7"/>
                <w:w w:val="11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6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expor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13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conte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kn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1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5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7"/>
                <w:w w:val="216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edge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art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4"/>
                <w:w w:val="11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1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1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4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5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2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orm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9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ntern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08"/>
              </w:rPr>
              <w:t>x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tern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consu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0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5"/>
                <w:w w:val="11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31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4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x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9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ort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mus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suppor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5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err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6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chec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6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7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31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ac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12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12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0"/>
              </w:rPr>
              <w:t>bl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8"/>
                <w:w w:val="11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she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6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9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4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14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9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4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gm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85" w:hRule="exact"/>
        </w:trPr>
        <w:tc>
          <w:tcPr>
            <w:tcW w:w="47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-F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2"/>
                <w:w w:val="110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20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49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8" w:lineRule="auto"/>
              <w:ind w:left="100" w:right="9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cap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bilit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ill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9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searchable,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ea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8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2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10"/>
              </w:rPr>
              <w:t>x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1"/>
                <w:w w:val="11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ens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6"/>
                <w:w w:val="11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le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4"/>
                <w:w w:val="11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k-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3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9"/>
                <w:w w:val="117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anguage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3"/>
                <w:w w:val="100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X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4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9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ucture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-F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2"/>
                <w:w w:val="110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8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78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100" w:right="163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cap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bilit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suppor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mechanism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1"/>
                <w:w w:val="109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egr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9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24"/>
                <w:w w:val="10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5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rom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tooling.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-F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2"/>
                <w:w w:val="110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7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63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41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cap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bilit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suppor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map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7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9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een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among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6"/>
                <w:w w:val="111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5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2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edge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09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fact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390" w:hRule="exact"/>
        </w:trPr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-F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10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1"/>
              </w:rPr>
              <w:t>9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90" w:right="70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6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0"/>
                <w:w w:val="112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12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5"/>
                <w:w w:val="112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kfl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12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12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4"/>
                <w:w w:val="11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manageme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6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eate,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oa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1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execut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ules.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9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so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coor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nat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0"/>
                <w:w w:val="108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orkfl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0"/>
                <w:w w:val="108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9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een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5"/>
                <w:w w:val="11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Termin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6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8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Servic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clie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1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0"/>
              </w:rPr>
              <w:t>pl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9"/>
                <w:w w:val="11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cations.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400" w:hRule="exact"/>
        </w:trPr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w w:val="106"/>
              </w:rPr>
              <w:t>OW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7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993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90" w:right="265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8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6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6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3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axono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1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mus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suppor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1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1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20"/>
                <w:w w:val="111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aying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conce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9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parentage,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hen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1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7"/>
                <w:w w:val="11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one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esen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ling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na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5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ga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he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22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pare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ag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3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lineag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9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9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conc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5"/>
                <w:w w:val="11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5"/>
              </w:rPr>
              <w:t>t.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390" w:hRule="exact"/>
        </w:trPr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-F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10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66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52" w:lineRule="auto"/>
              <w:ind w:left="100" w:right="43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8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que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A2F3B"/>
                <w:spacing w:val="0"/>
                <w:w w:val="100"/>
              </w:rPr>
              <w:t>10</w:t>
            </w:r>
            <w:r>
              <w:rPr>
                <w:rFonts w:ascii="Arial" w:hAnsi="Arial" w:cs="Arial" w:eastAsia="Arial"/>
                <w:sz w:val="22"/>
                <w:szCs w:val="22"/>
                <w:color w:val="3A2F3B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Staus,Tim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8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hor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Module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1"/>
                <w:w w:val="100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STAM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7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oning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all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enterp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termin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6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8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06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ces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co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ent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change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map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set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25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4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14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2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5D5967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5D5967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refset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8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9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conce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9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s,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ons.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2"/>
                <w:w w:val="123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199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219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7"/>
                <w:w w:val="109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7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09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3"/>
                <w:w w:val="10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7"/>
                <w:w w:val="109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9"/>
              </w:rPr>
              <w:t>il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23"/>
                <w:w w:val="10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9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9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9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desc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1"/>
              </w:rPr>
              <w:t>lo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11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6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he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We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Ontolog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9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anguage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2"/>
                <w:w w:val="100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profile.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2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703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8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6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all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1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administrator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9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8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inf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11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ma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permissions.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229" w:firstLine="10"/>
              <w:jc w:val="both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ilit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all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9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he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7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9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1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D5967"/>
                <w:spacing w:val="0"/>
                <w:w w:val="11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5D5967"/>
                <w:spacing w:val="-25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ela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6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3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8"/>
                <w:w w:val="113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3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bute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6"/>
                <w:w w:val="10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resente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5D5967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nolo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7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es.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7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100" w:right="76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8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6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defin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0"/>
                <w:w w:val="11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1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4"/>
                <w:w w:val="11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1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1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3"/>
                <w:w w:val="11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1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1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9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bu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4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ocess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module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ha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can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modified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-15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adap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business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requireme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856"/>
                <w:spacing w:val="1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40" w:bottom="720" w:left="1220" w:right="1220"/>
          <w:pgSz w:w="12240" w:h="15840"/>
        </w:sectPr>
      </w:pPr>
      <w:rPr/>
    </w:p>
    <w:p>
      <w:pPr>
        <w:spacing w:before="57" w:after="0" w:line="240" w:lineRule="auto"/>
        <w:ind w:left="220" w:right="-20"/>
        <w:jc w:val="left"/>
        <w:tabs>
          <w:tab w:pos="130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2.3.1.</w:t>
        <w:tab/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Overview</w:t>
      </w:r>
      <w:r>
        <w:rPr>
          <w:rFonts w:ascii="Arial" w:hAnsi="Arial" w:cs="Arial" w:eastAsia="Arial"/>
          <w:sz w:val="28"/>
          <w:szCs w:val="28"/>
          <w:color w:val="231F21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8"/>
          <w:szCs w:val="28"/>
          <w:color w:val="231F21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Functional</w:t>
      </w:r>
      <w:r>
        <w:rPr>
          <w:rFonts w:ascii="Arial" w:hAnsi="Arial" w:cs="Arial" w:eastAsia="Arial"/>
          <w:sz w:val="28"/>
          <w:szCs w:val="28"/>
          <w:color w:val="231F21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99"/>
          <w:b/>
          <w:bCs/>
        </w:rPr>
        <w:t>Workload/Performanc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99"/>
          <w:b/>
          <w:bCs/>
        </w:rPr>
        <w:t>e</w:t>
      </w:r>
      <w:r>
        <w:rPr>
          <w:rFonts w:ascii="Arial" w:hAnsi="Arial" w:cs="Arial" w:eastAsia="Arial"/>
          <w:sz w:val="28"/>
          <w:szCs w:val="28"/>
          <w:color w:val="231F21"/>
          <w:spacing w:val="-9"/>
          <w:w w:val="99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Requirements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5"/>
          <w:w w:val="109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9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3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1"/>
          <w:w w:val="109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9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9"/>
        </w:rPr>
        <w:t>ng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4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ta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22"/>
          <w:w w:val="12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0"/>
          <w:w w:val="12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33"/>
          <w:w w:val="12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2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2"/>
          <w:w w:val="11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12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0"/>
          <w:w w:val="11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10"/>
        </w:rPr>
        <w:t>ie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1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4"/>
        </w:rPr>
        <w:t>fu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04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1"/>
          <w:w w:val="10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7"/>
          <w:w w:val="104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4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1"/>
          <w:w w:val="104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4"/>
        </w:rPr>
        <w:t>nal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48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9"/>
          <w:w w:val="104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3"/>
          <w:w w:val="104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1"/>
          <w:w w:val="104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4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3"/>
          <w:w w:val="10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0"/>
          <w:w w:val="104"/>
        </w:rPr>
        <w:t>oad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1"/>
          <w:w w:val="104"/>
        </w:rPr>
        <w:t>/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4"/>
        </w:rPr>
        <w:t>perf01m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"/>
          <w:w w:val="104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4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4"/>
        </w:rPr>
        <w:t>ce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24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4"/>
        </w:rPr>
        <w:t>requireme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4"/>
          <w:w w:val="10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D385B"/>
          <w:spacing w:val="-11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0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D385B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37" w:lineRule="exact"/>
        <w:ind w:left="1864" w:right="1860"/>
        <w:jc w:val="center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Tab</w:t>
      </w:r>
      <w:r>
        <w:rPr>
          <w:rFonts w:ascii="Arial" w:hAnsi="Arial" w:cs="Arial" w:eastAsia="Arial"/>
          <w:sz w:val="21"/>
          <w:szCs w:val="21"/>
          <w:color w:val="231F21"/>
          <w:spacing w:val="-21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1"/>
          <w:szCs w:val="21"/>
          <w:color w:val="3A2F3B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1"/>
          <w:szCs w:val="21"/>
          <w:color w:val="3A2F3B"/>
          <w:spacing w:val="3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4:</w:t>
      </w:r>
      <w:r>
        <w:rPr>
          <w:rFonts w:ascii="Arial" w:hAnsi="Arial" w:cs="Arial" w:eastAsia="Arial"/>
          <w:sz w:val="21"/>
          <w:szCs w:val="21"/>
          <w:color w:val="231F21"/>
          <w:spacing w:val="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2"/>
          <w:b/>
          <w:bCs/>
          <w:position w:val="-1"/>
        </w:rPr>
        <w:t>Fu</w:t>
      </w:r>
      <w:r>
        <w:rPr>
          <w:rFonts w:ascii="Arial" w:hAnsi="Arial" w:cs="Arial" w:eastAsia="Arial"/>
          <w:sz w:val="21"/>
          <w:szCs w:val="21"/>
          <w:color w:val="231F21"/>
          <w:spacing w:val="-7"/>
          <w:w w:val="112"/>
          <w:b/>
          <w:bCs/>
          <w:position w:val="-1"/>
        </w:rPr>
        <w:t>n</w:t>
      </w:r>
      <w:r>
        <w:rPr>
          <w:rFonts w:ascii="Arial" w:hAnsi="Arial" w:cs="Arial" w:eastAsia="Arial"/>
          <w:sz w:val="21"/>
          <w:szCs w:val="21"/>
          <w:color w:val="3A2F3B"/>
          <w:spacing w:val="0"/>
          <w:w w:val="112"/>
          <w:b/>
          <w:bCs/>
          <w:position w:val="-1"/>
        </w:rPr>
        <w:t>c</w:t>
      </w:r>
      <w:r>
        <w:rPr>
          <w:rFonts w:ascii="Arial" w:hAnsi="Arial" w:cs="Arial" w:eastAsia="Arial"/>
          <w:sz w:val="21"/>
          <w:szCs w:val="21"/>
          <w:color w:val="3A2F3B"/>
          <w:spacing w:val="-10"/>
          <w:w w:val="112"/>
          <w:b/>
          <w:bCs/>
          <w:position w:val="-1"/>
        </w:rPr>
        <w:t>t</w:t>
      </w:r>
      <w:r>
        <w:rPr>
          <w:rFonts w:ascii="Arial" w:hAnsi="Arial" w:cs="Arial" w:eastAsia="Arial"/>
          <w:sz w:val="21"/>
          <w:szCs w:val="21"/>
          <w:color w:val="231F21"/>
          <w:spacing w:val="-17"/>
          <w:w w:val="112"/>
          <w:b/>
          <w:bCs/>
          <w:position w:val="-1"/>
        </w:rPr>
        <w:t>i</w:t>
      </w:r>
      <w:r>
        <w:rPr>
          <w:rFonts w:ascii="Arial" w:hAnsi="Arial" w:cs="Arial" w:eastAsia="Arial"/>
          <w:sz w:val="21"/>
          <w:szCs w:val="21"/>
          <w:color w:val="3A2F3B"/>
          <w:spacing w:val="-6"/>
          <w:w w:val="112"/>
          <w:b/>
          <w:bCs/>
          <w:position w:val="-1"/>
        </w:rPr>
        <w:t>o</w:t>
      </w:r>
      <w:r>
        <w:rPr>
          <w:rFonts w:ascii="Arial" w:hAnsi="Arial" w:cs="Arial" w:eastAsia="Arial"/>
          <w:sz w:val="21"/>
          <w:szCs w:val="21"/>
          <w:color w:val="231F21"/>
          <w:spacing w:val="-17"/>
          <w:w w:val="112"/>
          <w:b/>
          <w:bCs/>
          <w:position w:val="-1"/>
        </w:rPr>
        <w:t>n</w:t>
      </w:r>
      <w:r>
        <w:rPr>
          <w:rFonts w:ascii="Arial" w:hAnsi="Arial" w:cs="Arial" w:eastAsia="Arial"/>
          <w:sz w:val="21"/>
          <w:szCs w:val="21"/>
          <w:color w:val="3A2F3B"/>
          <w:spacing w:val="-4"/>
          <w:w w:val="112"/>
          <w:b/>
          <w:bCs/>
          <w:position w:val="-1"/>
        </w:rPr>
        <w:t>a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2"/>
          <w:b/>
          <w:bCs/>
          <w:position w:val="-1"/>
        </w:rPr>
        <w:t>l</w:t>
      </w:r>
      <w:r>
        <w:rPr>
          <w:rFonts w:ascii="Arial" w:hAnsi="Arial" w:cs="Arial" w:eastAsia="Arial"/>
          <w:sz w:val="21"/>
          <w:szCs w:val="21"/>
          <w:color w:val="231F21"/>
          <w:spacing w:val="-19"/>
          <w:w w:val="112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8"/>
          <w:b/>
          <w:bCs/>
          <w:position w:val="-1"/>
        </w:rPr>
        <w:t>W</w:t>
      </w:r>
      <w:r>
        <w:rPr>
          <w:rFonts w:ascii="Arial" w:hAnsi="Arial" w:cs="Arial" w:eastAsia="Arial"/>
          <w:sz w:val="21"/>
          <w:szCs w:val="21"/>
          <w:color w:val="3A2F3B"/>
          <w:spacing w:val="-3"/>
          <w:w w:val="108"/>
          <w:b/>
          <w:bCs/>
          <w:position w:val="-1"/>
        </w:rPr>
        <w:t>o</w:t>
      </w:r>
      <w:r>
        <w:rPr>
          <w:rFonts w:ascii="Arial" w:hAnsi="Arial" w:cs="Arial" w:eastAsia="Arial"/>
          <w:sz w:val="21"/>
          <w:szCs w:val="21"/>
          <w:color w:val="231F21"/>
          <w:spacing w:val="-1"/>
          <w:w w:val="108"/>
          <w:b/>
          <w:bCs/>
          <w:position w:val="-1"/>
        </w:rPr>
        <w:t>r</w:t>
      </w:r>
      <w:r>
        <w:rPr>
          <w:rFonts w:ascii="Arial" w:hAnsi="Arial" w:cs="Arial" w:eastAsia="Arial"/>
          <w:sz w:val="21"/>
          <w:szCs w:val="21"/>
          <w:color w:val="3A2F3B"/>
          <w:spacing w:val="-9"/>
          <w:w w:val="108"/>
          <w:b/>
          <w:bCs/>
          <w:position w:val="-1"/>
        </w:rPr>
        <w:t>k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8"/>
          <w:b/>
          <w:bCs/>
          <w:position w:val="-1"/>
        </w:rPr>
        <w:t>l</w:t>
      </w:r>
      <w:r>
        <w:rPr>
          <w:rFonts w:ascii="Arial" w:hAnsi="Arial" w:cs="Arial" w:eastAsia="Arial"/>
          <w:sz w:val="21"/>
          <w:szCs w:val="21"/>
          <w:color w:val="231F21"/>
          <w:spacing w:val="-6"/>
          <w:w w:val="108"/>
          <w:b/>
          <w:bCs/>
          <w:position w:val="-1"/>
        </w:rPr>
        <w:t>o</w:t>
      </w:r>
      <w:r>
        <w:rPr>
          <w:rFonts w:ascii="Arial" w:hAnsi="Arial" w:cs="Arial" w:eastAsia="Arial"/>
          <w:sz w:val="21"/>
          <w:szCs w:val="21"/>
          <w:color w:val="3A2F3B"/>
          <w:spacing w:val="3"/>
          <w:w w:val="108"/>
          <w:b/>
          <w:bCs/>
          <w:position w:val="-1"/>
        </w:rPr>
        <w:t>a</w:t>
      </w:r>
      <w:r>
        <w:rPr>
          <w:rFonts w:ascii="Arial" w:hAnsi="Arial" w:cs="Arial" w:eastAsia="Arial"/>
          <w:sz w:val="21"/>
          <w:szCs w:val="21"/>
          <w:color w:val="231F21"/>
          <w:spacing w:val="-17"/>
          <w:w w:val="108"/>
          <w:b/>
          <w:bCs/>
          <w:position w:val="-1"/>
        </w:rPr>
        <w:t>d</w:t>
      </w:r>
      <w:r>
        <w:rPr>
          <w:rFonts w:ascii="Arial" w:hAnsi="Arial" w:cs="Arial" w:eastAsia="Arial"/>
          <w:sz w:val="21"/>
          <w:szCs w:val="21"/>
          <w:color w:val="3A2F3B"/>
          <w:spacing w:val="-5"/>
          <w:w w:val="108"/>
          <w:b/>
          <w:bCs/>
          <w:position w:val="-1"/>
        </w:rPr>
        <w:t>/</w:t>
      </w:r>
      <w:r>
        <w:rPr>
          <w:rFonts w:ascii="Arial" w:hAnsi="Arial" w:cs="Arial" w:eastAsia="Arial"/>
          <w:sz w:val="21"/>
          <w:szCs w:val="21"/>
          <w:color w:val="231F21"/>
          <w:spacing w:val="-8"/>
          <w:w w:val="108"/>
          <w:b/>
          <w:bCs/>
          <w:position w:val="-1"/>
        </w:rPr>
        <w:t>P</w:t>
      </w:r>
      <w:r>
        <w:rPr>
          <w:rFonts w:ascii="Arial" w:hAnsi="Arial" w:cs="Arial" w:eastAsia="Arial"/>
          <w:sz w:val="21"/>
          <w:szCs w:val="21"/>
          <w:color w:val="3A2F3B"/>
          <w:spacing w:val="-5"/>
          <w:w w:val="108"/>
          <w:b/>
          <w:bCs/>
          <w:position w:val="-1"/>
        </w:rPr>
        <w:t>e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8"/>
          <w:b/>
          <w:bCs/>
          <w:position w:val="-1"/>
        </w:rPr>
        <w:t>rfor</w:t>
      </w:r>
      <w:r>
        <w:rPr>
          <w:rFonts w:ascii="Arial" w:hAnsi="Arial" w:cs="Arial" w:eastAsia="Arial"/>
          <w:sz w:val="21"/>
          <w:szCs w:val="21"/>
          <w:color w:val="231F21"/>
          <w:spacing w:val="-15"/>
          <w:w w:val="108"/>
          <w:b/>
          <w:bCs/>
          <w:position w:val="-1"/>
        </w:rPr>
        <w:t>m</w:t>
      </w:r>
      <w:r>
        <w:rPr>
          <w:rFonts w:ascii="Arial" w:hAnsi="Arial" w:cs="Arial" w:eastAsia="Arial"/>
          <w:sz w:val="21"/>
          <w:szCs w:val="21"/>
          <w:color w:val="3A2F3B"/>
          <w:spacing w:val="-3"/>
          <w:w w:val="108"/>
          <w:b/>
          <w:bCs/>
          <w:position w:val="-1"/>
        </w:rPr>
        <w:t>a</w:t>
      </w:r>
      <w:r>
        <w:rPr>
          <w:rFonts w:ascii="Arial" w:hAnsi="Arial" w:cs="Arial" w:eastAsia="Arial"/>
          <w:sz w:val="21"/>
          <w:szCs w:val="21"/>
          <w:color w:val="231F21"/>
          <w:spacing w:val="-6"/>
          <w:w w:val="108"/>
          <w:b/>
          <w:bCs/>
          <w:position w:val="-1"/>
        </w:rPr>
        <w:t>n</w:t>
      </w:r>
      <w:r>
        <w:rPr>
          <w:rFonts w:ascii="Arial" w:hAnsi="Arial" w:cs="Arial" w:eastAsia="Arial"/>
          <w:sz w:val="21"/>
          <w:szCs w:val="21"/>
          <w:color w:val="3A2F3B"/>
          <w:spacing w:val="0"/>
          <w:w w:val="108"/>
          <w:b/>
          <w:bCs/>
          <w:position w:val="-1"/>
        </w:rPr>
        <w:t>ce</w:t>
      </w:r>
      <w:r>
        <w:rPr>
          <w:rFonts w:ascii="Arial" w:hAnsi="Arial" w:cs="Arial" w:eastAsia="Arial"/>
          <w:sz w:val="21"/>
          <w:szCs w:val="21"/>
          <w:color w:val="3A2F3B"/>
          <w:spacing w:val="-14"/>
          <w:w w:val="108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5"/>
          <w:b/>
          <w:bCs/>
          <w:position w:val="-1"/>
        </w:rPr>
        <w:t>Requi</w:t>
      </w:r>
      <w:r>
        <w:rPr>
          <w:rFonts w:ascii="Arial" w:hAnsi="Arial" w:cs="Arial" w:eastAsia="Arial"/>
          <w:sz w:val="21"/>
          <w:szCs w:val="21"/>
          <w:color w:val="231F21"/>
          <w:spacing w:val="-4"/>
          <w:w w:val="106"/>
          <w:b/>
          <w:bCs/>
          <w:position w:val="-1"/>
        </w:rPr>
        <w:t>r</w:t>
      </w:r>
      <w:r>
        <w:rPr>
          <w:rFonts w:ascii="Arial" w:hAnsi="Arial" w:cs="Arial" w:eastAsia="Arial"/>
          <w:sz w:val="21"/>
          <w:szCs w:val="21"/>
          <w:color w:val="3A2F3B"/>
          <w:spacing w:val="-14"/>
          <w:w w:val="118"/>
          <w:b/>
          <w:bCs/>
          <w:position w:val="-1"/>
        </w:rPr>
        <w:t>e</w:t>
      </w:r>
      <w:r>
        <w:rPr>
          <w:rFonts w:ascii="Arial" w:hAnsi="Arial" w:cs="Arial" w:eastAsia="Arial"/>
          <w:sz w:val="21"/>
          <w:szCs w:val="21"/>
          <w:color w:val="231F21"/>
          <w:spacing w:val="-13"/>
          <w:w w:val="112"/>
          <w:b/>
          <w:bCs/>
          <w:position w:val="-1"/>
        </w:rPr>
        <w:t>m</w:t>
      </w:r>
      <w:r>
        <w:rPr>
          <w:rFonts w:ascii="Arial" w:hAnsi="Arial" w:cs="Arial" w:eastAsia="Arial"/>
          <w:sz w:val="21"/>
          <w:szCs w:val="21"/>
          <w:color w:val="3A2F3B"/>
          <w:spacing w:val="-16"/>
          <w:w w:val="118"/>
          <w:b/>
          <w:bCs/>
          <w:position w:val="-1"/>
        </w:rPr>
        <w:t>e</w:t>
      </w:r>
      <w:r>
        <w:rPr>
          <w:rFonts w:ascii="Arial" w:hAnsi="Arial" w:cs="Arial" w:eastAsia="Arial"/>
          <w:sz w:val="21"/>
          <w:szCs w:val="21"/>
          <w:color w:val="231F21"/>
          <w:spacing w:val="-11"/>
          <w:w w:val="110"/>
          <w:b/>
          <w:bCs/>
          <w:position w:val="-1"/>
        </w:rPr>
        <w:t>n</w:t>
      </w:r>
      <w:r>
        <w:rPr>
          <w:rFonts w:ascii="Arial" w:hAnsi="Arial" w:cs="Arial" w:eastAsia="Arial"/>
          <w:sz w:val="21"/>
          <w:szCs w:val="21"/>
          <w:color w:val="3A2F3B"/>
          <w:spacing w:val="-9"/>
          <w:w w:val="125"/>
          <w:b/>
          <w:bCs/>
          <w:position w:val="-1"/>
        </w:rPr>
        <w:t>t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8"/>
          <w:b/>
          <w:bCs/>
          <w:position w:val="-1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10" w:lineRule="exact"/>
        <w:jc w:val="left"/>
        <w:rPr>
          <w:sz w:val="1"/>
          <w:szCs w:val="1"/>
        </w:rPr>
      </w:pPr>
      <w:rPr/>
      <w:r>
        <w:rPr>
          <w:sz w:val="1"/>
          <w:szCs w:val="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9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7"/>
                <w:b/>
                <w:bCs/>
              </w:rPr>
              <w:t>ID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6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1"/>
                <w:w w:val="104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quire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3"/>
                <w:w w:val="106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1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10"/>
                <w:b/>
                <w:bCs/>
              </w:rPr>
              <w:t>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9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2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6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843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04859"/>
                <w:spacing w:val="-1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eb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ap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8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4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ica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component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expecte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suppor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8"/>
                <w:w w:val="111"/>
              </w:rPr>
              <w:t>5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2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000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9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stere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1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-18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600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conc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users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11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udes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STS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staff,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KBS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staff,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con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1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7"/>
                <w:w w:val="11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act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1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5"/>
                <w:w w:val="11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0"/>
                <w:w w:val="11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25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fi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staff,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et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7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504859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9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A2F3B"/>
                <w:spacing w:val="0"/>
                <w:w w:val="105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86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90" w:right="386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ditin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env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5"/>
                <w:w w:val="105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6"/>
                <w:w w:val="105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onment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7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suppor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classifica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mus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2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3B3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F3B36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3B3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clas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ent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11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min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6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30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seconds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9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-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ementall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classif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ad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7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ve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3B36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4F3B36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3B36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9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500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5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0"/>
                <w:w w:val="108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26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seconds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7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less.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9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6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303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ese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environment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mus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suppor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Rese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computatio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15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10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22"/>
                <w:w w:val="11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000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7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memb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9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0"/>
                <w:w w:val="109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13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computa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paren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eset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85B"/>
                <w:spacing w:val="-2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3B36"/>
                <w:spacing w:val="0"/>
                <w:w w:val="100"/>
              </w:rPr>
              <w:t>tha</w:t>
            </w:r>
            <w:r>
              <w:rPr>
                <w:rFonts w:ascii="Arial" w:hAnsi="Arial" w:cs="Arial" w:eastAsia="Arial"/>
                <w:sz w:val="21"/>
                <w:szCs w:val="21"/>
                <w:color w:val="4F3B36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3B36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9"/>
                <w:w w:val="111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1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1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1"/>
              </w:rPr>
              <w:t>seconds.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4" w:after="0" w:line="240" w:lineRule="auto"/>
        <w:ind w:left="220" w:right="-20"/>
        <w:jc w:val="left"/>
        <w:tabs>
          <w:tab w:pos="130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2.3.2.</w:t>
        <w:tab/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Overview</w:t>
      </w:r>
      <w:r>
        <w:rPr>
          <w:rFonts w:ascii="Arial" w:hAnsi="Arial" w:cs="Arial" w:eastAsia="Arial"/>
          <w:sz w:val="28"/>
          <w:szCs w:val="28"/>
          <w:color w:val="231F21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8"/>
          <w:szCs w:val="28"/>
          <w:color w:val="231F21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Operational</w:t>
      </w:r>
      <w:r>
        <w:rPr>
          <w:rFonts w:ascii="Arial" w:hAnsi="Arial" w:cs="Arial" w:eastAsia="Arial"/>
          <w:sz w:val="28"/>
          <w:szCs w:val="28"/>
          <w:color w:val="231F21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Requirements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bel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2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22"/>
          <w:w w:val="12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20"/>
          <w:w w:val="12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3"/>
          <w:w w:val="12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0"/>
          <w:w w:val="12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24"/>
          <w:w w:val="12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0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6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7"/>
          <w:w w:val="106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3B36"/>
          <w:spacing w:val="0"/>
          <w:w w:val="106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F3B36"/>
          <w:spacing w:val="-5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2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3B36"/>
          <w:spacing w:val="-8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6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26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6"/>
        </w:rPr>
        <w:t>requireme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4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D385B"/>
          <w:spacing w:val="-12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0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8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D385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7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3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5"/>
        </w:rPr>
        <w:t>project.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97" w:after="0" w:line="294" w:lineRule="exact"/>
        <w:ind w:left="3080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65.5pt;margin-top:18.486719pt;width:481.5pt;height:319.5pt;mso-position-horizontal-relative:page;mso-position-vertical-relative:paragraph;z-index:-10769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380" w:hRule="exact"/>
                    </w:trPr>
                    <w:tc>
                      <w:tcPr>
                        <w:tcW w:w="14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7"/>
                            <w:b/>
                            <w:bCs/>
                          </w:rPr>
                          <w:t>ID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80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w w:val="105"/>
                            <w:b/>
                            <w:bCs/>
                          </w:rPr>
                          <w:t>Requi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5"/>
                            <w:w w:val="106"/>
                            <w:b/>
                            <w:bCs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4"/>
                            <w:w w:val="118"/>
                            <w:b/>
                            <w:bCs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6"/>
                            <w:b/>
                            <w:bCs/>
                          </w:rPr>
                          <w:t>ment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640" w:hRule="exact"/>
                    </w:trPr>
                    <w:tc>
                      <w:tcPr>
                        <w:tcW w:w="14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80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8" w:lineRule="auto"/>
                          <w:ind w:left="100" w:right="303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syste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shall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em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5"/>
                            <w:w w:val="105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3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7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esponsive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4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00"/>
                          </w:rPr>
                          <w:t>ll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2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12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mes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,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2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-6"/>
                            <w:w w:val="114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13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0"/>
                            <w:w w:val="11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0"/>
                            <w:w w:val="115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-1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no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4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7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5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2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second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lag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5"/>
                            <w:w w:val="109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0"/>
                            <w:w w:val="109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-10"/>
                            <w:w w:val="109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een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4"/>
                            <w:w w:val="109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user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3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ac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7"/>
                            <w:w w:val="106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3"/>
                            <w:w w:val="108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8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45B67"/>
                            <w:spacing w:val="0"/>
                            <w:w w:val="134"/>
                          </w:rPr>
                          <w:t>,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45B67"/>
                            <w:spacing w:val="-2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3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syste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esponse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3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ac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6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7"/>
                            <w:w w:val="108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630" w:hRule="exact"/>
                    </w:trPr>
                    <w:tc>
                      <w:tcPr>
                        <w:tcW w:w="14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80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Syste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7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esponse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5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12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mes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page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1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oad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12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mes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shall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be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con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3"/>
                            <w:w w:val="105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stent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-16"/>
                            <w:w w:val="100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it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4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3"/>
                          </w:rPr>
                          <w:t>VA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18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w w:val="105"/>
                          </w:rPr>
                          <w:t>standard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8"/>
                            <w:w w:val="106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0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890" w:hRule="exact"/>
                    </w:trPr>
                    <w:tc>
                      <w:tcPr>
                        <w:tcW w:w="14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2"/>
                          </w:rPr>
                          <w:t>3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80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53" w:lineRule="auto"/>
                          <w:ind w:left="100" w:right="236" w:firstLine="1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w w:val="105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5"/>
                            <w:w w:val="105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ntenanc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8"/>
                            <w:w w:val="106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34"/>
                          </w:rPr>
                          <w:t>,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nclu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1"/>
                            <w:w w:val="106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ng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5"/>
                            <w:w w:val="108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ntenanc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externall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3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dev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4"/>
                            <w:w w:val="107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1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oped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4"/>
                          </w:rPr>
                          <w:t>software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4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inc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5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4"/>
                            <w:w w:val="108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porate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0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nt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applica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8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34"/>
                          </w:rPr>
                          <w:t>,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shall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be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scheduled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4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00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3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ing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5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3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0"/>
                          </w:rPr>
                          <w:t>ff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2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peak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ho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00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5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5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3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3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3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co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8"/>
                            <w:w w:val="100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9"/>
                            <w:w w:val="100"/>
                          </w:rPr>
                          <w:t>j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unctio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5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-6"/>
                            <w:w w:val="114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13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0"/>
                            <w:w w:val="11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0"/>
                            <w:w w:val="115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-1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7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4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5"/>
                            <w:w w:val="100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evan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4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5"/>
                            <w:w w:val="108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ntenanc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schedule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8"/>
                            <w:w w:val="105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650" w:hRule="exact"/>
                    </w:trPr>
                    <w:tc>
                      <w:tcPr>
                        <w:tcW w:w="14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9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5"/>
                          </w:rPr>
                          <w:t>4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80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55" w:lineRule="auto"/>
                          <w:ind w:left="100" w:right="74" w:firstLine="1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1"/>
                            <w:w w:val="149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nformatio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abou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3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7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esponse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4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tim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degrada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5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res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08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12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ng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6"/>
                            <w:w w:val="100"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6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3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unsched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05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1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4"/>
                          </w:rPr>
                          <w:t>system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4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outage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othe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event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3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that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degrade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4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syste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func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5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4"/>
                          </w:rPr>
                          <w:t>onalit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an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9"/>
                            <w:w w:val="107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-6"/>
                            <w:w w:val="101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or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perf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5"/>
                            <w:w w:val="107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4"/>
                            <w:w w:val="107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mance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6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shall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be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-1"/>
                            <w:w w:val="106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sse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9"/>
                            <w:w w:val="106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nate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user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3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communit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4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-6"/>
                            <w:w w:val="114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13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15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3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30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9"/>
                            <w:w w:val="108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nute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occ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07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3"/>
                            <w:w w:val="118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renc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0"/>
                            <w:w w:val="107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no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9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ficatio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shall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nclude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4"/>
                          </w:rPr>
                          <w:t>nforma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des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8"/>
                            <w:w w:val="108"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4"/>
                            <w:w w:val="108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ibed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0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3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0"/>
                            <w:w w:val="106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0"/>
                            <w:w w:val="107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cu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3"/>
                            <w:w w:val="105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ent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0" w:after="0" w:line="225" w:lineRule="exact"/>
                          <w:ind w:left="9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Automate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3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Notificatio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4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Repor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8"/>
                            <w:w w:val="105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ng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-11"/>
                            <w:w w:val="100"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AN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8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0"/>
                            <w:w w:val="100"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4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templat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3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5"/>
                            <w:w w:val="108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13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nt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5"/>
                            <w:w w:val="108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ned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by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VA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Service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1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w w:val="106"/>
                          </w:rPr>
                          <w:t>De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3"/>
                            <w:w w:val="106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2"/>
                            <w:w w:val="111"/>
                          </w:rPr>
                          <w:t>k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business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4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mpac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mus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be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note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8"/>
                            <w:w w:val="107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0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640" w:hRule="exact"/>
                    </w:trPr>
                    <w:tc>
                      <w:tcPr>
                        <w:tcW w:w="14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21"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80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8" w:lineRule="auto"/>
                          <w:ind w:left="90" w:right="56" w:firstLine="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6"/>
                            <w:w w:val="100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6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7"/>
                            <w:w w:val="100"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3"/>
                            <w:w w:val="100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de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5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eal-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me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mo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08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to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3"/>
                            <w:w w:val="106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13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2"/>
                          </w:rPr>
                          <w:t>ng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solutio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du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3"/>
                            <w:w w:val="107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13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2"/>
                          </w:rPr>
                          <w:t>ng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5"/>
                            <w:w w:val="108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ntenanc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-6"/>
                            <w:w w:val="114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13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0"/>
                          </w:rPr>
                          <w:t>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1"/>
                            <w:w w:val="11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2"/>
                            <w:w w:val="107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0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or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-6"/>
                            <w:w w:val="108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hen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"/>
                            <w:w w:val="10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0"/>
                            <w:w w:val="100"/>
                          </w:rPr>
                          <w:t>technica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0"/>
                            <w:w w:val="100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1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issue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9"/>
                            <w:w w:val="106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-4"/>
                            <w:w w:val="119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5"/>
                            <w:w w:val="116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6"/>
                            <w:w w:val="118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5"/>
                            <w:w w:val="110"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1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ems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occ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00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3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-16"/>
                            <w:w w:val="100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hich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4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may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require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3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5"/>
                            <w:w w:val="116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4"/>
                          </w:rPr>
                          <w:t>eventa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9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ve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ba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7"/>
                            <w:w w:val="108"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1"/>
                          </w:rPr>
                          <w:t>k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1"/>
                            <w:w w:val="109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890" w:hRule="exact"/>
                    </w:trPr>
                    <w:tc>
                      <w:tcPr>
                        <w:tcW w:w="14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1"/>
                          </w:rPr>
                          <w:t>6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80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8" w:lineRule="auto"/>
                          <w:ind w:left="100" w:right="456" w:firstLine="1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w w:val="107"/>
                          </w:rPr>
                          <w:t>No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6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9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4"/>
                          </w:rPr>
                          <w:t>fica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sched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05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11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5"/>
                            <w:w w:val="108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ntenanc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pe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"/>
                            <w:w w:val="106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ods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that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require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3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ser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7"/>
                            <w:w w:val="106"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8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ce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be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of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6"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ine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3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1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that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may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0"/>
                            <w:w w:val="100"/>
                          </w:rPr>
                          <w:t>de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-11"/>
                            <w:w w:val="100"/>
                          </w:rPr>
                          <w:t>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6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ade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5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syste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perf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5"/>
                            <w:w w:val="107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4"/>
                            <w:w w:val="107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mance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4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4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00"/>
                          </w:rPr>
                          <w:t>ll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2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be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16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sseminate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the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us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4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3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commu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06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1"/>
                            <w:w w:val="115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B4634"/>
                            <w:spacing w:val="-13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2"/>
                            <w:w w:val="113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mum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48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hours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5"/>
                            <w:w w:val="100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3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ior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4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sched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2"/>
                            <w:w w:val="105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1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5"/>
                          </w:rPr>
                          <w:t>event.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630" w:hRule="exact"/>
                    </w:trPr>
                    <w:tc>
                      <w:tcPr>
                        <w:tcW w:w="14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5" w:after="0" w:line="240" w:lineRule="auto"/>
                          <w:ind w:left="10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3A2F3B"/>
                            <w:spacing w:val="0"/>
                            <w:w w:val="114"/>
                          </w:rPr>
                          <w:t>7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80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43" w:after="0" w:line="258" w:lineRule="auto"/>
                          <w:ind w:left="110" w:right="412" w:firstLine="-1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syste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shall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be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99.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3"/>
                            <w:w w:val="100"/>
                          </w:rPr>
                          <w:t>9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0"/>
                            <w:w w:val="100"/>
                          </w:rPr>
                          <w:t>%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2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av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5"/>
                            <w:w w:val="109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09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21"/>
                            <w:w w:val="109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able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8"/>
                            <w:w w:val="109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Monda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9"/>
                            <w:w w:val="106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7"/>
                            <w:w w:val="123"/>
                          </w:rPr>
                          <w:t>-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8"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"/>
                            <w:w w:val="109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9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3"/>
                          </w:rPr>
                          <w:t>day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34"/>
                          </w:rPr>
                          <w:t>,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3"/>
                          </w:rPr>
                          <w:t>6:00A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3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1"/>
                            <w:w w:val="113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3B36"/>
                            <w:spacing w:val="2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1"/>
                            <w:w w:val="112"/>
                          </w:rPr>
                          <w:t>3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3"/>
                            <w:w w:val="142"/>
                          </w:rPr>
                          <w:t>: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7"/>
                          </w:rPr>
                          <w:t>00AM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1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8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2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syste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sh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4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00"/>
                          </w:rPr>
                          <w:t>ll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3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be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9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3"/>
                            <w:w w:val="100"/>
                          </w:rPr>
                          <w:t>8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0"/>
                            <w:w w:val="100"/>
                          </w:rPr>
                          <w:t>%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859"/>
                            <w:spacing w:val="2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av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7"/>
                            <w:w w:val="109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09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-10"/>
                            <w:w w:val="109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9"/>
                          </w:rPr>
                          <w:t>able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11"/>
                            <w:w w:val="109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1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0"/>
                          </w:rPr>
                          <w:t>an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6"/>
                          </w:rPr>
                          <w:t>annu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4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2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0"/>
                            <w:w w:val="107"/>
                          </w:rPr>
                          <w:t>basi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A2F3B"/>
                            <w:spacing w:val="-8"/>
                            <w:w w:val="107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85B"/>
                            <w:spacing w:val="0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1"/>
          <w:spacing w:val="-9"/>
          <w:w w:val="100"/>
          <w:position w:val="-1"/>
        </w:rPr>
        <w:t>a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b</w:t>
      </w:r>
      <w:r>
        <w:rPr>
          <w:rFonts w:ascii="Arial" w:hAnsi="Arial" w:cs="Arial" w:eastAsia="Arial"/>
          <w:sz w:val="21"/>
          <w:szCs w:val="21"/>
          <w:color w:val="231F21"/>
          <w:spacing w:val="-13"/>
          <w:w w:val="100"/>
          <w:b/>
          <w:bCs/>
          <w:position w:val="-1"/>
        </w:rPr>
        <w:t>l</w:t>
      </w:r>
      <w:r>
        <w:rPr>
          <w:rFonts w:ascii="Times New Roman" w:hAnsi="Times New Roman" w:cs="Times New Roman" w:eastAsia="Times New Roman"/>
          <w:sz w:val="26"/>
          <w:szCs w:val="26"/>
          <w:color w:val="3A2F3B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6"/>
          <w:szCs w:val="26"/>
          <w:color w:val="3A2F3B"/>
          <w:spacing w:val="56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5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17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-26"/>
          <w:w w:val="164"/>
          <w:b/>
          <w:bCs/>
          <w:position w:val="-1"/>
        </w:rPr>
        <w:t>0</w:t>
      </w:r>
      <w:r>
        <w:rPr>
          <w:rFonts w:ascii="Arial" w:hAnsi="Arial" w:cs="Arial" w:eastAsia="Arial"/>
          <w:sz w:val="21"/>
          <w:szCs w:val="21"/>
          <w:color w:val="231F21"/>
          <w:spacing w:val="-13"/>
          <w:w w:val="112"/>
          <w:b/>
          <w:bCs/>
          <w:position w:val="-1"/>
        </w:rPr>
        <w:t>m</w:t>
      </w:r>
      <w:r>
        <w:rPr>
          <w:rFonts w:ascii="Arial" w:hAnsi="Arial" w:cs="Arial" w:eastAsia="Arial"/>
          <w:sz w:val="21"/>
          <w:szCs w:val="21"/>
          <w:color w:val="3A2F3B"/>
          <w:spacing w:val="-3"/>
          <w:w w:val="108"/>
          <w:b/>
          <w:bCs/>
          <w:position w:val="-1"/>
        </w:rPr>
        <w:t>e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7"/>
          <w:b/>
          <w:bCs/>
          <w:position w:val="-1"/>
        </w:rPr>
        <w:t>r</w:t>
      </w:r>
      <w:r>
        <w:rPr>
          <w:rFonts w:ascii="Arial" w:hAnsi="Arial" w:cs="Arial" w:eastAsia="Arial"/>
          <w:sz w:val="21"/>
          <w:szCs w:val="21"/>
          <w:color w:val="231F21"/>
          <w:spacing w:val="-12"/>
          <w:w w:val="107"/>
          <w:b/>
          <w:bCs/>
          <w:position w:val="-1"/>
        </w:rPr>
        <w:t>a</w:t>
      </w:r>
      <w:r>
        <w:rPr>
          <w:rFonts w:ascii="Arial" w:hAnsi="Arial" w:cs="Arial" w:eastAsia="Arial"/>
          <w:sz w:val="21"/>
          <w:szCs w:val="21"/>
          <w:color w:val="3A2F3B"/>
          <w:spacing w:val="-11"/>
          <w:w w:val="125"/>
          <w:b/>
          <w:bCs/>
          <w:position w:val="-1"/>
        </w:rPr>
        <w:t>t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87"/>
          <w:b/>
          <w:bCs/>
          <w:position w:val="-1"/>
        </w:rPr>
        <w:t>1o</w:t>
      </w:r>
      <w:r>
        <w:rPr>
          <w:rFonts w:ascii="Arial" w:hAnsi="Arial" w:cs="Arial" w:eastAsia="Arial"/>
          <w:sz w:val="21"/>
          <w:szCs w:val="21"/>
          <w:color w:val="231F21"/>
          <w:spacing w:val="-5"/>
          <w:w w:val="87"/>
          <w:b/>
          <w:bCs/>
          <w:position w:val="-1"/>
        </w:rPr>
        <w:t>n</w:t>
      </w:r>
      <w:r>
        <w:rPr>
          <w:rFonts w:ascii="Arial" w:hAnsi="Arial" w:cs="Arial" w:eastAsia="Arial"/>
          <w:sz w:val="21"/>
          <w:szCs w:val="21"/>
          <w:color w:val="3A2F3B"/>
          <w:spacing w:val="4"/>
          <w:w w:val="108"/>
          <w:b/>
          <w:bCs/>
          <w:position w:val="-1"/>
        </w:rPr>
        <w:t>a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30"/>
          <w:b/>
          <w:bCs/>
          <w:position w:val="-1"/>
        </w:rPr>
        <w:t>I</w:t>
      </w:r>
      <w:r>
        <w:rPr>
          <w:rFonts w:ascii="Arial" w:hAnsi="Arial" w:cs="Arial" w:eastAsia="Arial"/>
          <w:sz w:val="21"/>
          <w:szCs w:val="21"/>
          <w:color w:val="231F21"/>
          <w:spacing w:val="-16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-17"/>
          <w:w w:val="111"/>
          <w:b/>
          <w:bCs/>
          <w:position w:val="-1"/>
        </w:rPr>
        <w:t>R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94"/>
          <w:b/>
          <w:bCs/>
          <w:position w:val="-1"/>
        </w:rPr>
        <w:t>eQUi</w:t>
      </w:r>
      <w:r>
        <w:rPr>
          <w:rFonts w:ascii="Arial" w:hAnsi="Arial" w:cs="Arial" w:eastAsia="Arial"/>
          <w:sz w:val="21"/>
          <w:szCs w:val="21"/>
          <w:color w:val="231F21"/>
          <w:spacing w:val="-5"/>
          <w:w w:val="95"/>
          <w:b/>
          <w:bCs/>
          <w:position w:val="-1"/>
        </w:rPr>
        <w:t>r</w:t>
      </w:r>
      <w:r>
        <w:rPr>
          <w:rFonts w:ascii="Arial" w:hAnsi="Arial" w:cs="Arial" w:eastAsia="Arial"/>
          <w:sz w:val="21"/>
          <w:szCs w:val="21"/>
          <w:color w:val="3A2F3B"/>
          <w:spacing w:val="-14"/>
          <w:w w:val="118"/>
          <w:b/>
          <w:bCs/>
          <w:position w:val="-1"/>
        </w:rPr>
        <w:t>e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5"/>
          <w:b/>
          <w:bCs/>
          <w:position w:val="-1"/>
        </w:rPr>
        <w:t>ments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2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4" w:after="0" w:line="240" w:lineRule="auto"/>
        <w:ind w:left="220" w:right="-20"/>
        <w:jc w:val="left"/>
        <w:tabs>
          <w:tab w:pos="130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2.3.3.</w:t>
        <w:tab/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Overview</w:t>
      </w:r>
      <w:r>
        <w:rPr>
          <w:rFonts w:ascii="Arial" w:hAnsi="Arial" w:cs="Arial" w:eastAsia="Arial"/>
          <w:sz w:val="28"/>
          <w:szCs w:val="28"/>
          <w:color w:val="231F21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8"/>
          <w:szCs w:val="28"/>
          <w:color w:val="231F21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th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8"/>
          <w:szCs w:val="28"/>
          <w:color w:val="231F21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Technical</w:t>
      </w:r>
      <w:r>
        <w:rPr>
          <w:rFonts w:ascii="Arial" w:hAnsi="Arial" w:cs="Arial" w:eastAsia="Arial"/>
          <w:sz w:val="28"/>
          <w:szCs w:val="28"/>
          <w:color w:val="231F21"/>
          <w:spacing w:val="-19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Requirements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0"/>
          <w:w w:val="100"/>
        </w:rPr>
        <w:t>ow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8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0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0"/>
          <w:w w:val="111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11"/>
        </w:rPr>
        <w:t>id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0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25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6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5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12"/>
        </w:rPr>
        <w:t>ve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2"/>
          <w:w w:val="112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0"/>
          <w:w w:val="112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7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0"/>
          <w:w w:val="112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2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techni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7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5"/>
        </w:rPr>
        <w:t>req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7"/>
          <w:w w:val="106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7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0"/>
          <w:w w:val="105"/>
        </w:rPr>
        <w:t>em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0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A2F3B"/>
          <w:spacing w:val="-11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9"/>
          <w:spacing w:val="-10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6B4634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523" w:top="1380" w:bottom="720" w:left="1220" w:right="1220"/>
          <w:pgSz w:w="12240" w:h="15840"/>
        </w:sectPr>
      </w:pPr>
      <w:rPr/>
    </w:p>
    <w:p>
      <w:pPr>
        <w:spacing w:before="76" w:after="0" w:line="282" w:lineRule="exact"/>
        <w:ind w:left="3180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41F23"/>
          <w:spacing w:val="0"/>
          <w:w w:val="100"/>
          <w:b/>
          <w:bCs/>
          <w:position w:val="1"/>
        </w:rPr>
        <w:t>T</w:t>
      </w:r>
      <w:r>
        <w:rPr>
          <w:rFonts w:ascii="Arial" w:hAnsi="Arial" w:cs="Arial" w:eastAsia="Arial"/>
          <w:sz w:val="21"/>
          <w:szCs w:val="21"/>
          <w:color w:val="241F23"/>
          <w:spacing w:val="-15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0"/>
          <w:b/>
          <w:bCs/>
          <w:position w:val="1"/>
        </w:rPr>
        <w:t>b</w:t>
      </w:r>
      <w:r>
        <w:rPr>
          <w:rFonts w:ascii="Arial" w:hAnsi="Arial" w:cs="Arial" w:eastAsia="Arial"/>
          <w:sz w:val="21"/>
          <w:szCs w:val="21"/>
          <w:color w:val="241F23"/>
          <w:spacing w:val="-13"/>
          <w:w w:val="100"/>
          <w:b/>
          <w:bCs/>
          <w:position w:val="1"/>
        </w:rPr>
        <w:t>l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41F23"/>
          <w:spacing w:val="1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0"/>
          <w:b/>
          <w:bCs/>
          <w:position w:val="1"/>
        </w:rPr>
        <w:t>6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0"/>
          <w:b/>
          <w:bCs/>
          <w:position w:val="1"/>
        </w:rPr>
        <w:t> </w:t>
      </w:r>
      <w:r>
        <w:rPr>
          <w:rFonts w:ascii="Arial" w:hAnsi="Arial" w:cs="Arial" w:eastAsia="Arial"/>
          <w:sz w:val="21"/>
          <w:szCs w:val="21"/>
          <w:color w:val="241F23"/>
          <w:spacing w:val="21"/>
          <w:w w:val="100"/>
          <w:b/>
          <w:bCs/>
          <w:position w:val="1"/>
        </w:rPr>
        <w:t> </w:t>
      </w:r>
      <w:r>
        <w:rPr>
          <w:rFonts w:ascii="Arial" w:hAnsi="Arial" w:cs="Arial" w:eastAsia="Arial"/>
          <w:sz w:val="21"/>
          <w:szCs w:val="21"/>
          <w:color w:val="241F23"/>
          <w:spacing w:val="-4"/>
          <w:w w:val="108"/>
          <w:b/>
          <w:bCs/>
          <w:position w:val="1"/>
        </w:rPr>
        <w:t>T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13"/>
          <w:position w:val="-1"/>
        </w:rPr>
        <w:t>e</w:t>
      </w:r>
      <w:r>
        <w:rPr>
          <w:rFonts w:ascii="Arial" w:hAnsi="Arial" w:cs="Arial" w:eastAsia="Arial"/>
          <w:sz w:val="21"/>
          <w:szCs w:val="21"/>
          <w:color w:val="241F23"/>
          <w:spacing w:val="-1"/>
          <w:w w:val="113"/>
          <w:position w:val="-1"/>
        </w:rPr>
        <w:t>c</w:t>
      </w:r>
      <w:r>
        <w:rPr>
          <w:rFonts w:ascii="Arial" w:hAnsi="Arial" w:cs="Arial" w:eastAsia="Arial"/>
          <w:sz w:val="21"/>
          <w:szCs w:val="21"/>
          <w:color w:val="241F23"/>
          <w:spacing w:val="-2"/>
          <w:w w:val="110"/>
          <w:b/>
          <w:bCs/>
          <w:position w:val="1"/>
        </w:rPr>
        <w:t>h</w:t>
      </w:r>
      <w:r>
        <w:rPr>
          <w:rFonts w:ascii="Arial" w:hAnsi="Arial" w:cs="Arial" w:eastAsia="Arial"/>
          <w:sz w:val="21"/>
          <w:szCs w:val="21"/>
          <w:color w:val="241F23"/>
          <w:spacing w:val="-63"/>
          <w:w w:val="105"/>
          <w:b/>
          <w:bCs/>
          <w:position w:val="-1"/>
        </w:rPr>
        <w:t>m</w:t>
      </w:r>
      <w:r>
        <w:rPr>
          <w:rFonts w:ascii="Arial" w:hAnsi="Arial" w:cs="Arial" w:eastAsia="Arial"/>
          <w:sz w:val="21"/>
          <w:szCs w:val="21"/>
          <w:color w:val="241F23"/>
          <w:spacing w:val="-4"/>
          <w:w w:val="189"/>
          <w:position w:val="1"/>
        </w:rPr>
        <w:t>.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5"/>
          <w:b/>
          <w:bCs/>
          <w:position w:val="-1"/>
        </w:rPr>
        <w:t>e</w:t>
      </w:r>
      <w:r>
        <w:rPr>
          <w:rFonts w:ascii="Arial" w:hAnsi="Arial" w:cs="Arial" w:eastAsia="Arial"/>
          <w:sz w:val="21"/>
          <w:szCs w:val="21"/>
          <w:color w:val="241F23"/>
          <w:spacing w:val="-1"/>
          <w:w w:val="105"/>
          <w:b/>
          <w:bCs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241F23"/>
          <w:spacing w:val="0"/>
          <w:w w:val="143"/>
          <w:position w:val="1"/>
        </w:rPr>
        <w:t>I</w:t>
      </w:r>
      <w:r>
        <w:rPr>
          <w:rFonts w:ascii="Arial" w:hAnsi="Arial" w:cs="Arial" w:eastAsia="Arial"/>
          <w:sz w:val="22"/>
          <w:szCs w:val="22"/>
          <w:color w:val="241F23"/>
          <w:spacing w:val="-24"/>
          <w:w w:val="100"/>
          <w:position w:val="1"/>
        </w:rPr>
        <w:t> </w:t>
      </w:r>
      <w:r>
        <w:rPr>
          <w:rFonts w:ascii="Arial" w:hAnsi="Arial" w:cs="Arial" w:eastAsia="Arial"/>
          <w:sz w:val="21"/>
          <w:szCs w:val="21"/>
          <w:color w:val="241F23"/>
          <w:spacing w:val="-13"/>
          <w:w w:val="103"/>
          <w:b/>
          <w:bCs/>
          <w:position w:val="1"/>
        </w:rPr>
        <w:t>R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3"/>
          <w:b/>
          <w:bCs/>
          <w:position w:val="0"/>
        </w:rPr>
        <w:t>eqUireme</w:t>
      </w:r>
      <w:r>
        <w:rPr>
          <w:rFonts w:ascii="Arial" w:hAnsi="Arial" w:cs="Arial" w:eastAsia="Arial"/>
          <w:sz w:val="21"/>
          <w:szCs w:val="21"/>
          <w:color w:val="241F23"/>
          <w:spacing w:val="-7"/>
          <w:w w:val="103"/>
          <w:b/>
          <w:bCs/>
          <w:position w:val="0"/>
        </w:rPr>
        <w:t>n</w:t>
      </w:r>
      <w:r>
        <w:rPr>
          <w:rFonts w:ascii="Times New Roman" w:hAnsi="Times New Roman" w:cs="Times New Roman" w:eastAsia="Times New Roman"/>
          <w:sz w:val="25"/>
          <w:szCs w:val="25"/>
          <w:color w:val="241F23"/>
          <w:spacing w:val="-12"/>
          <w:w w:val="103"/>
          <w:b/>
          <w:bCs/>
          <w:position w:val="-1"/>
        </w:rPr>
        <w:t>t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3"/>
          <w:b/>
          <w:bCs/>
          <w:position w:val="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15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4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7"/>
                <w:b/>
                <w:bCs/>
              </w:rPr>
              <w:t>ID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0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4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4"/>
                <w:b/>
                <w:bCs/>
              </w:rPr>
              <w:t>Requirement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950" w:hRule="exact"/>
        </w:trPr>
        <w:tc>
          <w:tcPr>
            <w:tcW w:w="15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4" w:after="0" w:line="240" w:lineRule="auto"/>
              <w:ind w:left="12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0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4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Sectio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508-comp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anc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42"/>
              </w:rPr>
              <w:t>: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erface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mu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co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08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6"/>
                <w:w w:val="108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lia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1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6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3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handbook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610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08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8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2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Section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508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3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2"/>
                <w:w w:val="113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8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ves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0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eb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1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gn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usabi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6"/>
                <w:w w:val="108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2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450" w:hRule="exact"/>
        </w:trPr>
        <w:tc>
          <w:tcPr>
            <w:tcW w:w="15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4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0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4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6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24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egra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system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8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42"/>
              </w:rPr>
              <w:t>: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51" w:lineRule="auto"/>
              <w:ind w:left="90" w:right="123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6"/>
              </w:rPr>
              <w:t>CTI&amp;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23"/>
                <w:w w:val="11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9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ntegrat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5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othe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interna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1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stem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one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6"/>
              </w:rPr>
              <w:t>key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5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9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erall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ech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5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chitectur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0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solu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mus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5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9"/>
                <w:w w:val="11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3"/>
              </w:rPr>
              <w:t>acity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2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ze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ren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5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infrastru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7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7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enter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6"/>
                <w:w w:val="108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4"/>
                <w:w w:val="10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ise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andards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8"/>
                <w:w w:val="106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ces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9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commu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6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nterfac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othe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nterna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system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8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950" w:hRule="exact"/>
        </w:trPr>
        <w:tc>
          <w:tcPr>
            <w:tcW w:w="15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4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2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0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4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6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24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erna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5"/>
              </w:rPr>
              <w:t>Electroche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1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5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Com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3"/>
                <w:w w:val="10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ssion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1"/>
                <w:w w:val="121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2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2"/>
                <w:w w:val="105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2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62304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Co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9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0"/>
              </w:rPr>
              <w:t>pl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8"/>
                <w:w w:val="11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ance: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8" w:after="0" w:line="258" w:lineRule="auto"/>
              <w:ind w:left="100" w:right="247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6"/>
              </w:rPr>
              <w:t>CTI&amp;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6"/>
                <w:w w:val="11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ill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compliance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6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2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5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62304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developme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me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8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cal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6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softwar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0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4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24" w:after="0" w:line="240" w:lineRule="auto"/>
        <w:ind w:left="220" w:right="-20"/>
        <w:jc w:val="left"/>
        <w:tabs>
          <w:tab w:pos="130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2.3.4.</w:t>
        <w:tab/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Overview</w:t>
      </w:r>
      <w:r>
        <w:rPr>
          <w:rFonts w:ascii="Arial" w:hAnsi="Arial" w:cs="Arial" w:eastAsia="Arial"/>
          <w:sz w:val="28"/>
          <w:szCs w:val="28"/>
          <w:color w:val="241F23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8"/>
          <w:szCs w:val="28"/>
          <w:color w:val="241F23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th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8"/>
          <w:szCs w:val="28"/>
          <w:color w:val="241F23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Securit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8"/>
          <w:szCs w:val="28"/>
          <w:color w:val="241F23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8"/>
          <w:szCs w:val="28"/>
          <w:color w:val="241F23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Privac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8"/>
          <w:szCs w:val="28"/>
          <w:color w:val="241F23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Requirements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60" w:lineRule="exact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  <w:position w:val="-1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1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8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1"/>
          <w:w w:val="100"/>
          <w:position w:val="-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  <w:position w:val="-1"/>
        </w:rPr>
        <w:t>ble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4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F3654"/>
          <w:spacing w:val="-6"/>
          <w:w w:val="100"/>
          <w:position w:val="-1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4"/>
          <w:w w:val="100"/>
          <w:position w:val="-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  <w:position w:val="-1"/>
        </w:rPr>
        <w:t>ow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3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9"/>
          <w:position w:val="-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8"/>
          <w:w w:val="109"/>
          <w:position w:val="-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9"/>
          <w:position w:val="-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0"/>
          <w:w w:val="109"/>
          <w:position w:val="-1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5"/>
          <w:w w:val="109"/>
          <w:position w:val="-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2"/>
          <w:w w:val="109"/>
          <w:position w:val="-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0"/>
          <w:w w:val="109"/>
          <w:position w:val="-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9"/>
          <w:position w:val="-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7"/>
          <w:w w:val="109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  <w:position w:val="-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18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F3654"/>
          <w:spacing w:val="0"/>
          <w:w w:val="100"/>
          <w:position w:val="-1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6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7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  <w:position w:val="-1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2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11"/>
          <w:position w:val="-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2"/>
          <w:w w:val="111"/>
          <w:position w:val="-1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11"/>
          <w:position w:val="-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2"/>
          <w:w w:val="111"/>
          <w:position w:val="-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0"/>
          <w:w w:val="111"/>
          <w:position w:val="-1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11"/>
          <w:position w:val="-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1"/>
          <w:w w:val="111"/>
          <w:position w:val="-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11"/>
          <w:position w:val="-1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8"/>
          <w:w w:val="111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8"/>
          <w:w w:val="100"/>
          <w:position w:val="-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F3654"/>
          <w:spacing w:val="0"/>
          <w:w w:val="100"/>
          <w:position w:val="-1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F3654"/>
          <w:spacing w:val="2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0"/>
          <w:position w:val="-1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4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8"/>
          <w:w w:val="109"/>
          <w:position w:val="-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4"/>
          <w:w w:val="109"/>
          <w:position w:val="-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F3654"/>
          <w:spacing w:val="-7"/>
          <w:w w:val="109"/>
          <w:position w:val="-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9"/>
          <w:position w:val="-1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5"/>
          <w:w w:val="109"/>
          <w:position w:val="-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F3654"/>
          <w:spacing w:val="0"/>
          <w:w w:val="109"/>
          <w:position w:val="-1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F3654"/>
          <w:spacing w:val="-20"/>
          <w:w w:val="109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3"/>
          <w:w w:val="109"/>
          <w:position w:val="-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9"/>
          <w:w w:val="109"/>
          <w:position w:val="-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3"/>
          <w:w w:val="109"/>
          <w:position w:val="-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9"/>
          <w:position w:val="-1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4"/>
          <w:w w:val="109"/>
          <w:position w:val="-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F3654"/>
          <w:spacing w:val="-10"/>
          <w:w w:val="109"/>
          <w:position w:val="-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9"/>
          <w:position w:val="-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9"/>
          <w:position w:val="-1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14"/>
          <w:w w:val="109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  <w:position w:val="-1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17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F3654"/>
          <w:spacing w:val="0"/>
          <w:w w:val="100"/>
          <w:position w:val="-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9"/>
          <w:w w:val="100"/>
          <w:position w:val="-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1"/>
          <w:w w:val="100"/>
          <w:position w:val="-1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12"/>
          <w:w w:val="100"/>
          <w:position w:val="-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  <w:position w:val="-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  <w:position w:val="-1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44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6"/>
          <w:position w:val="-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6"/>
          <w:w w:val="105"/>
          <w:position w:val="-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F3654"/>
          <w:spacing w:val="-11"/>
          <w:w w:val="112"/>
          <w:position w:val="-1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4"/>
          <w:position w:val="-1"/>
        </w:rPr>
        <w:t>uiremen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1"/>
          <w:w w:val="104"/>
          <w:position w:val="-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0"/>
          <w:w w:val="128"/>
          <w:position w:val="-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6B4634"/>
          <w:spacing w:val="0"/>
          <w:w w:val="121"/>
          <w:position w:val="-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2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9" w:after="0" w:line="271" w:lineRule="exact"/>
        <w:ind w:left="3260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41F23"/>
          <w:spacing w:val="-10"/>
          <w:w w:val="100"/>
          <w:b/>
          <w:bCs/>
          <w:position w:val="-1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3B2F3B"/>
          <w:spacing w:val="1"/>
          <w:w w:val="100"/>
          <w:position w:val="-1"/>
        </w:rPr>
        <w:t>a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0"/>
          <w:b/>
          <w:bCs/>
          <w:position w:val="-1"/>
        </w:rPr>
        <w:t>b</w:t>
      </w:r>
      <w:r>
        <w:rPr>
          <w:rFonts w:ascii="Arial" w:hAnsi="Arial" w:cs="Arial" w:eastAsia="Arial"/>
          <w:sz w:val="21"/>
          <w:szCs w:val="21"/>
          <w:color w:val="241F23"/>
          <w:spacing w:val="-2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1"/>
          <w:szCs w:val="21"/>
          <w:color w:val="3B2F3B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1"/>
          <w:szCs w:val="21"/>
          <w:color w:val="3B2F3B"/>
          <w:spacing w:val="51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3B2F3B"/>
          <w:spacing w:val="0"/>
          <w:w w:val="100"/>
          <w:b/>
          <w:bCs/>
          <w:position w:val="-1"/>
        </w:rPr>
        <w:t>7</w:t>
      </w:r>
      <w:r>
        <w:rPr>
          <w:rFonts w:ascii="Arial" w:hAnsi="Arial" w:cs="Arial" w:eastAsia="Arial"/>
          <w:sz w:val="21"/>
          <w:szCs w:val="21"/>
          <w:color w:val="3B2F3B"/>
          <w:spacing w:val="0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3B2F3B"/>
          <w:spacing w:val="18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41F23"/>
          <w:spacing w:val="-12"/>
          <w:w w:val="100"/>
          <w:b/>
          <w:bCs/>
          <w:position w:val="-1"/>
        </w:rPr>
        <w:t>S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0"/>
          <w:b/>
          <w:bCs/>
          <w:position w:val="0"/>
        </w:rPr>
        <w:t>ecunty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1"/>
          <w:szCs w:val="21"/>
          <w:color w:val="241F23"/>
          <w:spacing w:val="10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1"/>
          <w:szCs w:val="21"/>
          <w:color w:val="241F23"/>
          <w:spacing w:val="-8"/>
          <w:w w:val="104"/>
          <w:b/>
          <w:bCs/>
          <w:position w:val="-1"/>
        </w:rPr>
        <w:t>R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3"/>
          <w:b/>
          <w:bCs/>
          <w:position w:val="0"/>
        </w:rPr>
        <w:t>eqUirements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90" w:hRule="exact"/>
        </w:trPr>
        <w:tc>
          <w:tcPr>
            <w:tcW w:w="14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7"/>
                <w:b/>
                <w:bCs/>
              </w:rPr>
              <w:t>ID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4"/>
                <w:b/>
                <w:bCs/>
              </w:rPr>
              <w:t>Requirement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14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2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8" w:lineRule="auto"/>
              <w:ind w:left="100" w:right="312" w:firstLine="-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7"/>
                <w:w w:val="107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4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requireme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7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ill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adh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8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27"/>
                <w:w w:val="11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Base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Federa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6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nf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11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6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oces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Stand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5"/>
                <w:w w:val="100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FIP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20"/>
                <w:w w:val="11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6"/>
              </w:rPr>
              <w:t>99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1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Nation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Instit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6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Standard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Technolo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8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8"/>
                <w:w w:val="121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1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4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8"/>
                <w:w w:val="109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2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SP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2"/>
              </w:rPr>
              <w:t>8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12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9"/>
                <w:w w:val="112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2"/>
              </w:rPr>
              <w:t>-6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12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2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26"/>
                <w:w w:val="11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recommended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5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ego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6"/>
              </w:rPr>
              <w:t>za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is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High.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14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8" w:lineRule="auto"/>
              <w:ind w:left="100" w:right="229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Secu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5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3"/>
              </w:rPr>
              <w:t>Catego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4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zatio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ill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nitia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nim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9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secu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4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co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rols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required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6"/>
              </w:rPr>
              <w:t>inf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4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ma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Minimum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secu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3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4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contr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requirement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5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are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ad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1"/>
                <w:w w:val="107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7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essed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1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4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ST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SP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00"/>
              </w:rPr>
              <w:t>8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1"/>
                <w:w w:val="100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0-53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Handbook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650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10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24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Appendi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x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7"/>
                <w:w w:val="121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BR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8"/>
                <w:w w:val="108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1"/>
                <w:w w:val="12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80" w:hRule="exact"/>
        </w:trPr>
        <w:tc>
          <w:tcPr>
            <w:tcW w:w="14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2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6" w:after="0" w:line="253" w:lineRule="auto"/>
              <w:ind w:left="100" w:right="144" w:firstLine="-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vacy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eq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5"/>
              </w:rPr>
              <w:t>rement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-1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23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adhered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to.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Effort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inv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1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9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collec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maintenanc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5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8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1"/>
                <w:w w:val="108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1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dually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iden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fiabl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4"/>
              </w:rPr>
              <w:t>informa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6"/>
                <w:w w:val="10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mus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ered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6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ivacy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5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Act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em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ecords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6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24" w:after="0" w:line="240" w:lineRule="auto"/>
        <w:ind w:left="220" w:right="-20"/>
        <w:jc w:val="left"/>
        <w:tabs>
          <w:tab w:pos="130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2.3.5.</w:t>
        <w:tab/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Overview</w:t>
      </w:r>
      <w:r>
        <w:rPr>
          <w:rFonts w:ascii="Arial" w:hAnsi="Arial" w:cs="Arial" w:eastAsia="Arial"/>
          <w:sz w:val="28"/>
          <w:szCs w:val="28"/>
          <w:color w:val="241F23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8"/>
          <w:szCs w:val="28"/>
          <w:color w:val="241F23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Syste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8"/>
          <w:szCs w:val="28"/>
          <w:color w:val="241F23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Criticalit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8"/>
          <w:szCs w:val="28"/>
          <w:color w:val="241F23"/>
          <w:spacing w:val="-24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8"/>
          <w:szCs w:val="28"/>
          <w:color w:val="241F23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High</w:t>
      </w:r>
      <w:r>
        <w:rPr>
          <w:rFonts w:ascii="Arial" w:hAnsi="Arial" w:cs="Arial" w:eastAsia="Arial"/>
          <w:sz w:val="28"/>
          <w:szCs w:val="28"/>
          <w:color w:val="241F23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Availability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0" w:after="0" w:line="320" w:lineRule="exact"/>
        <w:ind w:left="1320" w:right="-20"/>
        <w:jc w:val="left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41F23"/>
          <w:spacing w:val="0"/>
          <w:w w:val="100"/>
          <w:b/>
          <w:bCs/>
        </w:rPr>
        <w:t>Requirements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3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4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1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10"/>
        </w:rPr>
        <w:t>it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1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0"/>
          <w:w w:val="11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10"/>
        </w:rPr>
        <w:t>it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1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9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8"/>
        </w:rPr>
        <w:t>lla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6"/>
          <w:w w:val="108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2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8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4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0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2"/>
          <w:w w:val="108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sy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3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tem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20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1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F3654"/>
          <w:spacing w:val="-8"/>
          <w:w w:val="112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8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7"/>
          <w:w w:val="112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F3654"/>
          <w:spacing w:val="-7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12"/>
        </w:rPr>
        <w:t>fie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12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24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15"/>
          <w:w w:val="109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9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0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2F3B"/>
          <w:spacing w:val="-3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1"/>
          <w:w w:val="109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1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9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5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3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"/>
          <w:w w:val="103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F3654"/>
          <w:spacing w:val="-5"/>
          <w:w w:val="102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0"/>
          <w:w w:val="11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41F23"/>
          <w:spacing w:val="-5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B4634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3494" w:right="3467"/>
        <w:jc w:val="center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41F23"/>
          <w:spacing w:val="0"/>
          <w:w w:val="100"/>
          <w:b/>
          <w:bCs/>
        </w:rPr>
        <w:t>Tabl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color w:val="241F23"/>
          <w:spacing w:val="23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3B2F3B"/>
          <w:spacing w:val="0"/>
          <w:w w:val="100"/>
          <w:b/>
          <w:bCs/>
        </w:rPr>
        <w:t>8:</w:t>
      </w:r>
      <w:r>
        <w:rPr>
          <w:rFonts w:ascii="Arial" w:hAnsi="Arial" w:cs="Arial" w:eastAsia="Arial"/>
          <w:sz w:val="21"/>
          <w:szCs w:val="21"/>
          <w:color w:val="3B2F3B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0"/>
          <w:b/>
          <w:bCs/>
        </w:rPr>
        <w:t>Sensitivit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1"/>
          <w:szCs w:val="21"/>
          <w:color w:val="241F23"/>
          <w:spacing w:val="47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41F23"/>
          <w:spacing w:val="0"/>
          <w:w w:val="106"/>
          <w:b/>
          <w:bCs/>
        </w:rPr>
        <w:t>Rating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250" w:type="dxa"/>
      </w:tblPr>
      <w:tblGrid/>
      <w:tr>
        <w:trPr>
          <w:trHeight w:val="430" w:hRule="exact"/>
        </w:trPr>
        <w:tc>
          <w:tcPr>
            <w:tcW w:w="18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100" w:lineRule="exact"/>
              <w:jc w:val="left"/>
              <w:rPr>
                <w:sz w:val="10"/>
                <w:szCs w:val="10"/>
              </w:rPr>
            </w:pPr>
            <w:rPr/>
            <w:r>
              <w:rPr>
                <w:sz w:val="10"/>
                <w:szCs w:val="10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4"/>
                <w:b/>
                <w:bCs/>
              </w:rPr>
              <w:t>Category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6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100" w:lineRule="exact"/>
              <w:jc w:val="left"/>
              <w:rPr>
                <w:sz w:val="10"/>
                <w:szCs w:val="10"/>
              </w:rPr>
            </w:pPr>
            <w:rPr/>
            <w:r>
              <w:rPr>
                <w:sz w:val="10"/>
                <w:szCs w:val="10"/>
              </w:rPr>
            </w:r>
          </w:p>
          <w:p>
            <w:pPr>
              <w:spacing w:before="0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  <w:b/>
                <w:bCs/>
              </w:rPr>
              <w:t>Sensitivit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47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6"/>
                <w:b/>
                <w:bCs/>
              </w:rPr>
              <w:t>Definition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8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100" w:lineRule="exact"/>
              <w:jc w:val="left"/>
              <w:rPr>
                <w:sz w:val="10"/>
                <w:szCs w:val="10"/>
              </w:rPr>
            </w:pPr>
            <w:rPr/>
            <w:r>
              <w:rPr>
                <w:sz w:val="10"/>
                <w:szCs w:val="10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6"/>
                <w:b/>
                <w:bCs/>
              </w:rPr>
              <w:t>Rating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460" w:hRule="exact"/>
        </w:trPr>
        <w:tc>
          <w:tcPr>
            <w:tcW w:w="18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4"/>
              </w:rPr>
              <w:t>Confiden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20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6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6"/>
              </w:rPr>
              <w:t>Prote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7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fro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unautho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5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zed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1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sclos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6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information.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8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8"/>
              </w:rPr>
              <w:t>Mod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18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1F23"/>
                <w:w w:val="105"/>
              </w:rPr>
              <w:t>Inte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-11"/>
                <w:w w:val="106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ity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6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100" w:right="175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6"/>
              </w:rPr>
              <w:t>Prote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7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fro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41F23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unautho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5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ze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7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una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cipated,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uni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6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1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ention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0"/>
                <w:w w:val="106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6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5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fic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24"/>
                <w:w w:val="115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destructio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inform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6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8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8"/>
              </w:rPr>
              <w:t>Mod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40" w:bottom="920" w:left="122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250" w:type="dxa"/>
      </w:tblPr>
      <w:tblGrid/>
      <w:tr>
        <w:trPr>
          <w:trHeight w:val="435" w:hRule="exact"/>
        </w:trPr>
        <w:tc>
          <w:tcPr>
            <w:tcW w:w="180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100" w:lineRule="exact"/>
              <w:jc w:val="left"/>
              <w:rPr>
                <w:sz w:val="10"/>
                <w:szCs w:val="10"/>
              </w:rPr>
            </w:pPr>
            <w:rPr/>
            <w:r>
              <w:rPr>
                <w:sz w:val="10"/>
                <w:szCs w:val="10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4"/>
                <w:b/>
                <w:bCs/>
              </w:rPr>
              <w:t>Category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67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100" w:lineRule="exact"/>
              <w:jc w:val="left"/>
              <w:rPr>
                <w:sz w:val="10"/>
                <w:szCs w:val="10"/>
              </w:rPr>
            </w:pPr>
            <w:rPr/>
            <w:r>
              <w:rPr>
                <w:sz w:val="10"/>
                <w:szCs w:val="10"/>
              </w:rPr>
            </w:r>
          </w:p>
          <w:p>
            <w:pPr>
              <w:spacing w:before="0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Sensitivit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47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6"/>
                <w:b/>
                <w:bCs/>
              </w:rPr>
              <w:t>Definit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22"/>
                <w:w w:val="106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5"/>
                <w:w w:val="115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1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80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100" w:lineRule="exact"/>
              <w:jc w:val="left"/>
              <w:rPr>
                <w:sz w:val="10"/>
                <w:szCs w:val="10"/>
              </w:rPr>
            </w:pPr>
            <w:rPr/>
            <w:r>
              <w:rPr>
                <w:sz w:val="10"/>
                <w:szCs w:val="10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1"/>
                <w:w w:val="111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8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8"/>
                <w:b/>
                <w:bCs/>
              </w:rPr>
              <w:t>ting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18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w w:val="104"/>
              </w:rPr>
              <w:t>Av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5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24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23"/>
                <w:w w:val="124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0"/>
                <w:w w:val="116"/>
              </w:rPr>
              <w:t>il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21"/>
                <w:w w:val="11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D4654"/>
                <w:spacing w:val="0"/>
                <w:w w:val="107"/>
              </w:rPr>
              <w:t>ty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6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100" w:right="281" w:firstLine="-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6"/>
                <w:w w:val="109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663F34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63F34"/>
                <w:spacing w:val="-20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ens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5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resources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654"/>
                <w:spacing w:val="0"/>
                <w:w w:val="109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4D4654"/>
                <w:spacing w:val="0"/>
                <w:w w:val="109"/>
              </w:rPr>
              <w:t>dat</w:t>
            </w:r>
            <w:r>
              <w:rPr>
                <w:rFonts w:ascii="Arial" w:hAnsi="Arial" w:cs="Arial" w:eastAsia="Arial"/>
                <w:sz w:val="21"/>
                <w:szCs w:val="21"/>
                <w:color w:val="4D4654"/>
                <w:spacing w:val="-9"/>
                <w:w w:val="109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0"/>
                <w:w w:val="109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2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comput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programs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eq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pment,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network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connec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6"/>
                <w:w w:val="10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7"/>
                <w:w w:val="11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ty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5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accessi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5"/>
                <w:w w:val="106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2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op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ation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3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eq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evel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perf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4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manc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"/>
                <w:w w:val="10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-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654"/>
                <w:spacing w:val="0"/>
                <w:w w:val="100"/>
              </w:rPr>
              <w:t>when</w:t>
            </w:r>
            <w:r>
              <w:rPr>
                <w:rFonts w:ascii="Arial" w:hAnsi="Arial" w:cs="Arial" w:eastAsia="Arial"/>
                <w:sz w:val="21"/>
                <w:szCs w:val="21"/>
                <w:color w:val="4D4654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5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5"/>
              </w:rPr>
              <w:t>needed.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8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5"/>
                <w:w w:val="111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4"/>
              </w:rPr>
              <w:t>gh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30" w:after="0" w:line="362" w:lineRule="auto"/>
        <w:ind w:left="220" w:right="2086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Collab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ative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3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hoste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follo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5"/>
        </w:rPr>
        <w:t>ocati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1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4"/>
        </w:rPr>
        <w:t>(s)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3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Locati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2"/>
          <w:w w:val="11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7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10"/>
        </w:rPr>
        <w:t>im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2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2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1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9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223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Aus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f01ma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6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2"/>
          <w:w w:val="106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6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olog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3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5"/>
        </w:rPr>
        <w:t>AITC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8"/>
          <w:w w:val="106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260" w:lineRule="exact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3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aborative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oolin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sy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6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expe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available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minimum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95%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time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wit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5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target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goal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99%.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63" w:lineRule="auto"/>
        <w:ind w:left="220" w:right="287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8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6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3"/>
          <w:w w:val="106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6"/>
        </w:rPr>
        <w:t>ab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2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7"/>
          <w:w w:val="106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ative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4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Too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3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missi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ical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sy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6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disa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9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ecovet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1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7"/>
        </w:rPr>
        <w:t>second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2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2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7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loca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5"/>
        </w:rPr>
        <w:t>eede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06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663F34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20" w:right="-20"/>
        <w:jc w:val="left"/>
        <w:tabs>
          <w:tab w:pos="1300" w:val="left"/>
        </w:tabs>
        <w:rPr>
          <w:rFonts w:ascii="Arial" w:hAnsi="Arial" w:cs="Arial" w:eastAsia="Arial"/>
          <w:sz w:val="27"/>
          <w:szCs w:val="27"/>
        </w:rPr>
      </w:pPr>
      <w:rPr/>
      <w:r>
        <w:rPr>
          <w:rFonts w:ascii="Courier New" w:hAnsi="Courier New" w:cs="Courier New" w:eastAsia="Courier New"/>
          <w:sz w:val="30"/>
          <w:szCs w:val="30"/>
          <w:color w:val="262123"/>
          <w:spacing w:val="0"/>
          <w:w w:val="68"/>
          <w:b/>
          <w:bCs/>
          <w:position w:val="1"/>
        </w:rPr>
        <w:t>2.3.6.</w:t>
      </w:r>
      <w:r>
        <w:rPr>
          <w:rFonts w:ascii="Courier New" w:hAnsi="Courier New" w:cs="Courier New" w:eastAsia="Courier New"/>
          <w:sz w:val="30"/>
          <w:szCs w:val="30"/>
          <w:color w:val="262123"/>
          <w:spacing w:val="0"/>
          <w:w w:val="100"/>
          <w:b/>
          <w:bCs/>
          <w:position w:val="1"/>
        </w:rPr>
        <w:tab/>
      </w:r>
      <w:r>
        <w:rPr>
          <w:rFonts w:ascii="Courier New" w:hAnsi="Courier New" w:cs="Courier New" w:eastAsia="Courier New"/>
          <w:sz w:val="30"/>
          <w:szCs w:val="30"/>
          <w:color w:val="262123"/>
          <w:spacing w:val="0"/>
          <w:w w:val="100"/>
          <w:b/>
          <w:bCs/>
          <w:position w:val="1"/>
        </w:rPr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Singl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e</w:t>
      </w:r>
      <w:r>
        <w:rPr>
          <w:rFonts w:ascii="Arial" w:hAnsi="Arial" w:cs="Arial" w:eastAsia="Arial"/>
          <w:sz w:val="27"/>
          <w:szCs w:val="27"/>
          <w:color w:val="262123"/>
          <w:spacing w:val="28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Sign-on</w:t>
      </w:r>
      <w:r>
        <w:rPr>
          <w:rFonts w:ascii="Arial" w:hAnsi="Arial" w:cs="Arial" w:eastAsia="Arial"/>
          <w:sz w:val="27"/>
          <w:szCs w:val="27"/>
          <w:color w:val="262123"/>
          <w:spacing w:val="35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3"/>
          <w:b/>
          <w:bCs/>
          <w:position w:val="0"/>
        </w:rPr>
        <w:t>Requirement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  <w:position w:val="0"/>
        </w:rPr>
      </w:r>
    </w:p>
    <w:p>
      <w:pPr>
        <w:spacing w:before="95" w:after="0" w:line="251" w:lineRule="auto"/>
        <w:ind w:left="220" w:right="764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Collab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2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7"/>
          <w:w w:val="106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5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syste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3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Proje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f01m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Sy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6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2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"/>
          <w:w w:val="10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4"/>
        </w:rPr>
        <w:t>agement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Environme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PRISME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6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1"/>
          <w:w w:val="11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10"/>
        </w:rPr>
        <w:t>all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5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provide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Collab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2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7"/>
          <w:w w:val="106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5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10"/>
        </w:rPr>
        <w:t>us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1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4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8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8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5"/>
        </w:rPr>
        <w:t>ngl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4"/>
          <w:w w:val="12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7"/>
        </w:rPr>
        <w:t>sig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1"/>
          <w:w w:val="12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capa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lit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ensure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og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ont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PRISME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onc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5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63F3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663F34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e-base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acces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control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8"/>
        </w:rPr>
        <w:t>is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age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3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rou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9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9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ngl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5"/>
          <w:w w:val="109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9"/>
        </w:rPr>
        <w:t>sig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2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2"/>
          <w:w w:val="109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4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5"/>
        </w:rPr>
        <w:t>capa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5"/>
          <w:w w:val="106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7"/>
        </w:rPr>
        <w:t>lit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9"/>
          <w:w w:val="108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20" w:right="-20"/>
        <w:jc w:val="left"/>
        <w:tabs>
          <w:tab w:pos="1320" w:val="left"/>
        </w:tabs>
        <w:rPr>
          <w:rFonts w:ascii="Arial" w:hAnsi="Arial" w:cs="Arial" w:eastAsia="Arial"/>
          <w:sz w:val="27"/>
          <w:szCs w:val="27"/>
        </w:rPr>
      </w:pPr>
      <w:rPr/>
      <w:r>
        <w:rPr>
          <w:rFonts w:ascii="Courier New" w:hAnsi="Courier New" w:cs="Courier New" w:eastAsia="Courier New"/>
          <w:sz w:val="30"/>
          <w:szCs w:val="30"/>
          <w:color w:val="262123"/>
          <w:spacing w:val="0"/>
          <w:w w:val="68"/>
          <w:b/>
          <w:bCs/>
          <w:position w:val="1"/>
        </w:rPr>
        <w:t>2.3.7.</w:t>
      </w:r>
      <w:r>
        <w:rPr>
          <w:rFonts w:ascii="Courier New" w:hAnsi="Courier New" w:cs="Courier New" w:eastAsia="Courier New"/>
          <w:sz w:val="30"/>
          <w:szCs w:val="30"/>
          <w:color w:val="262123"/>
          <w:spacing w:val="0"/>
          <w:w w:val="100"/>
          <w:b/>
          <w:bCs/>
          <w:position w:val="1"/>
        </w:rPr>
        <w:tab/>
      </w:r>
      <w:r>
        <w:rPr>
          <w:rFonts w:ascii="Courier New" w:hAnsi="Courier New" w:cs="Courier New" w:eastAsia="Courier New"/>
          <w:sz w:val="30"/>
          <w:szCs w:val="30"/>
          <w:color w:val="262123"/>
          <w:spacing w:val="0"/>
          <w:w w:val="100"/>
          <w:b/>
          <w:bCs/>
          <w:position w:val="1"/>
        </w:rPr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Requiremen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t</w:t>
      </w:r>
      <w:r>
        <w:rPr>
          <w:rFonts w:ascii="Arial" w:hAnsi="Arial" w:cs="Arial" w:eastAsia="Arial"/>
          <w:sz w:val="27"/>
          <w:szCs w:val="27"/>
          <w:color w:val="262123"/>
          <w:spacing w:val="37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fo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r</w:t>
      </w:r>
      <w:r>
        <w:rPr>
          <w:rFonts w:ascii="Arial" w:hAnsi="Arial" w:cs="Arial" w:eastAsia="Arial"/>
          <w:sz w:val="27"/>
          <w:szCs w:val="27"/>
          <w:color w:val="262123"/>
          <w:spacing w:val="28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Use</w:t>
      </w:r>
      <w:r>
        <w:rPr>
          <w:rFonts w:ascii="Arial" w:hAnsi="Arial" w:cs="Arial" w:eastAsia="Arial"/>
          <w:sz w:val="27"/>
          <w:szCs w:val="27"/>
          <w:color w:val="262123"/>
          <w:spacing w:val="17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o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f</w:t>
      </w:r>
      <w:r>
        <w:rPr>
          <w:rFonts w:ascii="Arial" w:hAnsi="Arial" w:cs="Arial" w:eastAsia="Arial"/>
          <w:sz w:val="27"/>
          <w:szCs w:val="27"/>
          <w:color w:val="262123"/>
          <w:spacing w:val="10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Enterpris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e</w:t>
      </w:r>
      <w:r>
        <w:rPr>
          <w:rFonts w:ascii="Arial" w:hAnsi="Arial" w:cs="Arial" w:eastAsia="Arial"/>
          <w:sz w:val="27"/>
          <w:szCs w:val="27"/>
          <w:color w:val="262123"/>
          <w:spacing w:val="35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Portal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s</w:t>
      </w:r>
      <w:r>
        <w:rPr>
          <w:rFonts w:ascii="Arial" w:hAnsi="Arial" w:cs="Arial" w:eastAsia="Arial"/>
          <w:sz w:val="27"/>
          <w:szCs w:val="27"/>
          <w:color w:val="262123"/>
          <w:spacing w:val="25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5"/>
          <w:b/>
          <w:bCs/>
          <w:position w:val="0"/>
        </w:rPr>
        <w:t>(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4"/>
          <w:b/>
          <w:bCs/>
          <w:position w:val="0"/>
        </w:rPr>
        <w:t>Tooling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5"/>
          <w:b/>
          <w:bCs/>
          <w:position w:val="0"/>
        </w:rPr>
        <w:t>)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  <w:position w:val="0"/>
        </w:rPr>
      </w:r>
    </w:p>
    <w:p>
      <w:pPr>
        <w:spacing w:before="95" w:after="0" w:line="254" w:lineRule="auto"/>
        <w:ind w:left="220" w:right="302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5"/>
        </w:rPr>
        <w:t>Collab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2"/>
          <w:w w:val="105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5"/>
        </w:rPr>
        <w:t>ative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3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shall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acces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6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man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600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3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9"/>
        </w:rPr>
        <w:t>cunent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5"/>
        </w:rPr>
        <w:t>user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6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0"/>
          <w:w w:val="14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nclu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public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5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13B5B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Collaborative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Toolin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7"/>
          <w:w w:val="113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1"/>
          <w:w w:val="113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13"/>
        </w:rPr>
        <w:t>all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7"/>
          <w:w w:val="11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3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sist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bot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2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"/>
          <w:w w:val="102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5"/>
        </w:rPr>
        <w:t>d-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9"/>
          <w:w w:val="104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one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applica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8"/>
        </w:rPr>
        <w:t>ent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9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2"/>
          <w:w w:val="13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6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7"/>
        </w:rPr>
        <w:t>ise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portal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base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applica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ons.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standal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pull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3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fro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tralize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8"/>
        </w:rPr>
        <w:t>resyn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2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4"/>
          <w:w w:val="108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3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8"/>
        </w:rPr>
        <w:t>ize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4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rec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ectio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centralize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6"/>
        </w:rPr>
        <w:t>syste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7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663F34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20" w:right="-20"/>
        <w:jc w:val="left"/>
        <w:tabs>
          <w:tab w:pos="1300" w:val="left"/>
        </w:tabs>
        <w:rPr>
          <w:rFonts w:ascii="Arial" w:hAnsi="Arial" w:cs="Arial" w:eastAsia="Arial"/>
          <w:sz w:val="27"/>
          <w:szCs w:val="27"/>
        </w:rPr>
      </w:pPr>
      <w:rPr/>
      <w:r>
        <w:rPr>
          <w:rFonts w:ascii="Courier New" w:hAnsi="Courier New" w:cs="Courier New" w:eastAsia="Courier New"/>
          <w:sz w:val="30"/>
          <w:szCs w:val="30"/>
          <w:color w:val="262123"/>
          <w:spacing w:val="0"/>
          <w:w w:val="68"/>
          <w:b/>
          <w:bCs/>
          <w:position w:val="1"/>
        </w:rPr>
        <w:t>2.3.8.</w:t>
      </w:r>
      <w:r>
        <w:rPr>
          <w:rFonts w:ascii="Courier New" w:hAnsi="Courier New" w:cs="Courier New" w:eastAsia="Courier New"/>
          <w:sz w:val="30"/>
          <w:szCs w:val="30"/>
          <w:color w:val="262123"/>
          <w:spacing w:val="0"/>
          <w:w w:val="100"/>
          <w:b/>
          <w:bCs/>
          <w:position w:val="1"/>
        </w:rPr>
        <w:tab/>
      </w:r>
      <w:r>
        <w:rPr>
          <w:rFonts w:ascii="Courier New" w:hAnsi="Courier New" w:cs="Courier New" w:eastAsia="Courier New"/>
          <w:sz w:val="30"/>
          <w:szCs w:val="30"/>
          <w:color w:val="262123"/>
          <w:spacing w:val="0"/>
          <w:w w:val="100"/>
          <w:b/>
          <w:bCs/>
          <w:position w:val="1"/>
        </w:rPr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Special</w:t>
      </w:r>
      <w:r>
        <w:rPr>
          <w:rFonts w:ascii="Arial" w:hAnsi="Arial" w:cs="Arial" w:eastAsia="Arial"/>
          <w:sz w:val="27"/>
          <w:szCs w:val="27"/>
          <w:color w:val="262123"/>
          <w:spacing w:val="42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Devic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e</w:t>
      </w:r>
      <w:r>
        <w:rPr>
          <w:rFonts w:ascii="Arial" w:hAnsi="Arial" w:cs="Arial" w:eastAsia="Arial"/>
          <w:sz w:val="27"/>
          <w:szCs w:val="27"/>
          <w:color w:val="262123"/>
          <w:spacing w:val="31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3"/>
          <w:b/>
          <w:bCs/>
          <w:position w:val="0"/>
        </w:rPr>
        <w:t>Requirements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  <w:position w:val="0"/>
        </w:rPr>
      </w:r>
    </w:p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1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4"/>
        </w:rPr>
        <w:t>applicable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20" w:right="-20"/>
        <w:jc w:val="left"/>
        <w:tabs>
          <w:tab w:pos="1320" w:val="left"/>
        </w:tabs>
        <w:rPr>
          <w:rFonts w:ascii="Arial" w:hAnsi="Arial" w:cs="Arial" w:eastAsia="Arial"/>
          <w:sz w:val="27"/>
          <w:szCs w:val="27"/>
        </w:rPr>
      </w:pPr>
      <w:rPr/>
      <w:r>
        <w:rPr>
          <w:rFonts w:ascii="Courier New" w:hAnsi="Courier New" w:cs="Courier New" w:eastAsia="Courier New"/>
          <w:sz w:val="30"/>
          <w:szCs w:val="30"/>
          <w:color w:val="262123"/>
          <w:spacing w:val="0"/>
          <w:w w:val="68"/>
          <w:b/>
          <w:bCs/>
          <w:position w:val="1"/>
        </w:rPr>
        <w:t>2.3.9.</w:t>
      </w:r>
      <w:r>
        <w:rPr>
          <w:rFonts w:ascii="Courier New" w:hAnsi="Courier New" w:cs="Courier New" w:eastAsia="Courier New"/>
          <w:sz w:val="30"/>
          <w:szCs w:val="30"/>
          <w:color w:val="262123"/>
          <w:spacing w:val="0"/>
          <w:w w:val="100"/>
          <w:b/>
          <w:bCs/>
          <w:position w:val="1"/>
        </w:rPr>
        <w:tab/>
      </w:r>
      <w:r>
        <w:rPr>
          <w:rFonts w:ascii="Courier New" w:hAnsi="Courier New" w:cs="Courier New" w:eastAsia="Courier New"/>
          <w:sz w:val="30"/>
          <w:szCs w:val="30"/>
          <w:color w:val="262123"/>
          <w:spacing w:val="0"/>
          <w:w w:val="100"/>
          <w:b/>
          <w:bCs/>
          <w:position w:val="1"/>
        </w:rPr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Legac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y</w:t>
      </w:r>
      <w:r>
        <w:rPr>
          <w:rFonts w:ascii="Arial" w:hAnsi="Arial" w:cs="Arial" w:eastAsia="Arial"/>
          <w:sz w:val="27"/>
          <w:szCs w:val="27"/>
          <w:color w:val="262123"/>
          <w:spacing w:val="30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Syste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0"/>
          <w:b/>
          <w:bCs/>
          <w:position w:val="0"/>
        </w:rPr>
        <w:t>m</w:t>
      </w:r>
      <w:r>
        <w:rPr>
          <w:rFonts w:ascii="Arial" w:hAnsi="Arial" w:cs="Arial" w:eastAsia="Arial"/>
          <w:sz w:val="27"/>
          <w:szCs w:val="27"/>
          <w:color w:val="262123"/>
          <w:spacing w:val="26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7"/>
          <w:szCs w:val="27"/>
          <w:color w:val="262123"/>
          <w:spacing w:val="0"/>
          <w:w w:val="104"/>
          <w:b/>
          <w:bCs/>
          <w:position w:val="0"/>
        </w:rPr>
        <w:t>Retirement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  <w:position w:val="0"/>
        </w:rPr>
      </w:r>
    </w:p>
    <w:p>
      <w:pPr>
        <w:spacing w:before="95" w:after="0" w:line="254" w:lineRule="auto"/>
        <w:ind w:left="220" w:right="222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Collaborative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Toolin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3"/>
          <w:w w:val="114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14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14"/>
        </w:rPr>
        <w:t>g-t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-38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56"/>
          <w:w w:val="114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14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5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retirement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integrati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VET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7"/>
        </w:rPr>
        <w:t>and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othe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tetminolog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10"/>
        </w:rPr>
        <w:t>cunentl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1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12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-5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63F3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663F34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table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belo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D4654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list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propose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4"/>
          <w:w w:val="106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6"/>
        </w:rPr>
        <w:t>egacy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D"/>
          <w:spacing w:val="0"/>
          <w:w w:val="103"/>
        </w:rPr>
        <w:t>retirements.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210" w:hRule="exact"/>
        </w:trPr>
        <w:tc>
          <w:tcPr>
            <w:tcW w:w="3170" w:type="dxa"/>
            <w:tcBorders>
              <w:top w:val="nil" w:sz="6" w:space="0" w:color="auto"/>
              <w:bottom w:val="single" w:sz="8" w:space="0" w:color="1F1C1F"/>
              <w:left w:val="nil" w:sz="6" w:space="0" w:color="auto"/>
              <w:right w:val="single" w:sz="8" w:space="0" w:color="231C1F"/>
            </w:tcBorders>
          </w:tcPr>
          <w:p>
            <w:pPr>
              <w:spacing w:before="0" w:after="0" w:line="200" w:lineRule="exact"/>
              <w:ind w:right="-17"/>
              <w:jc w:val="righ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w w:val="103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16"/>
                <w:w w:val="108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8"/>
                <w:b/>
                <w:bCs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880" w:type="dxa"/>
            <w:tcBorders>
              <w:top w:val="nil" w:sz="6" w:space="0" w:color="auto"/>
              <w:bottom w:val="single" w:sz="8" w:space="0" w:color="1F1C1F"/>
              <w:left w:val="single" w:sz="8" w:space="0" w:color="231C1F"/>
              <w:right w:val="nil" w:sz="6" w:space="0" w:color="auto"/>
            </w:tcBorders>
          </w:tcPr>
          <w:p>
            <w:pPr>
              <w:spacing w:before="0" w:after="0" w:line="200" w:lineRule="exact"/>
              <w:ind w:left="-23" w:right="-129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-3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1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0"/>
                <w:b/>
                <w:bCs/>
              </w:rPr>
              <w:t>9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6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1"/>
                <w:w w:val="112"/>
                <w:b/>
                <w:bCs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12"/>
                <w:b/>
                <w:bCs/>
                <w:position w:val="1"/>
              </w:rPr>
              <w:t>ropo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9"/>
                <w:w w:val="112"/>
                <w:b/>
                <w:bCs/>
                <w:position w:val="1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20"/>
                <w:w w:val="112"/>
                <w:b/>
                <w:bCs/>
                <w:position w:val="1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12"/>
                <w:b/>
                <w:bCs/>
                <w:position w:val="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16"/>
                <w:w w:val="112"/>
                <w:b/>
                <w:bCs/>
                <w:position w:val="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12"/>
                <w:b/>
                <w:bCs/>
                <w:position w:val="1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16"/>
                <w:w w:val="112"/>
                <w:b/>
                <w:bCs/>
                <w:position w:val="1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2"/>
                <w:b/>
                <w:bCs/>
                <w:position w:val="1"/>
              </w:rPr>
              <w:t>acy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2"/>
                <w:w w:val="112"/>
                <w:b/>
                <w:bCs/>
                <w:position w:val="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8"/>
                <w:w w:val="104"/>
                <w:b/>
                <w:bCs/>
                <w:position w:val="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13"/>
                <w:w w:val="108"/>
                <w:b/>
                <w:bCs/>
                <w:position w:val="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1"/>
                <w:w w:val="125"/>
                <w:b/>
                <w:bCs/>
                <w:position w:val="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107"/>
                <w:w w:val="99"/>
                <w:b/>
                <w:bCs/>
                <w:position w:val="0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89"/>
                <w:position w:val="7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99"/>
                <w:b/>
                <w:bCs/>
                <w:position w:val="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3530" w:type="dxa"/>
            <w:tcBorders>
              <w:top w:val="nil" w:sz="6" w:space="0" w:color="auto"/>
              <w:bottom w:val="single" w:sz="8" w:space="0" w:color="1F1C1F"/>
              <w:left w:val="nil" w:sz="6" w:space="0" w:color="auto"/>
              <w:right w:val="nil" w:sz="6" w:space="0" w:color="auto"/>
            </w:tcBorders>
          </w:tcPr>
          <w:p>
            <w:pPr>
              <w:spacing w:before="0" w:after="0" w:line="200" w:lineRule="exact"/>
              <w:ind w:left="47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ements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1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23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Leg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3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7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38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36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6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99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Leg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3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7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38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35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1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2"/>
                <w:w w:val="106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5"/>
                <w:b/>
                <w:bCs/>
              </w:rPr>
              <w:t>mponent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880" w:type="dxa"/>
            <w:tcBorders>
              <w:top w:val="single" w:sz="8" w:space="0" w:color="1F1C1F"/>
              <w:bottom w:val="single" w:sz="8" w:space="0" w:color="1F1C1F"/>
              <w:left w:val="single" w:sz="8" w:space="0" w:color="231C1F"/>
              <w:right w:val="single" w:sz="8" w:space="0" w:color="231F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29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Retired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3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15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99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2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Work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4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7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55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6"/>
                <w:b/>
                <w:bCs/>
              </w:rPr>
              <w:t>Red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16"/>
                <w:w w:val="106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5"/>
                <w:w w:val="11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10"/>
                <w:b/>
                <w:bCs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30" w:type="dxa"/>
            <w:tcBorders>
              <w:top w:val="single" w:sz="8" w:space="0" w:color="1F1C1F"/>
              <w:bottom w:val="single" w:sz="8" w:space="0" w:color="1F1C1F"/>
              <w:left w:val="single" w:sz="8" w:space="0" w:color="231F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Q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5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ntif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47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16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10"/>
                <w:w w:val="106"/>
                <w:b/>
                <w:bCs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4"/>
                <w:w w:val="115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9"/>
                <w:b/>
                <w:bCs/>
              </w:rPr>
              <w:t>rk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14"/>
                <w:w w:val="108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6"/>
                <w:w w:val="106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6"/>
                <w:b/>
                <w:bCs/>
              </w:rPr>
              <w:t>ad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2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3"/>
                <w:w w:val="104"/>
                <w:b/>
                <w:bCs/>
              </w:rPr>
              <w:t>Red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6"/>
                <w:w w:val="104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08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14"/>
                <w:w w:val="107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3"/>
                <w:w w:val="106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0"/>
                <w:w w:val="11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1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23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8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TS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&amp;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oth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3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663F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14"/>
                <w:w w:val="113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w w:val="105"/>
              </w:rPr>
              <w:t>Serv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5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880" w:type="dxa"/>
            <w:tcBorders>
              <w:top w:val="single" w:sz="8" w:space="0" w:color="1F1C1F"/>
              <w:bottom w:val="single" w:sz="8" w:space="0" w:color="1F1C1F"/>
              <w:left w:val="single" w:sz="8" w:space="0" w:color="231C1F"/>
              <w:right w:val="single" w:sz="8" w:space="0" w:color="231F1F"/>
            </w:tcBorders>
          </w:tcPr>
          <w:p>
            <w:pPr>
              <w:spacing w:before="53" w:after="0" w:line="248" w:lineRule="auto"/>
              <w:ind w:left="100" w:right="240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Long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D4654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3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24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emen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integra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13B5B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30" w:type="dxa"/>
            <w:tcBorders>
              <w:top w:val="single" w:sz="8" w:space="0" w:color="1F1C1F"/>
              <w:bottom w:val="single" w:sz="8" w:space="0" w:color="1F1C1F"/>
              <w:left w:val="single" w:sz="8" w:space="0" w:color="231F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D"/>
                <w:spacing w:val="0"/>
                <w:w w:val="106"/>
              </w:rPr>
              <w:t>available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footer="723" w:header="0" w:top="1340" w:bottom="920" w:left="1220" w:right="1220"/>
          <w:footerReference w:type="default" r:id="rId20"/>
          <w:pgSz w:w="12240" w:h="15840"/>
        </w:sectPr>
      </w:pPr>
      <w:rPr/>
    </w:p>
    <w:p>
      <w:pPr>
        <w:spacing w:before="58" w:after="0" w:line="240" w:lineRule="auto"/>
        <w:ind w:left="100" w:right="-20"/>
        <w:jc w:val="left"/>
        <w:tabs>
          <w:tab w:pos="800" w:val="left"/>
        </w:tabs>
        <w:rPr>
          <w:rFonts w:ascii="Arial" w:hAnsi="Arial" w:cs="Arial" w:eastAsia="Arial"/>
          <w:sz w:val="36"/>
          <w:szCs w:val="36"/>
        </w:rPr>
      </w:pPr>
      <w:rPr/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3.</w:t>
        <w:tab/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6"/>
          <w:szCs w:val="36"/>
          <w:color w:val="231F20"/>
          <w:spacing w:val="2"/>
          <w:w w:val="100"/>
          <w:b/>
          <w:bCs/>
        </w:rPr>
        <w:t>D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esign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287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high-level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overview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Enterprise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(identified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[NSR]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#20100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9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04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Collaborative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Tooling)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design.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conceptual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perspecti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3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logical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h;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intended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overall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approach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itecturally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significant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ponents.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00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3.1.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32"/>
          <w:szCs w:val="3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Application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39" w:lineRule="auto"/>
        <w:ind w:left="100" w:right="285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design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constru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functionality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specified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Specification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(RSD)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hile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aintai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complian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e-VA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Technical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Refere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RM)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ustry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practices.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161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/>
        <w:pict>
          <v:group style="position:absolute;margin-left:72.900177pt;margin-top:89.80719pt;width:465.534055pt;height:272.304744pt;mso-position-horizontal-relative:page;mso-position-vertical-relative:paragraph;z-index:-10768" coordorigin="1458,1796" coordsize="9311,5446">
            <v:group style="position:absolute;left:3131;top:4869;width:7631;height:2366" coordorigin="3131,4869" coordsize="7631,2366">
              <v:shape style="position:absolute;left:3131;top:4869;width:7631;height:2366" coordorigin="3131,4869" coordsize="7631,2366" path="m3131,7235l10762,7235,10762,4869,3131,4869,3131,7235xe" filled="f" stroked="t" strokeweight=".700692pt" strokecolor="#231F20">
                <v:path arrowok="t"/>
              </v:shape>
            </v:group>
            <v:group style="position:absolute;left:4885;top:2241;width:4210;height:2016" coordorigin="4885,2241" coordsize="4210,2016">
              <v:shape style="position:absolute;left:4885;top:2241;width:4210;height:2016" coordorigin="4885,2241" coordsize="4210,2016" path="m4885,4256l9095,4256,9095,2241,4885,2241,4885,4256xe" filled="f" stroked="t" strokeweight=".700763pt" strokecolor="#231F20">
                <v:path arrowok="t"/>
              </v:shape>
              <v:shape style="position:absolute;left:1458;top:1796;width:9051;height:5011" type="#_x0000_t75">
                <v:imagedata r:id="rId22" o:title=""/>
              </v:shape>
            </v:group>
            <v:group style="position:absolute;left:5939;top:3248;width:3157;height:1008" coordorigin="5939,3248" coordsize="3157,1008">
              <v:shape style="position:absolute;left:5939;top:3248;width:3157;height:1008" coordorigin="5939,3248" coordsize="3157,1008" path="m5939,4256l9096,4256,9096,3248,5939,3248,5939,4256e" filled="t" fillcolor="#FFFFFF" stroked="f">
                <v:path arrowok="t"/>
                <v:fill/>
              </v:shape>
            </v:group>
            <v:group style="position:absolute;left:5937;top:3248;width:3157;height:1008" coordorigin="5937,3248" coordsize="3157,1008">
              <v:shape style="position:absolute;left:5937;top:3248;width:3157;height:1008" coordorigin="5937,3248" coordsize="3157,1008" path="m5937,4256l9095,4256,9095,3248,5937,3248,5937,4256xe" filled="f" stroked="t" strokeweight=".700695pt" strokecolor="#231F20">
                <v:path arrowok="t"/>
              </v:shape>
            </v:group>
            <v:group style="position:absolute;left:5939;top:2242;width:3157;height:1007" coordorigin="5939,2242" coordsize="3157,1007">
              <v:shape style="position:absolute;left:5939;top:2242;width:3157;height:1007" coordorigin="5939,2242" coordsize="3157,1007" path="m5939,3248l9096,3248,9096,2242,5939,2242,5939,3248e" filled="t" fillcolor="#FFFFFF" stroked="f">
                <v:path arrowok="t"/>
                <v:fill/>
              </v:shape>
            </v:group>
            <v:group style="position:absolute;left:5937;top:2241;width:3157;height:1008" coordorigin="5937,2241" coordsize="3157,1008">
              <v:shape style="position:absolute;left:5937;top:2241;width:3157;height:1008" coordorigin="5937,2241" coordsize="3157,1008" path="m5937,3248l9095,3248,9095,2241,5937,2241,5937,3248xe" filled="f" stroked="t" strokeweight=".700695pt" strokecolor="#231F2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current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8-10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goal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5,000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registered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600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concurrent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Annual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growth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high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20%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initially.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current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pilot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phase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consists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separate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physical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expanded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n-Tier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virtualized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larger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audie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pilot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phase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plete.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current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“As-Is”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depicted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below.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7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NumType w:start="11"/>
          <w:pgMar w:footer="728" w:header="0" w:top="1380" w:bottom="920" w:left="1340" w:right="1320"/>
          <w:footerReference w:type="default" r:id="rId21"/>
          <w:pgSz w:w="12240" w:h="15840"/>
        </w:sectPr>
      </w:pPr>
      <w:rPr/>
    </w:p>
    <w:p>
      <w:pPr>
        <w:spacing w:before="21" w:after="0" w:line="240" w:lineRule="auto"/>
        <w:ind w:left="643" w:right="212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-5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8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7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-6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2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-26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l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-2"/>
          <w:w w:val="100"/>
        </w:rPr>
        <w:t>g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y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1" w:after="0" w:line="240" w:lineRule="auto"/>
        <w:ind w:left="814" w:right="389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-1"/>
        </w:rPr>
        <w:t>B</w:t>
      </w:r>
      <w:r>
        <w:rPr>
          <w:rFonts w:ascii="Calibri" w:hAnsi="Calibri" w:cs="Calibri" w:eastAsia="Calibri"/>
          <w:sz w:val="19"/>
          <w:szCs w:val="19"/>
          <w:color w:val="231F20"/>
          <w:spacing w:val="7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2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-4"/>
        </w:rPr>
        <w:t>w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-3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7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643" w:right="212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-5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8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7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-6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2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-26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l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-2"/>
          <w:w w:val="100"/>
        </w:rPr>
        <w:t>g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y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1" w:after="0" w:line="240" w:lineRule="auto"/>
        <w:ind w:left="668" w:right="238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10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d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-5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4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1"/>
          <w:w w:val="100"/>
        </w:rPr>
        <w:t>(</w:t>
      </w:r>
      <w:r>
        <w:rPr>
          <w:rFonts w:ascii="Calibri" w:hAnsi="Calibri" w:cs="Calibri" w:eastAsia="Calibri"/>
          <w:sz w:val="19"/>
          <w:szCs w:val="19"/>
          <w:color w:val="231F20"/>
          <w:spacing w:val="-5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10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3"/>
          <w:w w:val="100"/>
        </w:rPr>
        <w:t>D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)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1" w:after="0" w:line="228" w:lineRule="exact"/>
        <w:ind w:left="376" w:right="-54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1"/>
        </w:rPr>
        <w:t>(</w:t>
      </w:r>
      <w:r>
        <w:rPr>
          <w:rFonts w:ascii="Calibri" w:hAnsi="Calibri" w:cs="Calibri" w:eastAsia="Calibri"/>
          <w:sz w:val="19"/>
          <w:szCs w:val="19"/>
          <w:color w:val="231F20"/>
          <w:spacing w:val="-1"/>
        </w:rPr>
        <w:t>B</w:t>
      </w:r>
      <w:r>
        <w:rPr>
          <w:rFonts w:ascii="Calibri" w:hAnsi="Calibri" w:cs="Calibri" w:eastAsia="Calibri"/>
          <w:sz w:val="19"/>
          <w:szCs w:val="19"/>
          <w:color w:val="231F20"/>
          <w:spacing w:val="7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2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-4"/>
        </w:rPr>
        <w:t>w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-3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-4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1"/>
          <w:w w:val="100"/>
        </w:rPr>
        <w:t>f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-32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5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)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6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48" w:right="137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-1"/>
          <w:w w:val="100"/>
        </w:rPr>
        <w:t>H</w:t>
      </w:r>
      <w:r>
        <w:rPr>
          <w:rFonts w:ascii="Calibri" w:hAnsi="Calibri" w:cs="Calibri" w:eastAsia="Calibri"/>
          <w:sz w:val="19"/>
          <w:szCs w:val="19"/>
          <w:color w:val="231F20"/>
          <w:spacing w:val="10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-5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4"/>
          <w:w w:val="100"/>
        </w:rPr>
        <w:t>P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1" w:after="0" w:line="240" w:lineRule="auto"/>
        <w:ind w:left="-34" w:right="-54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6"/>
        </w:rPr>
        <w:t>W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b</w:t>
      </w:r>
      <w:r>
        <w:rPr>
          <w:rFonts w:ascii="Calibri" w:hAnsi="Calibri" w:cs="Calibri" w:eastAsia="Calibri"/>
          <w:sz w:val="19"/>
          <w:szCs w:val="19"/>
          <w:color w:val="231F20"/>
          <w:spacing w:val="-26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-1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v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2" w:after="0" w:line="260" w:lineRule="exact"/>
        <w:jc w:val="left"/>
        <w:rPr>
          <w:sz w:val="26"/>
          <w:szCs w:val="26"/>
        </w:rPr>
      </w:pPr>
      <w:rPr/>
      <w:r>
        <w:rPr/>
        <w:br w:type="column"/>
      </w:r>
      <w:r>
        <w:rPr>
          <w:sz w:val="26"/>
          <w:szCs w:val="26"/>
        </w:rPr>
      </w:r>
    </w:p>
    <w:p>
      <w:pPr>
        <w:spacing w:before="0" w:after="0" w:line="240" w:lineRule="auto"/>
        <w:ind w:left="73" w:right="2345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-5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8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7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-6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2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-26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l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-2"/>
          <w:w w:val="100"/>
        </w:rPr>
        <w:t>g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y</w:t>
      </w:r>
      <w:r>
        <w:rPr>
          <w:rFonts w:ascii="Calibri" w:hAnsi="Calibri" w:cs="Calibri" w:eastAsia="Calibri"/>
          <w:sz w:val="19"/>
          <w:szCs w:val="19"/>
          <w:color w:val="231F20"/>
          <w:spacing w:val="3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D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p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l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y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1" w:after="0" w:line="240" w:lineRule="auto"/>
        <w:ind w:left="527" w:right="2796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-8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v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1"/>
          <w:w w:val="100"/>
        </w:rPr>
        <w:t>(</w:t>
      </w:r>
      <w:r>
        <w:rPr>
          <w:rFonts w:ascii="Calibri" w:hAnsi="Calibri" w:cs="Calibri" w:eastAsia="Calibri"/>
          <w:sz w:val="19"/>
          <w:szCs w:val="19"/>
          <w:color w:val="231F20"/>
          <w:spacing w:val="-5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D</w:t>
      </w:r>
      <w:r>
        <w:rPr>
          <w:rFonts w:ascii="Calibri" w:hAnsi="Calibri" w:cs="Calibri" w:eastAsia="Calibri"/>
          <w:sz w:val="19"/>
          <w:szCs w:val="19"/>
          <w:color w:val="231F20"/>
          <w:spacing w:val="-28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-2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)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2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-34" w:right="2236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6"/>
        </w:rPr>
        <w:t>W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b</w:t>
      </w:r>
      <w:r>
        <w:rPr>
          <w:rFonts w:ascii="Calibri" w:hAnsi="Calibri" w:cs="Calibri" w:eastAsia="Calibri"/>
          <w:sz w:val="19"/>
          <w:szCs w:val="19"/>
          <w:color w:val="231F20"/>
          <w:spacing w:val="-26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l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-2"/>
          <w:w w:val="100"/>
        </w:rPr>
        <w:t>g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ic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-8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p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p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li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-3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3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-8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v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2240" w:h="15840"/>
          <w:pgMar w:top="1380" w:bottom="280" w:left="1340" w:right="1320"/>
          <w:cols w:num="3" w:equalWidth="0">
            <w:col w:w="1943" w:space="1695"/>
            <w:col w:w="871" w:space="551"/>
            <w:col w:w="4520"/>
          </w:cols>
        </w:sectPr>
      </w:pPr>
      <w:rPr/>
    </w:p>
    <w:p>
      <w:pPr>
        <w:spacing w:before="3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32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1" w:lineRule="auto"/>
        <w:ind w:left="2258" w:right="-55" w:firstLine="26"/>
        <w:jc w:val="both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1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pu</w:t>
      </w:r>
      <w:r>
        <w:rPr>
          <w:rFonts w:ascii="Calibri" w:hAnsi="Calibri" w:cs="Calibri" w:eastAsia="Calibri"/>
          <w:sz w:val="19"/>
          <w:szCs w:val="19"/>
          <w:color w:val="231F20"/>
          <w:spacing w:val="-5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-2"/>
          <w:w w:val="100"/>
        </w:rPr>
        <w:t>z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d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4"/>
          <w:w w:val="100"/>
        </w:rPr>
        <w:t>P</w:t>
      </w:r>
      <w:r>
        <w:rPr>
          <w:rFonts w:ascii="Calibri" w:hAnsi="Calibri" w:cs="Calibri" w:eastAsia="Calibri"/>
          <w:sz w:val="19"/>
          <w:szCs w:val="19"/>
          <w:color w:val="231F20"/>
          <w:spacing w:val="-3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10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-1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d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y</w:t>
      </w:r>
      <w:r>
        <w:rPr>
          <w:rFonts w:ascii="Calibri" w:hAnsi="Calibri" w:cs="Calibri" w:eastAsia="Calibri"/>
          <w:sz w:val="19"/>
          <w:szCs w:val="19"/>
          <w:color w:val="231F20"/>
          <w:spacing w:val="-1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12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1"/>
          <w:w w:val="100"/>
        </w:rPr>
        <w:t>(</w:t>
      </w:r>
      <w:r>
        <w:rPr>
          <w:rFonts w:ascii="Calibri" w:hAnsi="Calibri" w:cs="Calibri" w:eastAsia="Calibri"/>
          <w:sz w:val="19"/>
          <w:szCs w:val="19"/>
          <w:color w:val="231F20"/>
          <w:spacing w:val="1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4"/>
          <w:w w:val="100"/>
        </w:rPr>
        <w:t>P</w:t>
      </w:r>
      <w:r>
        <w:rPr>
          <w:rFonts w:ascii="Calibri" w:hAnsi="Calibri" w:cs="Calibri" w:eastAsia="Calibri"/>
          <w:sz w:val="19"/>
          <w:szCs w:val="19"/>
          <w:color w:val="231F20"/>
          <w:spacing w:val="-1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6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)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40" w:lineRule="auto"/>
        <w:ind w:left="278" w:right="260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10"/>
          <w:w w:val="100"/>
        </w:rPr>
        <w:t>U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ifi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d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1" w:after="0" w:line="240" w:lineRule="auto"/>
        <w:ind w:left="253" w:right="230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-2"/>
          <w:w w:val="100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d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-3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l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1" w:after="0" w:line="241" w:lineRule="auto"/>
        <w:ind w:left="209" w:right="184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8"/>
        </w:rPr>
        <w:t>L</w:t>
      </w:r>
      <w:r>
        <w:rPr>
          <w:rFonts w:ascii="Calibri" w:hAnsi="Calibri" w:cs="Calibri" w:eastAsia="Calibri"/>
          <w:sz w:val="19"/>
          <w:szCs w:val="19"/>
          <w:color w:val="231F20"/>
          <w:spacing w:val="-3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2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-2"/>
        </w:rPr>
        <w:t>g</w:t>
      </w:r>
      <w:r>
        <w:rPr>
          <w:rFonts w:ascii="Calibri" w:hAnsi="Calibri" w:cs="Calibri" w:eastAsia="Calibri"/>
          <w:sz w:val="19"/>
          <w:szCs w:val="19"/>
          <w:color w:val="231F20"/>
          <w:spacing w:val="2"/>
        </w:rPr>
        <w:t>u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-32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-2"/>
          <w:w w:val="100"/>
        </w:rPr>
        <w:t>g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y</w:t>
      </w:r>
      <w:r>
        <w:rPr>
          <w:rFonts w:ascii="Calibri" w:hAnsi="Calibri" w:cs="Calibri" w:eastAsia="Calibri"/>
          <w:sz w:val="19"/>
          <w:szCs w:val="19"/>
          <w:color w:val="231F20"/>
          <w:spacing w:val="-1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1"/>
          <w:w w:val="100"/>
        </w:rPr>
        <w:t>(</w:t>
      </w:r>
      <w:r>
        <w:rPr>
          <w:rFonts w:ascii="Calibri" w:hAnsi="Calibri" w:cs="Calibri" w:eastAsia="Calibri"/>
          <w:sz w:val="19"/>
          <w:szCs w:val="19"/>
          <w:color w:val="231F20"/>
          <w:spacing w:val="10"/>
          <w:w w:val="100"/>
        </w:rPr>
        <w:t>U</w:t>
      </w:r>
      <w:r>
        <w:rPr>
          <w:rFonts w:ascii="Calibri" w:hAnsi="Calibri" w:cs="Calibri" w:eastAsia="Calibri"/>
          <w:sz w:val="19"/>
          <w:szCs w:val="19"/>
          <w:color w:val="231F20"/>
          <w:spacing w:val="-2"/>
          <w:w w:val="100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L</w:t>
      </w:r>
      <w:r>
        <w:rPr>
          <w:rFonts w:ascii="Calibri" w:hAnsi="Calibri" w:cs="Calibri" w:eastAsia="Calibri"/>
          <w:sz w:val="19"/>
          <w:szCs w:val="19"/>
          <w:color w:val="231F20"/>
          <w:spacing w:val="-4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)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40" w:lineRule="auto"/>
        <w:ind w:left="-34" w:right="-54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-2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8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9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-3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-5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2"/>
        </w:rPr>
        <w:t>h</w:t>
      </w:r>
      <w:r>
        <w:rPr>
          <w:rFonts w:ascii="Calibri" w:hAnsi="Calibri" w:cs="Calibri" w:eastAsia="Calibri"/>
          <w:sz w:val="19"/>
          <w:szCs w:val="19"/>
          <w:color w:val="231F20"/>
          <w:spacing w:val="8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-1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-32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u</w:t>
      </w:r>
      <w:r>
        <w:rPr>
          <w:rFonts w:ascii="Calibri" w:hAnsi="Calibri" w:cs="Calibri" w:eastAsia="Calibri"/>
          <w:sz w:val="19"/>
          <w:szCs w:val="19"/>
          <w:color w:val="231F20"/>
          <w:spacing w:val="-8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u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21" w:after="0" w:line="240" w:lineRule="auto"/>
        <w:ind w:left="88" w:right="67"/>
        <w:jc w:val="center"/>
        <w:rPr>
          <w:rFonts w:ascii="Calibri" w:hAnsi="Calibri" w:cs="Calibri" w:eastAsia="Calibri"/>
          <w:sz w:val="19"/>
          <w:szCs w:val="19"/>
        </w:rPr>
      </w:pPr>
      <w:rPr/>
      <w:r>
        <w:rPr/>
        <w:br w:type="column"/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y</w:t>
      </w:r>
      <w:r>
        <w:rPr>
          <w:rFonts w:ascii="Calibri" w:hAnsi="Calibri" w:cs="Calibri" w:eastAsia="Calibri"/>
          <w:sz w:val="19"/>
          <w:szCs w:val="19"/>
          <w:color w:val="231F20"/>
          <w:spacing w:val="-1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-2"/>
          <w:w w:val="100"/>
        </w:rPr>
        <w:t>z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d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1" w:after="0" w:line="241" w:lineRule="auto"/>
        <w:ind w:left="-17" w:right="-37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-6"/>
          <w:w w:val="100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l</w:t>
      </w:r>
      <w:r>
        <w:rPr>
          <w:rFonts w:ascii="Calibri" w:hAnsi="Calibri" w:cs="Calibri" w:eastAsia="Calibri"/>
          <w:sz w:val="19"/>
          <w:szCs w:val="19"/>
          <w:color w:val="231F20"/>
          <w:spacing w:val="-3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-5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u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of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0" w:after="0" w:line="241" w:lineRule="auto"/>
        <w:ind w:left="2" w:right="-22" w:firstLine="3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-2"/>
          <w:w w:val="100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d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ne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1"/>
          <w:w w:val="100"/>
        </w:rPr>
        <w:t>(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6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-2"/>
          <w:w w:val="100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-5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10"/>
          <w:w w:val="100"/>
        </w:rPr>
        <w:t>D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)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Cli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-3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l</w:t>
      </w:r>
      <w:r>
        <w:rPr>
          <w:rFonts w:ascii="Calibri" w:hAnsi="Calibri" w:cs="Calibri" w:eastAsia="Calibri"/>
          <w:sz w:val="19"/>
          <w:szCs w:val="19"/>
          <w:color w:val="231F20"/>
          <w:spacing w:val="1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10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-8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1"/>
          <w:w w:val="100"/>
        </w:rPr>
        <w:t>(C</w:t>
      </w:r>
      <w:r>
        <w:rPr>
          <w:rFonts w:ascii="Calibri" w:hAnsi="Calibri" w:cs="Calibri" w:eastAsia="Calibri"/>
          <w:sz w:val="19"/>
          <w:szCs w:val="19"/>
          <w:color w:val="231F20"/>
          <w:spacing w:val="4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)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15" w:after="0" w:line="240" w:lineRule="exact"/>
        <w:jc w:val="left"/>
        <w:rPr>
          <w:sz w:val="24"/>
          <w:szCs w:val="24"/>
        </w:rPr>
      </w:pPr>
      <w:rPr/>
      <w:r>
        <w:rPr/>
        <w:br w:type="column"/>
      </w:r>
      <w:r>
        <w:rPr>
          <w:sz w:val="24"/>
          <w:szCs w:val="24"/>
        </w:rPr>
      </w:r>
    </w:p>
    <w:p>
      <w:pPr>
        <w:spacing w:before="0" w:after="0" w:line="240" w:lineRule="auto"/>
        <w:ind w:left="262" w:right="799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L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-2"/>
          <w:w w:val="100"/>
        </w:rPr>
        <w:t>g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-3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l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1" w:after="0" w:line="240" w:lineRule="auto"/>
        <w:ind w:left="45" w:right="588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6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2"/>
        </w:rPr>
        <w:t>b</w:t>
      </w:r>
      <w:r>
        <w:rPr>
          <w:rFonts w:ascii="Calibri" w:hAnsi="Calibri" w:cs="Calibri" w:eastAsia="Calibri"/>
          <w:sz w:val="19"/>
          <w:szCs w:val="19"/>
          <w:color w:val="231F20"/>
          <w:spacing w:val="-1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8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-8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2"/>
        </w:rPr>
        <w:t>v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-32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-5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n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1" w:after="0" w:line="241" w:lineRule="auto"/>
        <w:ind w:left="-17" w:right="520"/>
        <w:jc w:val="center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-4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2"/>
        </w:rPr>
        <w:t>d</w:t>
      </w:r>
      <w:r>
        <w:rPr>
          <w:rFonts w:ascii="Calibri" w:hAnsi="Calibri" w:cs="Calibri" w:eastAsia="Calibri"/>
          <w:sz w:val="19"/>
          <w:szCs w:val="19"/>
          <w:color w:val="231F20"/>
          <w:spacing w:val="8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2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-5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-28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fi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7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1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99"/>
        </w:rPr>
        <w:t>,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99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-3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6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,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d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1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d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1"/>
          <w:w w:val="100"/>
        </w:rPr>
        <w:t>(</w:t>
      </w:r>
      <w:r>
        <w:rPr>
          <w:rFonts w:ascii="Calibri" w:hAnsi="Calibri" w:cs="Calibri" w:eastAsia="Calibri"/>
          <w:sz w:val="19"/>
          <w:szCs w:val="19"/>
          <w:color w:val="231F20"/>
          <w:spacing w:val="8"/>
          <w:w w:val="100"/>
        </w:rPr>
        <w:t>L</w:t>
      </w:r>
      <w:r>
        <w:rPr>
          <w:rFonts w:ascii="Calibri" w:hAnsi="Calibri" w:cs="Calibri" w:eastAsia="Calibri"/>
          <w:sz w:val="19"/>
          <w:szCs w:val="19"/>
          <w:color w:val="231F20"/>
          <w:spacing w:val="-9"/>
          <w:w w:val="100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11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-6"/>
          <w:w w:val="100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)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2240" w:h="15840"/>
          <w:pgMar w:top="1380" w:bottom="280" w:left="1340" w:right="1320"/>
          <w:cols w:num="4" w:equalWidth="0">
            <w:col w:w="3426" w:space="569"/>
            <w:col w:w="1200" w:space="852"/>
            <w:col w:w="1133" w:space="710"/>
            <w:col w:w="1690"/>
          </w:cols>
        </w:sectPr>
      </w:pPr>
      <w:rPr/>
    </w:p>
    <w:p>
      <w:pPr>
        <w:spacing w:before="3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21" w:after="0" w:line="228" w:lineRule="exact"/>
        <w:ind w:left="3817" w:right="-20"/>
        <w:jc w:val="left"/>
        <w:rPr>
          <w:rFonts w:ascii="Calibri" w:hAnsi="Calibri" w:cs="Calibri" w:eastAsia="Calibri"/>
          <w:sz w:val="19"/>
          <w:szCs w:val="19"/>
        </w:rPr>
      </w:pPr>
      <w:rPr/>
      <w:r>
        <w:rPr>
          <w:rFonts w:ascii="Calibri" w:hAnsi="Calibri" w:cs="Calibri" w:eastAsia="Calibri"/>
          <w:sz w:val="19"/>
          <w:szCs w:val="19"/>
          <w:color w:val="231F20"/>
          <w:spacing w:val="6"/>
        </w:rPr>
        <w:t>O</w:t>
      </w:r>
      <w:r>
        <w:rPr>
          <w:rFonts w:ascii="Calibri" w:hAnsi="Calibri" w:cs="Calibri" w:eastAsia="Calibri"/>
          <w:sz w:val="19"/>
          <w:szCs w:val="19"/>
          <w:color w:val="231F20"/>
          <w:spacing w:val="-8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-32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le</w:t>
      </w:r>
      <w:r>
        <w:rPr>
          <w:rFonts w:ascii="Calibri" w:hAnsi="Calibri" w:cs="Calibri" w:eastAsia="Calibri"/>
          <w:sz w:val="19"/>
          <w:szCs w:val="19"/>
          <w:color w:val="231F20"/>
          <w:spacing w:val="-6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Da</w:t>
      </w:r>
      <w:r>
        <w:rPr>
          <w:rFonts w:ascii="Calibri" w:hAnsi="Calibri" w:cs="Calibri" w:eastAsia="Calibri"/>
          <w:sz w:val="19"/>
          <w:szCs w:val="19"/>
          <w:color w:val="231F20"/>
          <w:spacing w:val="-32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-5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-32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b</w:t>
      </w:r>
      <w:r>
        <w:rPr>
          <w:rFonts w:ascii="Calibri" w:hAnsi="Calibri" w:cs="Calibri" w:eastAsia="Calibri"/>
          <w:sz w:val="19"/>
          <w:szCs w:val="19"/>
          <w:color w:val="231F20"/>
          <w:spacing w:val="-3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-1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(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7"/>
          <w:w w:val="100"/>
        </w:rPr>
        <w:t>c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h</w:t>
      </w:r>
      <w:r>
        <w:rPr>
          <w:rFonts w:ascii="Calibri" w:hAnsi="Calibri" w:cs="Calibri" w:eastAsia="Calibri"/>
          <w:sz w:val="19"/>
          <w:szCs w:val="19"/>
          <w:color w:val="231F20"/>
          <w:spacing w:val="-7"/>
          <w:w w:val="100"/>
        </w:rPr>
        <w:t>e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-3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14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-3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n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d</w:t>
      </w:r>
      <w:r>
        <w:rPr>
          <w:rFonts w:ascii="Calibri" w:hAnsi="Calibri" w:cs="Calibri" w:eastAsia="Calibri"/>
          <w:sz w:val="19"/>
          <w:szCs w:val="19"/>
          <w:color w:val="231F20"/>
          <w:spacing w:val="3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Da</w:t>
      </w:r>
      <w:r>
        <w:rPr>
          <w:rFonts w:ascii="Calibri" w:hAnsi="Calibri" w:cs="Calibri" w:eastAsia="Calibri"/>
          <w:sz w:val="19"/>
          <w:szCs w:val="19"/>
          <w:color w:val="231F20"/>
          <w:spacing w:val="-32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-5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a</w:t>
      </w:r>
      <w:r>
        <w:rPr>
          <w:rFonts w:ascii="Calibri" w:hAnsi="Calibri" w:cs="Calibri" w:eastAsia="Calibri"/>
          <w:sz w:val="19"/>
          <w:szCs w:val="19"/>
          <w:color w:val="231F20"/>
          <w:spacing w:val="12"/>
          <w:w w:val="100"/>
        </w:rPr>
        <w:t> </w:t>
      </w:r>
      <w:r>
        <w:rPr>
          <w:rFonts w:ascii="Calibri" w:hAnsi="Calibri" w:cs="Calibri" w:eastAsia="Calibri"/>
          <w:sz w:val="19"/>
          <w:szCs w:val="19"/>
          <w:color w:val="231F20"/>
          <w:spacing w:val="-4"/>
          <w:w w:val="100"/>
        </w:rPr>
        <w:t>I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m</w:t>
      </w:r>
      <w:r>
        <w:rPr>
          <w:rFonts w:ascii="Calibri" w:hAnsi="Calibri" w:cs="Calibri" w:eastAsia="Calibri"/>
          <w:sz w:val="19"/>
          <w:szCs w:val="19"/>
          <w:color w:val="231F20"/>
          <w:spacing w:val="2"/>
          <w:w w:val="100"/>
        </w:rPr>
        <w:t>po</w:t>
      </w:r>
      <w:r>
        <w:rPr>
          <w:rFonts w:ascii="Calibri" w:hAnsi="Calibri" w:cs="Calibri" w:eastAsia="Calibri"/>
          <w:sz w:val="19"/>
          <w:szCs w:val="19"/>
          <w:color w:val="231F20"/>
          <w:spacing w:val="-8"/>
          <w:w w:val="100"/>
        </w:rPr>
        <w:t>r</w:t>
      </w:r>
      <w:r>
        <w:rPr>
          <w:rFonts w:ascii="Calibri" w:hAnsi="Calibri" w:cs="Calibri" w:eastAsia="Calibri"/>
          <w:sz w:val="19"/>
          <w:szCs w:val="19"/>
          <w:color w:val="231F20"/>
          <w:spacing w:val="9"/>
          <w:w w:val="100"/>
        </w:rPr>
        <w:t>t</w:t>
      </w:r>
      <w:r>
        <w:rPr>
          <w:rFonts w:ascii="Calibri" w:hAnsi="Calibri" w:cs="Calibri" w:eastAsia="Calibri"/>
          <w:sz w:val="19"/>
          <w:szCs w:val="19"/>
          <w:color w:val="231F20"/>
          <w:spacing w:val="-2"/>
          <w:w w:val="100"/>
        </w:rPr>
        <w:t>s</w:t>
      </w:r>
      <w:r>
        <w:rPr>
          <w:rFonts w:ascii="Calibri" w:hAnsi="Calibri" w:cs="Calibri" w:eastAsia="Calibri"/>
          <w:sz w:val="19"/>
          <w:szCs w:val="19"/>
          <w:color w:val="231F20"/>
          <w:spacing w:val="0"/>
          <w:w w:val="100"/>
        </w:rPr>
        <w:t>)</w:t>
      </w:r>
      <w:r>
        <w:rPr>
          <w:rFonts w:ascii="Calibri" w:hAnsi="Calibri" w:cs="Calibri" w:eastAsia="Calibri"/>
          <w:sz w:val="19"/>
          <w:szCs w:val="19"/>
          <w:color w:val="000000"/>
          <w:spacing w:val="0"/>
          <w:w w:val="100"/>
        </w:rPr>
      </w:r>
    </w:p>
    <w:p>
      <w:pPr>
        <w:spacing w:before="6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31" w:after="0" w:line="240" w:lineRule="auto"/>
        <w:ind w:left="3056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3:</w:t>
      </w:r>
      <w:r>
        <w:rPr>
          <w:rFonts w:ascii="Arial" w:hAnsi="Arial" w:cs="Arial" w:eastAsia="Arial"/>
          <w:sz w:val="22"/>
          <w:szCs w:val="22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Current</w:t>
      </w:r>
      <w:r>
        <w:rPr>
          <w:rFonts w:ascii="Arial" w:hAnsi="Arial" w:cs="Arial" w:eastAsia="Arial"/>
          <w:sz w:val="22"/>
          <w:szCs w:val="22"/>
          <w:color w:val="231F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“As-</w:t>
      </w:r>
      <w:r>
        <w:rPr>
          <w:rFonts w:ascii="Arial" w:hAnsi="Arial" w:cs="Arial" w:eastAsia="Arial"/>
          <w:sz w:val="22"/>
          <w:szCs w:val="22"/>
          <w:color w:val="231F20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s”</w:t>
      </w:r>
      <w:r>
        <w:rPr>
          <w:rFonts w:ascii="Arial" w:hAnsi="Arial" w:cs="Arial" w:eastAsia="Arial"/>
          <w:sz w:val="22"/>
          <w:szCs w:val="22"/>
          <w:color w:val="231F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color w:val="231F20"/>
          <w:spacing w:val="-2"/>
          <w:w w:val="100"/>
          <w:b/>
          <w:bCs/>
        </w:rPr>
        <w:t>y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stem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320"/>
        </w:sectPr>
      </w:pPr>
      <w:rPr/>
    </w:p>
    <w:p>
      <w:pPr>
        <w:spacing w:before="76" w:after="0" w:line="240" w:lineRule="auto"/>
        <w:ind w:left="100" w:right="592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conceptual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design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“To-Be”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Speci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cally,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rchite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allows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eet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ollowing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ents: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Check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duplication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daily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through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process;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7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Convert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languages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configuration;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8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ultiple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oles;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7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/>
        <w:pict>
          <v:shape style="position:absolute;margin-left:72pt;margin-top:25.920923pt;width:481.901pt;height:281.985pt;mso-position-horizontal-relative:page;mso-position-vertical-relative:paragraph;z-index:-10767" type="#_x0000_t75">
            <v:imagedata r:id="rId23" o:title=""/>
          </v:shape>
        </w:pic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edited.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816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4:</w:t>
      </w:r>
      <w:r>
        <w:rPr>
          <w:rFonts w:ascii="Arial" w:hAnsi="Arial" w:cs="Arial" w:eastAsia="Arial"/>
          <w:sz w:val="22"/>
          <w:szCs w:val="22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22"/>
          <w:szCs w:val="2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“To-Be”</w:t>
      </w:r>
      <w:r>
        <w:rPr>
          <w:rFonts w:ascii="Arial" w:hAnsi="Arial" w:cs="Arial" w:eastAsia="Arial"/>
          <w:sz w:val="22"/>
          <w:szCs w:val="22"/>
          <w:color w:val="231F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Application</w:t>
      </w:r>
      <w:r>
        <w:rPr>
          <w:rFonts w:ascii="Arial" w:hAnsi="Arial" w:cs="Arial" w:eastAsia="Arial"/>
          <w:sz w:val="22"/>
          <w:szCs w:val="2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(1</w:t>
      </w:r>
      <w:r>
        <w:rPr>
          <w:rFonts w:ascii="Arial" w:hAnsi="Arial" w:cs="Arial" w:eastAsia="Arial"/>
          <w:sz w:val="22"/>
          <w:szCs w:val="22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2"/>
          <w:szCs w:val="22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2)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60" w:bottom="920" w:left="1340" w:right="1060"/>
          <w:pgSz w:w="12240" w:h="15840"/>
        </w:sectPr>
      </w:pPr>
      <w:rPr/>
    </w:p>
    <w:p>
      <w:pPr>
        <w:spacing w:before="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35.186547pt;height:247.35pt;mso-position-horizontal-relative:char;mso-position-vertical-relative:line" type="#_x0000_t75">
            <v:imagedata r:id="rId24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7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816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5:</w:t>
      </w:r>
      <w:r>
        <w:rPr>
          <w:rFonts w:ascii="Arial" w:hAnsi="Arial" w:cs="Arial" w:eastAsia="Arial"/>
          <w:sz w:val="22"/>
          <w:szCs w:val="22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22"/>
          <w:szCs w:val="2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“To-Be”</w:t>
      </w:r>
      <w:r>
        <w:rPr>
          <w:rFonts w:ascii="Arial" w:hAnsi="Arial" w:cs="Arial" w:eastAsia="Arial"/>
          <w:sz w:val="22"/>
          <w:szCs w:val="22"/>
          <w:color w:val="231F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Application</w:t>
      </w:r>
      <w:r>
        <w:rPr>
          <w:rFonts w:ascii="Arial" w:hAnsi="Arial" w:cs="Arial" w:eastAsia="Arial"/>
          <w:sz w:val="22"/>
          <w:szCs w:val="2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(2</w:t>
      </w:r>
      <w:r>
        <w:rPr>
          <w:rFonts w:ascii="Arial" w:hAnsi="Arial" w:cs="Arial" w:eastAsia="Arial"/>
          <w:sz w:val="22"/>
          <w:szCs w:val="22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2"/>
          <w:szCs w:val="22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2)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40" w:bottom="920" w:left="1340" w:right="1280"/>
          <w:pgSz w:w="12240" w:h="15840"/>
        </w:sectPr>
      </w:pPr>
      <w:rPr/>
    </w:p>
    <w:p>
      <w:pPr>
        <w:spacing w:before="57" w:after="0" w:line="240" w:lineRule="auto"/>
        <w:ind w:left="230" w:right="-20"/>
        <w:jc w:val="left"/>
        <w:tabs>
          <w:tab w:pos="130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42123"/>
          <w:spacing w:val="0"/>
          <w:w w:val="100"/>
          <w:b/>
          <w:bCs/>
        </w:rPr>
        <w:t>3.1.1.</w:t>
      </w:r>
      <w:r>
        <w:rPr>
          <w:rFonts w:ascii="Arial" w:hAnsi="Arial" w:cs="Arial" w:eastAsia="Arial"/>
          <w:sz w:val="28"/>
          <w:szCs w:val="28"/>
          <w:color w:val="242123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42123"/>
          <w:spacing w:val="0"/>
          <w:w w:val="100"/>
          <w:b/>
          <w:bCs/>
        </w:rPr>
        <w:t>Application</w:t>
      </w:r>
      <w:r>
        <w:rPr>
          <w:rFonts w:ascii="Arial" w:hAnsi="Arial" w:cs="Arial" w:eastAsia="Arial"/>
          <w:sz w:val="28"/>
          <w:szCs w:val="28"/>
          <w:color w:val="242123"/>
          <w:spacing w:val="-26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42123"/>
          <w:spacing w:val="0"/>
          <w:w w:val="100"/>
          <w:b/>
          <w:bCs/>
        </w:rPr>
        <w:t>Context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90" w:after="0" w:line="290" w:lineRule="atLeast"/>
        <w:ind w:left="220" w:right="261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-15"/>
          <w:w w:val="109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-9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-3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-11"/>
          <w:w w:val="109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9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-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0"/>
        </w:rPr>
        <w:t>figure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8"/>
        </w:rPr>
        <w:t>repr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2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-13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0"/>
        </w:rPr>
        <w:t>VET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0"/>
        </w:rPr>
        <w:t>datab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-2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-13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3A5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3A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3A56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-22"/>
          <w:w w:val="12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0"/>
          <w:w w:val="12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-33"/>
          <w:w w:val="12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0"/>
          <w:w w:val="110"/>
        </w:rPr>
        <w:t>syst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-12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-13"/>
          <w:w w:val="11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-1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0"/>
        </w:rPr>
        <w:t>include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3"/>
        </w:rPr>
        <w:t>within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5"/>
        </w:rPr>
        <w:t>project.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jc w:val="left"/>
        <w:spacing w:after="0"/>
        <w:sectPr>
          <w:pgMar w:footer="728" w:header="0" w:top="1380" w:bottom="920" w:left="1220" w:right="1220"/>
          <w:footerReference w:type="default" r:id="rId25"/>
          <w:pgSz w:w="12240" w:h="15840"/>
        </w:sectPr>
      </w:pPr>
      <w:rPr/>
    </w:p>
    <w:p>
      <w:pPr>
        <w:spacing w:before="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410" w:right="-64"/>
        <w:jc w:val="lef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564D5B"/>
          <w:w w:val="87"/>
        </w:rPr>
        <w:t>VH</w:t>
      </w:r>
      <w:r>
        <w:rPr>
          <w:rFonts w:ascii="Times New Roman" w:hAnsi="Times New Roman" w:cs="Times New Roman" w:eastAsia="Times New Roman"/>
          <w:sz w:val="16"/>
          <w:szCs w:val="16"/>
          <w:color w:val="564D5B"/>
          <w:spacing w:val="-5"/>
          <w:w w:val="87"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color w:val="342D3A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</w:rPr>
      </w:r>
    </w:p>
    <w:p>
      <w:pPr>
        <w:spacing w:before="41" w:after="0" w:line="257" w:lineRule="auto"/>
        <w:ind w:left="37" w:right="1743" w:firstLine="10"/>
        <w:jc w:val="center"/>
        <w:rPr>
          <w:rFonts w:ascii="Arial" w:hAnsi="Arial" w:cs="Arial" w:eastAsia="Arial"/>
          <w:sz w:val="15"/>
          <w:szCs w:val="15"/>
        </w:rPr>
      </w:pPr>
      <w:rPr/>
      <w:r>
        <w:rPr/>
        <w:br w:type="column"/>
      </w:r>
      <w:r>
        <w:rPr>
          <w:rFonts w:ascii="Arial" w:hAnsi="Arial" w:cs="Arial" w:eastAsia="Arial"/>
          <w:sz w:val="15"/>
          <w:szCs w:val="15"/>
          <w:color w:val="564D5B"/>
          <w:spacing w:val="0"/>
          <w:w w:val="100"/>
        </w:rPr>
        <w:t>STS</w:t>
      </w:r>
      <w:r>
        <w:rPr>
          <w:rFonts w:ascii="Arial" w:hAnsi="Arial" w:cs="Arial" w:eastAsia="Arial"/>
          <w:sz w:val="15"/>
          <w:szCs w:val="15"/>
          <w:color w:val="564D5B"/>
          <w:spacing w:val="0"/>
          <w:w w:val="100"/>
        </w:rPr>
        <w:t> </w:t>
      </w:r>
      <w:r>
        <w:rPr>
          <w:rFonts w:ascii="Arial" w:hAnsi="Arial" w:cs="Arial" w:eastAsia="Arial"/>
          <w:sz w:val="15"/>
          <w:szCs w:val="15"/>
          <w:color w:val="342D3A"/>
          <w:spacing w:val="-9"/>
          <w:w w:val="105"/>
        </w:rPr>
        <w:t>T</w:t>
      </w:r>
      <w:r>
        <w:rPr>
          <w:rFonts w:ascii="Arial" w:hAnsi="Arial" w:cs="Arial" w:eastAsia="Arial"/>
          <w:sz w:val="15"/>
          <w:szCs w:val="15"/>
          <w:color w:val="564D5B"/>
          <w:spacing w:val="0"/>
          <w:w w:val="101"/>
        </w:rPr>
        <w:t>errnin</w:t>
      </w:r>
      <w:r>
        <w:rPr>
          <w:rFonts w:ascii="Arial" w:hAnsi="Arial" w:cs="Arial" w:eastAsia="Arial"/>
          <w:sz w:val="15"/>
          <w:szCs w:val="15"/>
          <w:color w:val="564D5B"/>
          <w:spacing w:val="-33"/>
          <w:w w:val="101"/>
        </w:rPr>
        <w:t>o</w:t>
      </w:r>
      <w:r>
        <w:rPr>
          <w:rFonts w:ascii="Arial" w:hAnsi="Arial" w:cs="Arial" w:eastAsia="Arial"/>
          <w:sz w:val="15"/>
          <w:szCs w:val="15"/>
          <w:color w:val="7E7580"/>
          <w:spacing w:val="-6"/>
          <w:w w:val="227"/>
        </w:rPr>
        <w:t>l</w:t>
      </w:r>
      <w:r>
        <w:rPr>
          <w:rFonts w:ascii="Arial" w:hAnsi="Arial" w:cs="Arial" w:eastAsia="Arial"/>
          <w:sz w:val="15"/>
          <w:szCs w:val="15"/>
          <w:color w:val="564D5B"/>
          <w:spacing w:val="0"/>
          <w:w w:val="102"/>
        </w:rPr>
        <w:t>ogy</w:t>
      </w:r>
      <w:r>
        <w:rPr>
          <w:rFonts w:ascii="Arial" w:hAnsi="Arial" w:cs="Arial" w:eastAsia="Arial"/>
          <w:sz w:val="15"/>
          <w:szCs w:val="15"/>
          <w:color w:val="564D5B"/>
          <w:spacing w:val="0"/>
          <w:w w:val="102"/>
        </w:rPr>
        <w:t> </w:t>
      </w:r>
      <w:r>
        <w:rPr>
          <w:rFonts w:ascii="Arial" w:hAnsi="Arial" w:cs="Arial" w:eastAsia="Arial"/>
          <w:sz w:val="15"/>
          <w:szCs w:val="15"/>
          <w:color w:val="493B48"/>
          <w:spacing w:val="0"/>
          <w:w w:val="100"/>
        </w:rPr>
        <w:t>Br</w:t>
      </w:r>
      <w:r>
        <w:rPr>
          <w:rFonts w:ascii="Arial" w:hAnsi="Arial" w:cs="Arial" w:eastAsia="Arial"/>
          <w:sz w:val="15"/>
          <w:szCs w:val="15"/>
          <w:color w:val="493B48"/>
          <w:spacing w:val="-7"/>
          <w:w w:val="101"/>
        </w:rPr>
        <w:t>o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100"/>
        </w:rPr>
        <w:t>ws</w:t>
      </w:r>
      <w:r>
        <w:rPr>
          <w:rFonts w:ascii="Arial" w:hAnsi="Arial" w:cs="Arial" w:eastAsia="Arial"/>
          <w:sz w:val="15"/>
          <w:szCs w:val="15"/>
          <w:color w:val="6B626D"/>
          <w:spacing w:val="-7"/>
          <w:w w:val="100"/>
        </w:rPr>
        <w:t>e</w:t>
      </w:r>
      <w:r>
        <w:rPr>
          <w:rFonts w:ascii="Arial" w:hAnsi="Arial" w:cs="Arial" w:eastAsia="Arial"/>
          <w:sz w:val="15"/>
          <w:szCs w:val="15"/>
          <w:color w:val="493B48"/>
          <w:spacing w:val="0"/>
          <w:w w:val="118"/>
        </w:rPr>
        <w:t>r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169" w:lineRule="exact"/>
        <w:ind w:left="-31" w:right="1683"/>
        <w:jc w:val="center"/>
        <w:rPr>
          <w:rFonts w:ascii="Arial" w:hAnsi="Arial" w:cs="Arial" w:eastAsia="Arial"/>
          <w:sz w:val="15"/>
          <w:szCs w:val="15"/>
        </w:rPr>
      </w:pPr>
      <w:rPr/>
      <w:r>
        <w:rPr>
          <w:rFonts w:ascii="Arial" w:hAnsi="Arial" w:cs="Arial" w:eastAsia="Arial"/>
          <w:sz w:val="15"/>
          <w:szCs w:val="15"/>
          <w:color w:val="6B626D"/>
          <w:spacing w:val="0"/>
          <w:w w:val="100"/>
          <w:position w:val="-1"/>
        </w:rPr>
        <w:t>We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100"/>
          <w:position w:val="-1"/>
        </w:rPr>
        <w:t>b</w:t>
      </w:r>
      <w:r>
        <w:rPr>
          <w:rFonts w:ascii="Arial" w:hAnsi="Arial" w:cs="Arial" w:eastAsia="Arial"/>
          <w:sz w:val="15"/>
          <w:szCs w:val="15"/>
          <w:color w:val="6B626D"/>
          <w:spacing w:val="-11"/>
          <w:w w:val="100"/>
          <w:position w:val="-1"/>
        </w:rPr>
        <w:t> </w:t>
      </w:r>
      <w:r>
        <w:rPr>
          <w:rFonts w:ascii="Arial" w:hAnsi="Arial" w:cs="Arial" w:eastAsia="Arial"/>
          <w:sz w:val="15"/>
          <w:szCs w:val="15"/>
          <w:color w:val="564D5B"/>
          <w:spacing w:val="0"/>
          <w:w w:val="99"/>
          <w:position w:val="-1"/>
        </w:rPr>
        <w:t>Services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  <w:position w:val="0"/>
        </w:rPr>
      </w:r>
    </w:p>
    <w:p>
      <w:pPr>
        <w:jc w:val="center"/>
        <w:spacing w:after="0"/>
        <w:sectPr>
          <w:type w:val="continuous"/>
          <w:pgSz w:w="12240" w:h="15840"/>
          <w:pgMar w:top="1380" w:bottom="280" w:left="1220" w:right="1220"/>
          <w:cols w:num="2" w:equalWidth="0">
            <w:col w:w="805" w:space="6345"/>
            <w:col w:w="2650"/>
          </w:cols>
        </w:sectPr>
      </w:pPr>
      <w:rPr/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20" w:right="1220"/>
        </w:sectPr>
      </w:pPr>
      <w:rPr/>
    </w:p>
    <w:p>
      <w:pPr>
        <w:spacing w:before="2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00" w:right="-64"/>
        <w:jc w:val="left"/>
        <w:rPr>
          <w:rFonts w:ascii="Arial" w:hAnsi="Arial" w:cs="Arial" w:eastAsia="Arial"/>
          <w:sz w:val="15"/>
          <w:szCs w:val="15"/>
        </w:rPr>
      </w:pPr>
      <w:rPr/>
      <w:r>
        <w:rPr>
          <w:rFonts w:ascii="Times New Roman" w:hAnsi="Times New Roman" w:cs="Times New Roman" w:eastAsia="Times New Roman"/>
          <w:sz w:val="16"/>
          <w:szCs w:val="16"/>
          <w:color w:val="564D5B"/>
          <w:spacing w:val="0"/>
          <w:w w:val="100"/>
        </w:rPr>
        <w:t>Ma</w:t>
      </w:r>
      <w:r>
        <w:rPr>
          <w:rFonts w:ascii="Times New Roman" w:hAnsi="Times New Roman" w:cs="Times New Roman" w:eastAsia="Times New Roman"/>
          <w:sz w:val="16"/>
          <w:szCs w:val="16"/>
          <w:color w:val="564D5B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color w:val="564D5B"/>
          <w:spacing w:val="-10"/>
          <w:w w:val="100"/>
        </w:rPr>
        <w:t> </w:t>
      </w:r>
      <w:r>
        <w:rPr>
          <w:rFonts w:ascii="Arial" w:hAnsi="Arial" w:cs="Arial" w:eastAsia="Arial"/>
          <w:sz w:val="15"/>
          <w:szCs w:val="15"/>
          <w:color w:val="493B48"/>
          <w:spacing w:val="0"/>
          <w:w w:val="99"/>
        </w:rPr>
        <w:t>S</w:t>
      </w:r>
      <w:r>
        <w:rPr>
          <w:rFonts w:ascii="Arial" w:hAnsi="Arial" w:cs="Arial" w:eastAsia="Arial"/>
          <w:sz w:val="15"/>
          <w:szCs w:val="15"/>
          <w:color w:val="493B48"/>
          <w:spacing w:val="-20"/>
          <w:w w:val="100"/>
        </w:rPr>
        <w:t>e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110"/>
        </w:rPr>
        <w:t>ts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360" w:right="-20"/>
        <w:jc w:val="left"/>
        <w:rPr>
          <w:rFonts w:ascii="Courier New" w:hAnsi="Courier New" w:cs="Courier New" w:eastAsia="Courier New"/>
          <w:sz w:val="27"/>
          <w:szCs w:val="27"/>
        </w:rPr>
      </w:pPr>
      <w:rPr/>
      <w:r>
        <w:rPr>
          <w:rFonts w:ascii="Courier New" w:hAnsi="Courier New" w:cs="Courier New" w:eastAsia="Courier New"/>
          <w:sz w:val="27"/>
          <w:szCs w:val="27"/>
          <w:color w:val="564D5B"/>
          <w:spacing w:val="0"/>
          <w:w w:val="70"/>
        </w:rPr>
        <w:t>scs</w:t>
      </w:r>
      <w:r>
        <w:rPr>
          <w:rFonts w:ascii="Courier New" w:hAnsi="Courier New" w:cs="Courier New" w:eastAsia="Courier New"/>
          <w:sz w:val="27"/>
          <w:szCs w:val="27"/>
          <w:color w:val="000000"/>
          <w:spacing w:val="0"/>
          <w:w w:val="100"/>
        </w:rPr>
      </w:r>
    </w:p>
    <w:p>
      <w:pPr>
        <w:spacing w:before="41" w:after="0" w:line="243" w:lineRule="auto"/>
        <w:ind w:left="1697" w:right="-33" w:firstLine="19"/>
        <w:jc w:val="center"/>
        <w:rPr>
          <w:rFonts w:ascii="Arial" w:hAnsi="Arial" w:cs="Arial" w:eastAsia="Arial"/>
          <w:sz w:val="15"/>
          <w:szCs w:val="15"/>
        </w:rPr>
      </w:pPr>
      <w:rPr/>
      <w:r>
        <w:rPr/>
        <w:br w:type="column"/>
      </w:r>
      <w:r>
        <w:rPr>
          <w:rFonts w:ascii="Arial" w:hAnsi="Arial" w:cs="Arial" w:eastAsia="Arial"/>
          <w:sz w:val="15"/>
          <w:szCs w:val="15"/>
          <w:color w:val="564D5B"/>
          <w:w w:val="105"/>
        </w:rPr>
        <w:t>M</w:t>
      </w:r>
      <w:r>
        <w:rPr>
          <w:rFonts w:ascii="Arial" w:hAnsi="Arial" w:cs="Arial" w:eastAsia="Arial"/>
          <w:sz w:val="15"/>
          <w:szCs w:val="15"/>
          <w:color w:val="564D5B"/>
          <w:spacing w:val="-17"/>
          <w:w w:val="105"/>
        </w:rPr>
        <w:t>a</w:t>
      </w:r>
      <w:r>
        <w:rPr>
          <w:rFonts w:ascii="Arial" w:hAnsi="Arial" w:cs="Arial" w:eastAsia="Arial"/>
          <w:sz w:val="15"/>
          <w:szCs w:val="15"/>
          <w:color w:val="7E7580"/>
          <w:spacing w:val="-16"/>
          <w:w w:val="127"/>
        </w:rPr>
        <w:t>n</w:t>
      </w:r>
      <w:r>
        <w:rPr>
          <w:rFonts w:ascii="Arial" w:hAnsi="Arial" w:cs="Arial" w:eastAsia="Arial"/>
          <w:sz w:val="15"/>
          <w:szCs w:val="15"/>
          <w:color w:val="493B48"/>
          <w:spacing w:val="-8"/>
          <w:w w:val="111"/>
        </w:rPr>
        <w:t>u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109"/>
        </w:rPr>
        <w:t>al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109"/>
        </w:rPr>
        <w:t> 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106"/>
        </w:rPr>
        <w:t>T</w:t>
      </w:r>
      <w:r>
        <w:rPr>
          <w:rFonts w:ascii="Arial" w:hAnsi="Arial" w:cs="Arial" w:eastAsia="Arial"/>
          <w:sz w:val="15"/>
          <w:szCs w:val="15"/>
          <w:color w:val="6B626D"/>
          <w:spacing w:val="-5"/>
          <w:w w:val="107"/>
        </w:rPr>
        <w:t>r</w:t>
      </w:r>
      <w:r>
        <w:rPr>
          <w:rFonts w:ascii="Arial" w:hAnsi="Arial" w:cs="Arial" w:eastAsia="Arial"/>
          <w:sz w:val="15"/>
          <w:szCs w:val="15"/>
          <w:color w:val="493B48"/>
          <w:spacing w:val="-6"/>
          <w:w w:val="98"/>
        </w:rPr>
        <w:t>a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105"/>
        </w:rPr>
        <w:t>n</w:t>
      </w:r>
      <w:r>
        <w:rPr>
          <w:rFonts w:ascii="Arial" w:hAnsi="Arial" w:cs="Arial" w:eastAsia="Arial"/>
          <w:sz w:val="15"/>
          <w:szCs w:val="15"/>
          <w:color w:val="6B626D"/>
          <w:spacing w:val="-8"/>
          <w:w w:val="105"/>
        </w:rPr>
        <w:t>s</w:t>
      </w:r>
      <w:r>
        <w:rPr>
          <w:rFonts w:ascii="Arial" w:hAnsi="Arial" w:cs="Arial" w:eastAsia="Arial"/>
          <w:sz w:val="15"/>
          <w:szCs w:val="15"/>
          <w:color w:val="493B48"/>
          <w:spacing w:val="1"/>
          <w:w w:val="109"/>
        </w:rPr>
        <w:t>f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107"/>
        </w:rPr>
        <w:t>orm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107"/>
        </w:rPr>
        <w:t> </w:t>
      </w:r>
      <w:r>
        <w:rPr>
          <w:rFonts w:ascii="Arial" w:hAnsi="Arial" w:cs="Arial" w:eastAsia="Arial"/>
          <w:sz w:val="15"/>
          <w:szCs w:val="15"/>
          <w:color w:val="7E7580"/>
          <w:spacing w:val="4"/>
          <w:w w:val="227"/>
        </w:rPr>
        <w:t>i</w:t>
      </w:r>
      <w:r>
        <w:rPr>
          <w:rFonts w:ascii="Arial" w:hAnsi="Arial" w:cs="Arial" w:eastAsia="Arial"/>
          <w:sz w:val="15"/>
          <w:szCs w:val="15"/>
          <w:color w:val="564D5B"/>
          <w:spacing w:val="-15"/>
          <w:w w:val="111"/>
        </w:rPr>
        <w:t>n</w:t>
      </w:r>
      <w:r>
        <w:rPr>
          <w:rFonts w:ascii="Arial" w:hAnsi="Arial" w:cs="Arial" w:eastAsia="Arial"/>
          <w:sz w:val="15"/>
          <w:szCs w:val="15"/>
          <w:color w:val="342D3A"/>
          <w:spacing w:val="4"/>
          <w:w w:val="104"/>
        </w:rPr>
        <w:t>t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110"/>
        </w:rPr>
        <w:t>o</w:t>
      </w:r>
      <w:r>
        <w:rPr>
          <w:rFonts w:ascii="Arial" w:hAnsi="Arial" w:cs="Arial" w:eastAsia="Arial"/>
          <w:sz w:val="15"/>
          <w:szCs w:val="15"/>
          <w:color w:val="6B626D"/>
          <w:spacing w:val="-9"/>
          <w:w w:val="100"/>
        </w:rPr>
        <w:t> </w:t>
      </w:r>
      <w:r>
        <w:rPr>
          <w:rFonts w:ascii="Arial" w:hAnsi="Arial" w:cs="Arial" w:eastAsia="Arial"/>
          <w:sz w:val="15"/>
          <w:szCs w:val="15"/>
          <w:color w:val="564D5B"/>
          <w:spacing w:val="0"/>
          <w:w w:val="96"/>
        </w:rPr>
        <w:t>Xlvt..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35" w:after="0" w:line="240" w:lineRule="auto"/>
        <w:ind w:right="196"/>
        <w:jc w:val="right"/>
        <w:rPr>
          <w:rFonts w:ascii="Arial" w:hAnsi="Arial" w:cs="Arial" w:eastAsia="Arial"/>
          <w:sz w:val="15"/>
          <w:szCs w:val="15"/>
        </w:rPr>
      </w:pPr>
      <w:rPr/>
      <w:r>
        <w:rPr/>
        <w:pict>
          <v:shape style="position:absolute;margin-left:119pt;margin-top:-30.715088pt;width:81pt;height:52pt;mso-position-horizontal-relative:page;mso-position-vertical-relative:paragraph;z-index:-10765" type="#_x0000_t75">
            <v:imagedata r:id="rId26" o:title=""/>
          </v:shape>
        </w:pic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103"/>
        </w:rPr>
        <w:t>files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240" w:lineRule="auto"/>
        <w:ind w:left="167" w:right="131"/>
        <w:jc w:val="center"/>
        <w:rPr>
          <w:rFonts w:ascii="Arial" w:hAnsi="Arial" w:cs="Arial" w:eastAsia="Arial"/>
          <w:sz w:val="15"/>
          <w:szCs w:val="15"/>
        </w:rPr>
      </w:pPr>
      <w:rPr/>
      <w:r>
        <w:rPr>
          <w:rFonts w:ascii="Arial" w:hAnsi="Arial" w:cs="Arial" w:eastAsia="Arial"/>
          <w:sz w:val="15"/>
          <w:szCs w:val="15"/>
          <w:color w:val="564D5B"/>
          <w:spacing w:val="0"/>
          <w:w w:val="99"/>
        </w:rPr>
        <w:t>TDS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17" w:after="0" w:line="240" w:lineRule="auto"/>
        <w:ind w:left="99" w:right="71"/>
        <w:jc w:val="center"/>
        <w:rPr>
          <w:rFonts w:ascii="Arial" w:hAnsi="Arial" w:cs="Arial" w:eastAsia="Arial"/>
          <w:sz w:val="15"/>
          <w:szCs w:val="15"/>
        </w:rPr>
      </w:pPr>
      <w:rPr/>
      <w:r>
        <w:rPr>
          <w:rFonts w:ascii="Arial" w:hAnsi="Arial" w:cs="Arial" w:eastAsia="Arial"/>
          <w:sz w:val="15"/>
          <w:szCs w:val="15"/>
          <w:color w:val="641C21"/>
          <w:spacing w:val="-11"/>
          <w:w w:val="152"/>
        </w:rPr>
        <w:t>l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98"/>
        </w:rPr>
        <w:t>lll&gt;Ort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7" w:after="0" w:line="240" w:lineRule="auto"/>
        <w:ind w:left="257" w:right="230"/>
        <w:jc w:val="center"/>
        <w:rPr>
          <w:rFonts w:ascii="Arial" w:hAnsi="Arial" w:cs="Arial" w:eastAsia="Arial"/>
          <w:sz w:val="15"/>
          <w:szCs w:val="15"/>
        </w:rPr>
      </w:pPr>
      <w:rPr/>
      <w:r>
        <w:rPr>
          <w:rFonts w:ascii="Arial" w:hAnsi="Arial" w:cs="Arial" w:eastAsia="Arial"/>
          <w:sz w:val="15"/>
          <w:szCs w:val="15"/>
          <w:color w:val="493B48"/>
          <w:spacing w:val="0"/>
          <w:w w:val="110"/>
        </w:rPr>
        <w:t>&amp;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7" w:after="0" w:line="240" w:lineRule="auto"/>
        <w:ind w:left="-31" w:right="-51"/>
        <w:jc w:val="center"/>
        <w:rPr>
          <w:rFonts w:ascii="Arial" w:hAnsi="Arial" w:cs="Arial" w:eastAsia="Arial"/>
          <w:sz w:val="15"/>
          <w:szCs w:val="15"/>
        </w:rPr>
      </w:pPr>
      <w:rPr/>
      <w:r>
        <w:rPr>
          <w:rFonts w:ascii="Arial" w:hAnsi="Arial" w:cs="Arial" w:eastAsia="Arial"/>
          <w:sz w:val="15"/>
          <w:szCs w:val="15"/>
          <w:color w:val="6B626D"/>
        </w:rPr>
        <w:t>v</w:t>
      </w:r>
      <w:r>
        <w:rPr>
          <w:rFonts w:ascii="Arial" w:hAnsi="Arial" w:cs="Arial" w:eastAsia="Arial"/>
          <w:sz w:val="15"/>
          <w:szCs w:val="15"/>
          <w:color w:val="6B626D"/>
          <w:spacing w:val="-6"/>
        </w:rPr>
        <w:t>e</w:t>
      </w:r>
      <w:r>
        <w:rPr>
          <w:rFonts w:ascii="Arial" w:hAnsi="Arial" w:cs="Arial" w:eastAsia="Arial"/>
          <w:sz w:val="15"/>
          <w:szCs w:val="15"/>
          <w:color w:val="493B48"/>
          <w:spacing w:val="0"/>
          <w:w w:val="110"/>
        </w:rPr>
        <w:t>r</w:t>
      </w:r>
      <w:r>
        <w:rPr>
          <w:rFonts w:ascii="Arial" w:hAnsi="Arial" w:cs="Arial" w:eastAsia="Arial"/>
          <w:sz w:val="15"/>
          <w:szCs w:val="15"/>
          <w:color w:val="493B48"/>
          <w:spacing w:val="-16"/>
          <w:w w:val="110"/>
        </w:rPr>
        <w:t>s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119"/>
        </w:rPr>
        <w:t>i</w:t>
      </w:r>
      <w:r>
        <w:rPr>
          <w:rFonts w:ascii="Arial" w:hAnsi="Arial" w:cs="Arial" w:eastAsia="Arial"/>
          <w:sz w:val="15"/>
          <w:szCs w:val="15"/>
          <w:color w:val="6B626D"/>
          <w:spacing w:val="-19"/>
          <w:w w:val="119"/>
        </w:rPr>
        <w:t>o</w:t>
      </w:r>
      <w:r>
        <w:rPr>
          <w:rFonts w:ascii="Arial" w:hAnsi="Arial" w:cs="Arial" w:eastAsia="Arial"/>
          <w:sz w:val="15"/>
          <w:szCs w:val="15"/>
          <w:color w:val="493B48"/>
          <w:spacing w:val="-13"/>
          <w:w w:val="111"/>
        </w:rPr>
        <w:t>n</w:t>
      </w:r>
      <w:r>
        <w:rPr>
          <w:rFonts w:ascii="Arial" w:hAnsi="Arial" w:cs="Arial" w:eastAsia="Arial"/>
          <w:sz w:val="15"/>
          <w:szCs w:val="15"/>
          <w:color w:val="7E7580"/>
          <w:spacing w:val="0"/>
          <w:w w:val="105"/>
        </w:rPr>
        <w:t>ing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-66"/>
        <w:jc w:val="left"/>
        <w:rPr>
          <w:rFonts w:ascii="Arial" w:hAnsi="Arial" w:cs="Arial" w:eastAsia="Arial"/>
          <w:sz w:val="15"/>
          <w:szCs w:val="15"/>
        </w:rPr>
      </w:pPr>
      <w:rPr/>
      <w:r>
        <w:rPr>
          <w:rFonts w:ascii="Arial" w:hAnsi="Arial" w:cs="Arial" w:eastAsia="Arial"/>
          <w:sz w:val="15"/>
          <w:szCs w:val="15"/>
          <w:color w:val="6B626D"/>
          <w:spacing w:val="1"/>
          <w:w w:val="105"/>
        </w:rPr>
        <w:t>T</w:t>
      </w:r>
      <w:r>
        <w:rPr>
          <w:rFonts w:ascii="Arial" w:hAnsi="Arial" w:cs="Arial" w:eastAsia="Arial"/>
          <w:sz w:val="15"/>
          <w:szCs w:val="15"/>
          <w:color w:val="342D3A"/>
          <w:spacing w:val="-6"/>
          <w:w w:val="98"/>
        </w:rPr>
        <w:t>e</w:t>
      </w:r>
      <w:r>
        <w:rPr>
          <w:rFonts w:ascii="Arial" w:hAnsi="Arial" w:cs="Arial" w:eastAsia="Arial"/>
          <w:sz w:val="15"/>
          <w:szCs w:val="15"/>
          <w:color w:val="564D5B"/>
          <w:spacing w:val="0"/>
          <w:w w:val="116"/>
        </w:rPr>
        <w:t>r</w:t>
      </w:r>
      <w:r>
        <w:rPr>
          <w:rFonts w:ascii="Arial" w:hAnsi="Arial" w:cs="Arial" w:eastAsia="Arial"/>
          <w:sz w:val="15"/>
          <w:szCs w:val="15"/>
          <w:color w:val="564D5B"/>
          <w:spacing w:val="-20"/>
          <w:w w:val="116"/>
        </w:rPr>
        <w:t>m</w:t>
      </w:r>
      <w:r>
        <w:rPr>
          <w:rFonts w:ascii="Arial" w:hAnsi="Arial" w:cs="Arial" w:eastAsia="Arial"/>
          <w:sz w:val="15"/>
          <w:szCs w:val="15"/>
          <w:color w:val="342D3A"/>
          <w:spacing w:val="0"/>
          <w:w w:val="104"/>
        </w:rPr>
        <w:t>i</w:t>
      </w:r>
      <w:r>
        <w:rPr>
          <w:rFonts w:ascii="Arial" w:hAnsi="Arial" w:cs="Arial" w:eastAsia="Arial"/>
          <w:sz w:val="15"/>
          <w:szCs w:val="15"/>
          <w:color w:val="342D3A"/>
          <w:spacing w:val="-8"/>
          <w:w w:val="104"/>
        </w:rPr>
        <w:t>n</w:t>
      </w:r>
      <w:r>
        <w:rPr>
          <w:rFonts w:ascii="Arial" w:hAnsi="Arial" w:cs="Arial" w:eastAsia="Arial"/>
          <w:sz w:val="15"/>
          <w:szCs w:val="15"/>
          <w:color w:val="7E7580"/>
          <w:spacing w:val="0"/>
          <w:w w:val="109"/>
        </w:rPr>
        <w:t>o</w:t>
      </w:r>
      <w:r>
        <w:rPr>
          <w:rFonts w:ascii="Arial" w:hAnsi="Arial" w:cs="Arial" w:eastAsia="Arial"/>
          <w:sz w:val="15"/>
          <w:szCs w:val="15"/>
          <w:color w:val="7E7580"/>
          <w:spacing w:val="-7"/>
          <w:w w:val="109"/>
        </w:rPr>
        <w:t>l</w:t>
      </w:r>
      <w:r>
        <w:rPr>
          <w:rFonts w:ascii="Arial" w:hAnsi="Arial" w:cs="Arial" w:eastAsia="Arial"/>
          <w:sz w:val="15"/>
          <w:szCs w:val="15"/>
          <w:color w:val="564D5B"/>
          <w:spacing w:val="0"/>
          <w:w w:val="99"/>
        </w:rPr>
        <w:t>o</w:t>
      </w:r>
      <w:r>
        <w:rPr>
          <w:rFonts w:ascii="Arial" w:hAnsi="Arial" w:cs="Arial" w:eastAsia="Arial"/>
          <w:sz w:val="15"/>
          <w:szCs w:val="15"/>
          <w:color w:val="564D5B"/>
          <w:spacing w:val="-13"/>
          <w:w w:val="99"/>
        </w:rPr>
        <w:t>g</w:t>
      </w:r>
      <w:r>
        <w:rPr>
          <w:rFonts w:ascii="Arial" w:hAnsi="Arial" w:cs="Arial" w:eastAsia="Arial"/>
          <w:sz w:val="15"/>
          <w:szCs w:val="15"/>
          <w:color w:val="7E7580"/>
          <w:spacing w:val="0"/>
          <w:w w:val="126"/>
        </w:rPr>
        <w:t>y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17" w:after="0" w:line="240" w:lineRule="auto"/>
        <w:ind w:left="60" w:right="-20"/>
        <w:jc w:val="left"/>
        <w:rPr>
          <w:rFonts w:ascii="Arial" w:hAnsi="Arial" w:cs="Arial" w:eastAsia="Arial"/>
          <w:sz w:val="15"/>
          <w:szCs w:val="15"/>
        </w:rPr>
      </w:pPr>
      <w:rPr/>
      <w:r>
        <w:rPr>
          <w:rFonts w:ascii="Arial" w:hAnsi="Arial" w:cs="Arial" w:eastAsia="Arial"/>
          <w:sz w:val="15"/>
          <w:szCs w:val="15"/>
          <w:color w:val="342D3A"/>
          <w:w w:val="104"/>
        </w:rPr>
        <w:t>R</w:t>
      </w:r>
      <w:r>
        <w:rPr>
          <w:rFonts w:ascii="Arial" w:hAnsi="Arial" w:cs="Arial" w:eastAsia="Arial"/>
          <w:sz w:val="15"/>
          <w:szCs w:val="15"/>
          <w:color w:val="342D3A"/>
          <w:spacing w:val="-13"/>
          <w:w w:val="104"/>
        </w:rPr>
        <w:t>e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99"/>
        </w:rPr>
        <w:t>oositorv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3" w:after="0" w:line="170" w:lineRule="exact"/>
        <w:jc w:val="left"/>
        <w:rPr>
          <w:sz w:val="17"/>
          <w:szCs w:val="17"/>
        </w:rPr>
      </w:pPr>
      <w:rPr/>
      <w:r>
        <w:rPr/>
        <w:br w:type="column"/>
      </w:r>
      <w:r>
        <w:rPr>
          <w:sz w:val="17"/>
          <w:szCs w:val="17"/>
        </w:rPr>
      </w:r>
    </w:p>
    <w:p>
      <w:pPr>
        <w:spacing w:before="0" w:after="0" w:line="240" w:lineRule="auto"/>
        <w:ind w:left="-56" w:right="-76"/>
        <w:jc w:val="center"/>
        <w:tabs>
          <w:tab w:pos="1200" w:val="left"/>
        </w:tabs>
        <w:rPr>
          <w:rFonts w:ascii="Times New Roman" w:hAnsi="Times New Roman" w:cs="Times New Roman" w:eastAsia="Times New Roman"/>
          <w:sz w:val="48"/>
          <w:szCs w:val="48"/>
        </w:rPr>
      </w:pPr>
      <w:rPr/>
      <w:r>
        <w:rPr>
          <w:rFonts w:ascii="Arial" w:hAnsi="Arial" w:cs="Arial" w:eastAsia="Arial"/>
          <w:sz w:val="20"/>
          <w:szCs w:val="20"/>
          <w:w w:val="114"/>
        </w:rPr>
        <w:t>L..._</w:t>
      </w:r>
      <w:r>
        <w:rPr>
          <w:rFonts w:ascii="Arial" w:hAnsi="Arial" w:cs="Arial" w:eastAsia="Arial"/>
          <w:sz w:val="20"/>
          <w:szCs w:val="20"/>
          <w:spacing w:val="-47"/>
          <w:w w:val="115"/>
        </w:rPr>
        <w:t>_</w:t>
      </w:r>
      <w:r>
        <w:rPr>
          <w:rFonts w:ascii="Arial" w:hAnsi="Arial" w:cs="Arial" w:eastAsia="Arial"/>
          <w:sz w:val="20"/>
          <w:szCs w:val="20"/>
          <w:color w:val="493B48"/>
          <w:spacing w:val="-35"/>
          <w:w w:val="78"/>
        </w:rPr>
        <w:t>T</w:t>
      </w:r>
      <w:r>
        <w:rPr>
          <w:rFonts w:ascii="Arial" w:hAnsi="Arial" w:cs="Arial" w:eastAsia="Arial"/>
          <w:sz w:val="20"/>
          <w:szCs w:val="20"/>
          <w:color w:val="000000"/>
          <w:spacing w:val="-82"/>
          <w:w w:val="120"/>
        </w:rPr>
        <w:t>_</w:t>
      </w:r>
      <w:r>
        <w:rPr>
          <w:rFonts w:ascii="Arial" w:hAnsi="Arial" w:cs="Arial" w:eastAsia="Arial"/>
          <w:sz w:val="20"/>
          <w:szCs w:val="20"/>
          <w:color w:val="564D5B"/>
          <w:spacing w:val="-3"/>
          <w:w w:val="93"/>
        </w:rPr>
        <w:t>o</w:t>
      </w:r>
      <w:r>
        <w:rPr>
          <w:rFonts w:ascii="Arial" w:hAnsi="Arial" w:cs="Arial" w:eastAsia="Arial"/>
          <w:sz w:val="20"/>
          <w:szCs w:val="20"/>
          <w:color w:val="493B48"/>
          <w:spacing w:val="-91"/>
          <w:w w:val="104"/>
        </w:rPr>
        <w:t>s</w:t>
      </w:r>
      <w:r>
        <w:rPr>
          <w:rFonts w:ascii="Arial" w:hAnsi="Arial" w:cs="Arial" w:eastAsia="Arial"/>
          <w:sz w:val="20"/>
          <w:szCs w:val="20"/>
          <w:color w:val="000000"/>
          <w:spacing w:val="7"/>
          <w:w w:val="120"/>
        </w:rPr>
        <w:t>_</w:t>
      </w:r>
      <w:r>
        <w:rPr>
          <w:rFonts w:ascii="Times New Roman" w:hAnsi="Times New Roman" w:cs="Times New Roman" w:eastAsia="Times New Roman"/>
          <w:sz w:val="48"/>
          <w:szCs w:val="48"/>
          <w:color w:val="564D5B"/>
          <w:spacing w:val="7"/>
          <w:w w:val="100"/>
        </w:rPr>
      </w:r>
      <w:r>
        <w:rPr>
          <w:rFonts w:ascii="Times New Roman" w:hAnsi="Times New Roman" w:cs="Times New Roman" w:eastAsia="Times New Roman"/>
          <w:sz w:val="48"/>
          <w:szCs w:val="48"/>
          <w:color w:val="564D5B"/>
          <w:spacing w:val="0"/>
          <w:w w:val="100"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48"/>
          <w:szCs w:val="48"/>
          <w:color w:val="564D5B"/>
          <w:spacing w:val="0"/>
          <w:w w:val="100"/>
          <w:u w:val="single" w:color="000000"/>
        </w:rPr>
        <w:tab/>
      </w:r>
      <w:r>
        <w:rPr>
          <w:rFonts w:ascii="Times New Roman" w:hAnsi="Times New Roman" w:cs="Times New Roman" w:eastAsia="Times New Roman"/>
          <w:sz w:val="48"/>
          <w:szCs w:val="48"/>
          <w:color w:val="564D5B"/>
          <w:spacing w:val="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48"/>
          <w:szCs w:val="48"/>
          <w:color w:val="564D5B"/>
          <w:spacing w:val="0"/>
          <w:w w:val="100"/>
        </w:rPr>
      </w:r>
      <w:r>
        <w:rPr>
          <w:rFonts w:ascii="Times New Roman" w:hAnsi="Times New Roman" w:cs="Times New Roman" w:eastAsia="Times New Roman"/>
          <w:sz w:val="48"/>
          <w:szCs w:val="48"/>
          <w:color w:val="564D5B"/>
          <w:spacing w:val="-355"/>
          <w:w w:val="103"/>
        </w:rPr>
        <w:t>H</w:t>
      </w:r>
      <w:r>
        <w:rPr>
          <w:rFonts w:ascii="Times New Roman" w:hAnsi="Times New Roman" w:cs="Times New Roman" w:eastAsia="Times New Roman"/>
          <w:sz w:val="48"/>
          <w:szCs w:val="48"/>
          <w:color w:val="000000"/>
          <w:spacing w:val="0"/>
          <w:w w:val="31"/>
        </w:rPr>
        <w:t>,</w:t>
      </w:r>
      <w:r>
        <w:rPr>
          <w:rFonts w:ascii="Times New Roman" w:hAnsi="Times New Roman" w:cs="Times New Roman" w:eastAsia="Times New Roman"/>
          <w:sz w:val="48"/>
          <w:szCs w:val="48"/>
          <w:color w:val="000000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464" w:right="440"/>
        <w:jc w:val="center"/>
        <w:rPr>
          <w:rFonts w:ascii="Courier New" w:hAnsi="Courier New" w:cs="Courier New" w:eastAsia="Courier New"/>
          <w:sz w:val="21"/>
          <w:szCs w:val="21"/>
        </w:rPr>
      </w:pPr>
      <w:rPr/>
      <w:r>
        <w:rPr>
          <w:rFonts w:ascii="Courier New" w:hAnsi="Courier New" w:cs="Courier New" w:eastAsia="Courier New"/>
          <w:sz w:val="21"/>
          <w:szCs w:val="21"/>
          <w:color w:val="493B48"/>
          <w:spacing w:val="0"/>
          <w:w w:val="82"/>
        </w:rPr>
        <w:t>TED</w:t>
      </w:r>
      <w:r>
        <w:rPr>
          <w:rFonts w:ascii="Courier New" w:hAnsi="Courier New" w:cs="Courier New" w:eastAsia="Courier New"/>
          <w:sz w:val="21"/>
          <w:szCs w:val="21"/>
          <w:color w:val="000000"/>
          <w:spacing w:val="0"/>
          <w:w w:val="100"/>
        </w:rPr>
      </w:r>
    </w:p>
    <w:p>
      <w:pPr>
        <w:spacing w:before="23" w:after="0" w:line="680" w:lineRule="exact"/>
        <w:ind w:left="207" w:right="215" w:firstLine="27"/>
        <w:jc w:val="center"/>
        <w:rPr>
          <w:rFonts w:ascii="Arial" w:hAnsi="Arial" w:cs="Arial" w:eastAsia="Arial"/>
          <w:sz w:val="15"/>
          <w:szCs w:val="15"/>
        </w:rPr>
      </w:pPr>
      <w:rPr/>
      <w:r>
        <w:rPr>
          <w:rFonts w:ascii="Arial" w:hAnsi="Arial" w:cs="Arial" w:eastAsia="Arial"/>
          <w:sz w:val="15"/>
          <w:szCs w:val="15"/>
          <w:color w:val="493B48"/>
          <w:spacing w:val="-7"/>
          <w:w w:val="100"/>
        </w:rPr>
        <w:t>N</w:t>
      </w:r>
      <w:r>
        <w:rPr>
          <w:rFonts w:ascii="Arial" w:hAnsi="Arial" w:cs="Arial" w:eastAsia="Arial"/>
          <w:sz w:val="15"/>
          <w:szCs w:val="15"/>
          <w:color w:val="7E7580"/>
          <w:spacing w:val="-5"/>
          <w:w w:val="100"/>
        </w:rPr>
        <w:t>T</w:t>
      </w:r>
      <w:r>
        <w:rPr>
          <w:rFonts w:ascii="Arial" w:hAnsi="Arial" w:cs="Arial" w:eastAsia="Arial"/>
          <w:sz w:val="15"/>
          <w:szCs w:val="15"/>
          <w:color w:val="493B48"/>
          <w:spacing w:val="-6"/>
          <w:w w:val="100"/>
        </w:rPr>
        <w:t>R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100"/>
        </w:rPr>
        <w:t>T</w:t>
      </w:r>
      <w:r>
        <w:rPr>
          <w:rFonts w:ascii="Arial" w:hAnsi="Arial" w:cs="Arial" w:eastAsia="Arial"/>
          <w:sz w:val="15"/>
          <w:szCs w:val="15"/>
          <w:color w:val="6B626D"/>
          <w:spacing w:val="24"/>
          <w:w w:val="100"/>
        </w:rPr>
        <w:t> </w:t>
      </w:r>
      <w:r>
        <w:rPr>
          <w:rFonts w:ascii="Arial" w:hAnsi="Arial" w:cs="Arial" w:eastAsia="Arial"/>
          <w:sz w:val="15"/>
          <w:szCs w:val="15"/>
          <w:color w:val="6B626D"/>
          <w:spacing w:val="0"/>
          <w:w w:val="101"/>
        </w:rPr>
        <w:t>V</w:t>
      </w:r>
      <w:r>
        <w:rPr>
          <w:rFonts w:ascii="Arial" w:hAnsi="Arial" w:cs="Arial" w:eastAsia="Arial"/>
          <w:sz w:val="15"/>
          <w:szCs w:val="15"/>
          <w:color w:val="6B626D"/>
          <w:spacing w:val="-16"/>
          <w:w w:val="102"/>
        </w:rPr>
        <w:t>U</w:t>
      </w:r>
      <w:r>
        <w:rPr>
          <w:rFonts w:ascii="Arial" w:hAnsi="Arial" w:cs="Arial" w:eastAsia="Arial"/>
          <w:sz w:val="15"/>
          <w:szCs w:val="15"/>
          <w:color w:val="641C21"/>
          <w:spacing w:val="-16"/>
          <w:w w:val="139"/>
        </w:rPr>
        <w:t>I</w:t>
      </w:r>
      <w:r>
        <w:rPr>
          <w:rFonts w:ascii="Arial" w:hAnsi="Arial" w:cs="Arial" w:eastAsia="Arial"/>
          <w:sz w:val="15"/>
          <w:szCs w:val="15"/>
          <w:color w:val="493B48"/>
          <w:spacing w:val="0"/>
          <w:w w:val="113"/>
        </w:rPr>
        <w:t>D</w:t>
      </w:r>
      <w:r>
        <w:rPr>
          <w:rFonts w:ascii="Arial" w:hAnsi="Arial" w:cs="Arial" w:eastAsia="Arial"/>
          <w:sz w:val="15"/>
          <w:szCs w:val="15"/>
          <w:color w:val="493B48"/>
          <w:spacing w:val="1"/>
          <w:w w:val="100"/>
        </w:rPr>
        <w:t> </w:t>
      </w:r>
      <w:r>
        <w:rPr>
          <w:rFonts w:ascii="Arial" w:hAnsi="Arial" w:cs="Arial" w:eastAsia="Arial"/>
          <w:sz w:val="15"/>
          <w:szCs w:val="15"/>
          <w:color w:val="493B48"/>
          <w:spacing w:val="0"/>
          <w:w w:val="99"/>
        </w:rPr>
        <w:t>S</w:t>
      </w:r>
      <w:r>
        <w:rPr>
          <w:rFonts w:ascii="Arial" w:hAnsi="Arial" w:cs="Arial" w:eastAsia="Arial"/>
          <w:sz w:val="15"/>
          <w:szCs w:val="15"/>
          <w:color w:val="493B48"/>
          <w:spacing w:val="-18"/>
          <w:w w:val="100"/>
        </w:rPr>
        <w:t>e</w:t>
      </w:r>
      <w:r>
        <w:rPr>
          <w:rFonts w:ascii="Arial" w:hAnsi="Arial" w:cs="Arial" w:eastAsia="Arial"/>
          <w:sz w:val="15"/>
          <w:szCs w:val="15"/>
          <w:color w:val="7E7580"/>
          <w:spacing w:val="0"/>
          <w:w w:val="114"/>
        </w:rPr>
        <w:t>r</w:t>
      </w:r>
      <w:r>
        <w:rPr>
          <w:rFonts w:ascii="Arial" w:hAnsi="Arial" w:cs="Arial" w:eastAsia="Arial"/>
          <w:sz w:val="15"/>
          <w:szCs w:val="15"/>
          <w:color w:val="7E7580"/>
          <w:spacing w:val="-8"/>
          <w:w w:val="114"/>
        </w:rPr>
        <w:t>v</w:t>
      </w:r>
      <w:r>
        <w:rPr>
          <w:rFonts w:ascii="Arial" w:hAnsi="Arial" w:cs="Arial" w:eastAsia="Arial"/>
          <w:sz w:val="15"/>
          <w:szCs w:val="15"/>
          <w:color w:val="342D3A"/>
          <w:spacing w:val="-6"/>
          <w:w w:val="98"/>
        </w:rPr>
        <w:t>e</w:t>
      </w:r>
      <w:r>
        <w:rPr>
          <w:rFonts w:ascii="Arial" w:hAnsi="Arial" w:cs="Arial" w:eastAsia="Arial"/>
          <w:sz w:val="15"/>
          <w:szCs w:val="15"/>
          <w:color w:val="564D5B"/>
          <w:spacing w:val="0"/>
          <w:w w:val="118"/>
        </w:rPr>
        <w:t>r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15"/>
          <w:szCs w:val="15"/>
        </w:rPr>
      </w:pPr>
      <w:rPr/>
      <w:r>
        <w:rPr/>
        <w:pict>
          <v:group style="position:absolute;margin-left:489pt;margin-top:-11.715088pt;width:42pt;height:.1pt;mso-position-horizontal-relative:page;mso-position-vertical-relative:paragraph;z-index:-10763" coordorigin="9780,-234" coordsize="840,2">
            <v:shape style="position:absolute;left:9780;top:-234;width:840;height:2" coordorigin="9780,-234" coordsize="840,0" path="m9780,-234l10620,-234e" filled="f" stroked="t" strokeweight=".5pt" strokecolor="#080808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5"/>
          <w:szCs w:val="15"/>
          <w:color w:val="493B48"/>
          <w:spacing w:val="0"/>
          <w:w w:val="103"/>
        </w:rPr>
        <w:t>stA</w:t>
      </w:r>
      <w:r>
        <w:rPr>
          <w:rFonts w:ascii="Arial" w:hAnsi="Arial" w:cs="Arial" w:eastAsia="Arial"/>
          <w:sz w:val="15"/>
          <w:szCs w:val="15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20" w:right="1220"/>
          <w:cols w:num="6" w:equalWidth="0">
            <w:col w:w="918" w:space="242"/>
            <w:col w:w="2414" w:space="596"/>
            <w:col w:w="684" w:space="626"/>
            <w:col w:w="834" w:space="646"/>
            <w:col w:w="1307" w:space="523"/>
            <w:col w:w="1010"/>
          </w:cols>
        </w:sectPr>
      </w:pPr>
      <w:rPr/>
    </w:p>
    <w:p>
      <w:pPr>
        <w:spacing w:before="6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32" w:after="0" w:line="240" w:lineRule="auto"/>
        <w:ind w:left="2860" w:right="2833"/>
        <w:jc w:val="center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119pt;margin-top:-226.582123pt;width:129.25pt;height:213pt;mso-position-horizontal-relative:page;mso-position-vertical-relative:paragraph;z-index:-10766" coordorigin="2380,-4532" coordsize="2585,4260">
            <v:shape style="position:absolute;left:2380;top:-4512;width:1620;height:1020" type="#_x0000_t75">
              <v:imagedata r:id="rId27" o:title=""/>
            </v:shape>
            <v:group style="position:absolute;left:3950;top:-4517;width:1010;height:2" coordorigin="3950,-4517" coordsize="1010,2">
              <v:shape style="position:absolute;left:3950;top:-4517;width:1010;height:2" coordorigin="3950,-4517" coordsize="1010,0" path="m3950,-4517l4960,-4517e" filled="f" stroked="t" strokeweight=".5pt" strokecolor="#030303">
                <v:path arrowok="t"/>
              </v:shape>
              <v:shape style="position:absolute;left:2380;top:-892;width:1620;height:620" type="#_x0000_t75">
                <v:imagedata r:id="rId28" o:title=""/>
              </v:shape>
            </v:group>
            <v:group style="position:absolute;left:3980;top:-377;width:980;height:2" coordorigin="3980,-377" coordsize="980,2">
              <v:shape style="position:absolute;left:3980;top:-377;width:980;height:2" coordorigin="3980,-377" coordsize="980,0" path="m3980,-377l4960,-377e" filled="f" stroked="t" strokeweight=".5pt" strokecolor="#000303">
                <v:path arrowok="t"/>
              </v:shape>
            </v:group>
            <v:group style="position:absolute;left:4950;top:-4522;width:2;height:4150" coordorigin="4950,-4522" coordsize="2,4150">
              <v:shape style="position:absolute;left:4950;top:-4522;width:2;height:4150" coordorigin="4950,-4522" coordsize="0,4150" path="m4950,-372l4950,-4522e" filled="f" stroked="t" strokeweight="1pt" strokecolor="#777777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62.25pt;margin-top:-226.332123pt;width:212pt;height:221.75pt;mso-position-horizontal-relative:page;mso-position-vertical-relative:paragraph;z-index:-10764" coordorigin="5245,-4527" coordsize="4240,4435">
            <v:shape style="position:absolute;left:6160;top:-4192;width:2080;height:4100" type="#_x0000_t75">
              <v:imagedata r:id="rId29" o:title=""/>
            </v:shape>
            <v:group style="position:absolute;left:8190;top:-4517;width:1290;height:2" coordorigin="8190,-4517" coordsize="1290,2">
              <v:shape style="position:absolute;left:8190;top:-4517;width:1290;height:2" coordorigin="8190,-4517" coordsize="1290,0" path="m8190,-4517l9480,-4517e" filled="f" stroked="t" strokeweight=".5pt" strokecolor="#000303">
                <v:path arrowok="t"/>
              </v:shape>
            </v:group>
            <v:group style="position:absolute;left:9475;top:-4522;width:2;height:730" coordorigin="9475,-4522" coordsize="2,730">
              <v:shape style="position:absolute;left:9475;top:-4522;width:2;height:730" coordorigin="9475,-4522" coordsize="0,730" path="m9475,-3792l9475,-4522e" filled="f" stroked="t" strokeweight=".5pt" strokecolor="#2B2B2B">
                <v:path arrowok="t"/>
              </v:shape>
            </v:group>
            <v:group style="position:absolute;left:8220;top:-3797;width:1260;height:2" coordorigin="8220,-3797" coordsize="1260,2">
              <v:shape style="position:absolute;left:8220;top:-3797;width:1260;height:2" coordorigin="8220,-3797" coordsize="1260,0" path="m8220,-3797l9480,-3797e" filled="f" stroked="t" strokeweight=".5pt" strokecolor="#7C7C7C">
                <v:path arrowok="t"/>
              </v:shape>
            </v:group>
            <v:group style="position:absolute;left:8190;top:-3537;width:1290;height:2" coordorigin="8190,-3537" coordsize="1290,2">
              <v:shape style="position:absolute;left:8190;top:-3537;width:1290;height:2" coordorigin="8190,-3537" coordsize="1290,0" path="m8190,-3537l9480,-3537e" filled="f" stroked="t" strokeweight=".5pt" strokecolor="#7C7C7C">
                <v:path arrowok="t"/>
              </v:shape>
            </v:group>
            <v:group style="position:absolute;left:8190;top:-3107;width:1290;height:2" coordorigin="8190,-3107" coordsize="1290,2">
              <v:shape style="position:absolute;left:8190;top:-3107;width:1290;height:2" coordorigin="8190,-3107" coordsize="1290,0" path="m8190,-3107l9480,-3107e" filled="f" stroked="t" strokeweight=".5pt" strokecolor="#000000">
                <v:path arrowok="t"/>
              </v:shape>
            </v:group>
            <v:group style="position:absolute;left:5250;top:-2807;width:970;height:2" coordorigin="5250,-2807" coordsize="970,2">
              <v:shape style="position:absolute;left:5250;top:-2807;width:970;height:2" coordorigin="5250,-2807" coordsize="970,0" path="m5250,-2807l6220,-2807e" filled="f" stroked="t" strokeweight=".5pt" strokecolor="#030303">
                <v:path arrowok="t"/>
              </v:shape>
            </v:group>
            <v:group style="position:absolute;left:5255;top:-2812;width:2;height:910" coordorigin="5255,-2812" coordsize="2,910">
              <v:shape style="position:absolute;left:5255;top:-2812;width:2;height:910" coordorigin="5255,-2812" coordsize="0,910" path="m5255,-1902l5255,-2812e" filled="f" stroked="t" strokeweight=".5pt" strokecolor="#2F2F2F">
                <v:path arrowok="t"/>
              </v:shape>
            </v:group>
            <v:group style="position:absolute;left:8190;top:-2577;width:1270;height:2" coordorigin="8190,-2577" coordsize="1270,2">
              <v:shape style="position:absolute;left:8190;top:-2577;width:1270;height:2" coordorigin="8190,-2577" coordsize="1270,0" path="m8190,-2577l9460,-2577e" filled="f" stroked="t" strokeweight=".5pt" strokecolor="#000000">
                <v:path arrowok="t"/>
              </v:shape>
            </v:group>
            <v:group style="position:absolute;left:6640;top:-1882;width:980;height:2" coordorigin="6640,-1882" coordsize="980,2">
              <v:shape style="position:absolute;left:6640;top:-1882;width:980;height:2" coordorigin="6640,-1882" coordsize="980,0" path="m6640,-1882l7620,-1882e" filled="f" stroked="t" strokeweight=".5pt" strokecolor="#707070">
                <v:path arrowok="t"/>
              </v:shape>
            </v:group>
            <v:group style="position:absolute;left:8190;top:-1887;width:1290;height:2" coordorigin="8190,-1887" coordsize="1290,2">
              <v:shape style="position:absolute;left:8190;top:-1887;width:1290;height:2" coordorigin="8190,-1887" coordsize="1290,0" path="m8190,-1887l9480,-1887e" filled="f" stroked="t" strokeweight=".5pt" strokecolor="#000303">
                <v:path arrowok="t"/>
              </v:shape>
            </v:group>
            <v:group style="position:absolute;left:8190;top:-1467;width:1290;height:2" coordorigin="8190,-1467" coordsize="1290,2">
              <v:shape style="position:absolute;left:8190;top:-1467;width:1290;height:2" coordorigin="8190,-1467" coordsize="1290,0" path="m8190,-1467l9480,-1467e" filled="f" stroked="t" strokeweight=".5pt" strokecolor="#000000">
                <v:path arrowok="t"/>
              </v:shape>
            </v:group>
            <v:group style="position:absolute;left:8190;top:-1277;width:1290;height:2" coordorigin="8190,-1277" coordsize="1290,2">
              <v:shape style="position:absolute;left:8190;top:-1277;width:1290;height:2" coordorigin="8190,-1277" coordsize="1290,0" path="m8190,-1277l9480,-1277e" filled="f" stroked="t" strokeweight=".5pt" strokecolor="#000303">
                <v:path arrowok="t"/>
              </v:shape>
            </v:group>
            <v:group style="position:absolute;left:8190;top:-847;width:1290;height:2" coordorigin="8190,-847" coordsize="1290,2">
              <v:shape style="position:absolute;left:8190;top:-847;width:1290;height:2" coordorigin="8190,-847" coordsize="1290,0" path="m8190,-847l9480,-847e" filled="f" stroked="t" strokeweight=".5pt" strokecolor="#7C7C7C">
                <v:path arrowok="t"/>
              </v:shape>
            </v:group>
            <v:group style="position:absolute;left:8200;top:-587;width:1280;height:2" coordorigin="8200,-587" coordsize="1280,2">
              <v:shape style="position:absolute;left:8200;top:-587;width:1280;height:2" coordorigin="8200,-587" coordsize="1280,0" path="m8200,-587l9480,-587e" filled="f" stroked="t" strokeweight=".5pt" strokecolor="#7C7C7C">
                <v:path arrowok="t"/>
              </v:shape>
            </v:group>
            <v:group style="position:absolute;left:8190;top:-147;width:1290;height:2" coordorigin="8190,-147" coordsize="1290,2">
              <v:shape style="position:absolute;left:8190;top:-147;width:1290;height:2" coordorigin="8190,-147" coordsize="1290,0" path="m8190,-147l9480,-147e" filled="f" stroked="t" strokeweight=".5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Figur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5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42D3A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color w:val="342D3A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color w:val="342D3A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</w:rPr>
        <w:t>Applicatio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</w:rPr>
        <w:t>n</w:t>
      </w:r>
      <w:r>
        <w:rPr>
          <w:rFonts w:ascii="Arial" w:hAnsi="Arial" w:cs="Arial" w:eastAsia="Arial"/>
          <w:sz w:val="22"/>
          <w:szCs w:val="22"/>
          <w:color w:val="242123"/>
          <w:spacing w:val="-18"/>
          <w:w w:val="11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Context</w:t>
      </w:r>
      <w:r>
        <w:rPr>
          <w:rFonts w:ascii="Arial" w:hAnsi="Arial" w:cs="Arial" w:eastAsia="Arial"/>
          <w:sz w:val="22"/>
          <w:szCs w:val="22"/>
          <w:color w:val="242123"/>
          <w:spacing w:val="5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7"/>
        </w:rPr>
        <w:t>Diagram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8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0"/>
        </w:rPr>
        <w:t>fol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-3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A56"/>
          <w:spacing w:val="0"/>
          <w:w w:val="100"/>
        </w:rPr>
        <w:t>ta</w:t>
      </w:r>
      <w:r>
        <w:rPr>
          <w:rFonts w:ascii="Times New Roman" w:hAnsi="Times New Roman" w:cs="Times New Roman" w:eastAsia="Times New Roman"/>
          <w:sz w:val="23"/>
          <w:szCs w:val="23"/>
          <w:color w:val="333A56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-2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33A56"/>
          <w:spacing w:val="3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0"/>
        </w:rPr>
        <w:t>line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0"/>
        </w:rPr>
        <w:t>applicat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0"/>
        </w:rPr>
        <w:t>context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-10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-11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6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0"/>
          <w:w w:val="105"/>
        </w:rPr>
        <w:t>ip</w:t>
      </w:r>
      <w:r>
        <w:rPr>
          <w:rFonts w:ascii="Times New Roman" w:hAnsi="Times New Roman" w:cs="Times New Roman" w:eastAsia="Times New Roman"/>
          <w:sz w:val="23"/>
          <w:szCs w:val="23"/>
          <w:color w:val="493B48"/>
          <w:spacing w:val="-7"/>
          <w:w w:val="105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64D5B"/>
          <w:spacing w:val="-11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D3A"/>
          <w:spacing w:val="-8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3A5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6" w:lineRule="exact"/>
        <w:ind w:left="4012" w:right="3984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</w:rPr>
        <w:t>T</w:t>
      </w:r>
      <w:r>
        <w:rPr>
          <w:rFonts w:ascii="Arial" w:hAnsi="Arial" w:cs="Arial" w:eastAsia="Arial"/>
          <w:sz w:val="22"/>
          <w:szCs w:val="22"/>
          <w:color w:val="242123"/>
          <w:spacing w:val="-20"/>
          <w:w w:val="111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242123"/>
          <w:spacing w:val="-9"/>
          <w:w w:val="111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-2"/>
          <w:w w:val="111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42123"/>
          <w:spacing w:val="0"/>
          <w:w w:val="100"/>
          <w:position w:val="0"/>
        </w:rPr>
        <w:t>10</w:t>
      </w:r>
      <w:r>
        <w:rPr>
          <w:rFonts w:ascii="Times New Roman" w:hAnsi="Times New Roman" w:cs="Times New Roman" w:eastAsia="Times New Roman"/>
          <w:sz w:val="24"/>
          <w:szCs w:val="24"/>
          <w:color w:val="242123"/>
          <w:spacing w:val="0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42123"/>
          <w:spacing w:val="2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99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242123"/>
          <w:spacing w:val="-52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342D3A"/>
          <w:spacing w:val="-2"/>
          <w:w w:val="88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242123"/>
          <w:spacing w:val="-76"/>
          <w:w w:val="99"/>
          <w:position w:val="0"/>
        </w:rPr>
        <w:t>"</w:t>
      </w:r>
      <w:r>
        <w:rPr>
          <w:rFonts w:ascii="Arial" w:hAnsi="Arial" w:cs="Arial" w:eastAsia="Arial"/>
          <w:sz w:val="22"/>
          <w:szCs w:val="22"/>
          <w:color w:val="342D3A"/>
          <w:spacing w:val="0"/>
          <w:w w:val="89"/>
          <w:position w:val="-1"/>
        </w:rPr>
        <w:t>Je</w:t>
      </w:r>
      <w:r>
        <w:rPr>
          <w:rFonts w:ascii="Arial" w:hAnsi="Arial" w:cs="Arial" w:eastAsia="Arial"/>
          <w:sz w:val="22"/>
          <w:szCs w:val="22"/>
          <w:color w:val="342D3A"/>
          <w:spacing w:val="-19"/>
          <w:w w:val="89"/>
          <w:position w:val="-1"/>
        </w:rPr>
        <w:t>c</w:t>
      </w:r>
      <w:r>
        <w:rPr>
          <w:rFonts w:ascii="Arial" w:hAnsi="Arial" w:cs="Arial" w:eastAsia="Arial"/>
          <w:sz w:val="22"/>
          <w:szCs w:val="22"/>
          <w:color w:val="342D3A"/>
          <w:spacing w:val="0"/>
          <w:w w:val="143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640" w:hRule="exact"/>
        </w:trPr>
        <w:tc>
          <w:tcPr>
            <w:tcW w:w="11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ID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4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Interface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Interface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System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11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0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-9"/>
                <w:w w:val="113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7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4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0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-9"/>
                <w:w w:val="113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7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0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-9"/>
                <w:w w:val="105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5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0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-9"/>
                <w:w w:val="113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7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0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1"/>
                <w:w w:val="97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74" w:after="0" w:line="271" w:lineRule="exact"/>
        <w:ind w:left="298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1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42123"/>
          <w:spacing w:val="0"/>
          <w:w w:val="100"/>
          <w:position w:val="-1"/>
        </w:rPr>
        <w:t>11</w:t>
      </w:r>
      <w:r>
        <w:rPr>
          <w:rFonts w:ascii="Times New Roman" w:hAnsi="Times New Roman" w:cs="Times New Roman" w:eastAsia="Times New Roman"/>
          <w:sz w:val="24"/>
          <w:szCs w:val="24"/>
          <w:color w:val="242123"/>
          <w:spacing w:val="0"/>
          <w:w w:val="100"/>
          <w:position w:val="-1"/>
        </w:rPr>
        <w:t>:</w:t>
      </w:r>
      <w:r>
        <w:rPr>
          <w:rFonts w:ascii="Times New Roman" w:hAnsi="Times New Roman" w:cs="Times New Roman" w:eastAsia="Times New Roman"/>
          <w:sz w:val="24"/>
          <w:szCs w:val="24"/>
          <w:color w:val="242123"/>
          <w:spacing w:val="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8"/>
          <w:position w:val="-1"/>
        </w:rPr>
        <w:t>Interface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8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242123"/>
          <w:spacing w:val="-13"/>
          <w:w w:val="108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Externa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242123"/>
          <w:spacing w:val="3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242123"/>
          <w:spacing w:val="3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1"/>
          <w:position w:val="-1"/>
        </w:rPr>
        <w:t>01</w:t>
      </w:r>
      <w:r>
        <w:rPr>
          <w:rFonts w:ascii="Arial" w:hAnsi="Arial" w:cs="Arial" w:eastAsia="Arial"/>
          <w:sz w:val="22"/>
          <w:szCs w:val="22"/>
          <w:color w:val="242123"/>
          <w:spacing w:val="-11"/>
          <w:w w:val="100"/>
          <w:position w:val="-1"/>
        </w:rPr>
        <w:t>&amp;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3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640" w:hRule="exact"/>
        </w:trPr>
        <w:tc>
          <w:tcPr>
            <w:tcW w:w="11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ID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3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Object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9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6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Input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Messages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6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Output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Messages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External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Party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11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0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-9"/>
                <w:w w:val="113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7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3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0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-9"/>
                <w:w w:val="113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7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0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1"/>
                <w:w w:val="97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9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3"/>
                <w:w w:val="113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1"/>
                <w:w w:val="97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0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-9"/>
                <w:w w:val="105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5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0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1"/>
                <w:w w:val="97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69" w:after="0" w:line="271" w:lineRule="exact"/>
        <w:ind w:left="302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-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42123"/>
          <w:spacing w:val="0"/>
          <w:w w:val="100"/>
          <w:position w:val="-1"/>
        </w:rPr>
        <w:t>12</w:t>
      </w:r>
      <w:r>
        <w:rPr>
          <w:rFonts w:ascii="Times New Roman" w:hAnsi="Times New Roman" w:cs="Times New Roman" w:eastAsia="Times New Roman"/>
          <w:sz w:val="24"/>
          <w:szCs w:val="24"/>
          <w:color w:val="242123"/>
          <w:spacing w:val="0"/>
          <w:w w:val="100"/>
          <w:position w:val="-1"/>
        </w:rPr>
        <w:t>:</w:t>
      </w:r>
      <w:r>
        <w:rPr>
          <w:rFonts w:ascii="Times New Roman" w:hAnsi="Times New Roman" w:cs="Times New Roman" w:eastAsia="Times New Roman"/>
          <w:sz w:val="24"/>
          <w:szCs w:val="24"/>
          <w:color w:val="242123"/>
          <w:spacing w:val="4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8"/>
          <w:position w:val="-1"/>
        </w:rPr>
        <w:t>Interface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8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242123"/>
          <w:spacing w:val="-16"/>
          <w:w w:val="108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Interna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242123"/>
          <w:spacing w:val="25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342D3A"/>
          <w:spacing w:val="0"/>
          <w:w w:val="100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342D3A"/>
          <w:spacing w:val="0"/>
          <w:w w:val="100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342D3A"/>
          <w:spacing w:val="26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3"/>
          <w:position w:val="-1"/>
        </w:rPr>
        <w:t>OI&amp;T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640" w:hRule="exact"/>
        </w:trPr>
        <w:tc>
          <w:tcPr>
            <w:tcW w:w="10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ID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5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Object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Input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Messages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Output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Messages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External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Party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10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1"/>
                <w:w w:val="96"/>
              </w:rPr>
              <w:t>V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3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5"/>
                <w:w w:val="103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0"/>
                <w:w w:val="103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5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162" w:firstLine="-1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0"/>
                <w:w w:val="101"/>
              </w:rPr>
              <w:t>VHA</w:t>
            </w:r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0"/>
                <w:w w:val="10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1"/>
                <w:w w:val="102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0"/>
                <w:w w:val="100"/>
              </w:rPr>
              <w:t>terprise</w:t>
            </w:r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0"/>
                <w:w w:val="100"/>
              </w:rPr>
              <w:t>Ter</w:t>
            </w:r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-12"/>
                <w:w w:val="10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3"/>
              </w:rPr>
              <w:t>in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4"/>
                <w:w w:val="103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333A56"/>
                <w:spacing w:val="-13"/>
                <w:w w:val="155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1"/>
              </w:rPr>
              <w:t>ogy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0"/>
                <w:w w:val="101"/>
              </w:rPr>
              <w:t>Ser</w:t>
            </w:r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-8"/>
                <w:w w:val="102"/>
              </w:rPr>
              <w:t>v</w:t>
            </w:r>
            <w:r>
              <w:rPr>
                <w:rFonts w:ascii="Arial" w:hAnsi="Arial" w:cs="Arial" w:eastAsia="Arial"/>
                <w:sz w:val="22"/>
                <w:szCs w:val="22"/>
                <w:color w:val="6E4934"/>
                <w:spacing w:val="-13"/>
                <w:w w:val="155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3"/>
              </w:rPr>
              <w:t>ce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w w:val="101"/>
              </w:rPr>
              <w:t>SC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2"/>
                <w:w w:val="10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333A56"/>
                <w:spacing w:val="0"/>
                <w:w w:val="132"/>
              </w:rPr>
              <w:t>,</w:t>
            </w:r>
            <w:r>
              <w:rPr>
                <w:rFonts w:ascii="Arial" w:hAnsi="Arial" w:cs="Arial" w:eastAsia="Arial"/>
                <w:sz w:val="22"/>
                <w:szCs w:val="22"/>
                <w:color w:val="333A56"/>
                <w:spacing w:val="1"/>
                <w:w w:val="132"/>
              </w:rPr>
              <w:t>V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1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5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333A56"/>
                <w:spacing w:val="0"/>
                <w:w w:val="103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8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0"/>
                <w:w w:val="100"/>
              </w:rPr>
              <w:t>SCS</w:t>
            </w:r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2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4"/>
                <w:w w:val="102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333A56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5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6" w:after="0" w:line="243" w:lineRule="auto"/>
              <w:ind w:left="90" w:right="242" w:firstLine="1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93B48"/>
              </w:rPr>
              <w:t>Ter</w:t>
            </w:r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-12"/>
                <w:w w:val="10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3"/>
              </w:rPr>
              <w:t>in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4"/>
                <w:w w:val="103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333A56"/>
                <w:spacing w:val="-13"/>
                <w:w w:val="155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1"/>
              </w:rPr>
              <w:t>ogy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0"/>
              </w:rPr>
              <w:t>Co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5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333A56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0"/>
              </w:rPr>
              <w:t>en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2"/>
              </w:rPr>
              <w:t>and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2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0"/>
                <w:w w:val="100"/>
              </w:rPr>
              <w:t>Knowledge</w:t>
            </w:r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0"/>
              </w:rPr>
              <w:t>Artifa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7"/>
                <w:w w:val="101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333A56"/>
                <w:spacing w:val="1"/>
                <w:w w:val="107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5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93B48"/>
                <w:spacing w:val="0"/>
                <w:w w:val="100"/>
              </w:rPr>
              <w:t>VHA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59" w:after="0" w:line="240" w:lineRule="auto"/>
        <w:ind w:left="282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42123"/>
          <w:spacing w:val="0"/>
          <w:w w:val="100"/>
        </w:rPr>
        <w:t>13</w:t>
      </w:r>
      <w:r>
        <w:rPr>
          <w:rFonts w:ascii="Times New Roman" w:hAnsi="Times New Roman" w:cs="Times New Roman" w:eastAsia="Times New Roman"/>
          <w:sz w:val="24"/>
          <w:szCs w:val="24"/>
          <w:color w:val="242123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24"/>
          <w:szCs w:val="24"/>
          <w:color w:val="242123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Externall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y</w:t>
      </w:r>
      <w:r>
        <w:rPr>
          <w:rFonts w:ascii="Arial" w:hAnsi="Arial" w:cs="Arial" w:eastAsia="Arial"/>
          <w:sz w:val="22"/>
          <w:szCs w:val="22"/>
          <w:color w:val="242123"/>
          <w:spacing w:val="-18"/>
          <w:w w:val="109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Share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242123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Dat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242123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Stores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11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ID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8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Stored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Owner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Access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11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0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-9"/>
                <w:w w:val="113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7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3"/>
                <w:w w:val="113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1"/>
                <w:w w:val="97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8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3"/>
                <w:w w:val="113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1"/>
                <w:w w:val="97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0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-9"/>
                <w:w w:val="113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7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6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-10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564D5B"/>
                <w:spacing w:val="1"/>
                <w:w w:val="97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342D3A"/>
                <w:spacing w:val="0"/>
                <w:w w:val="10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type w:val="continuous"/>
          <w:pgSz w:w="12240" w:h="15840"/>
          <w:pgMar w:top="1380" w:bottom="280" w:left="1220" w:right="1220"/>
        </w:sectPr>
      </w:pPr>
      <w:rPr/>
    </w:p>
    <w:p>
      <w:pPr>
        <w:spacing w:before="59" w:after="0" w:line="240" w:lineRule="auto"/>
        <w:ind w:left="100" w:right="-20"/>
        <w:jc w:val="left"/>
        <w:tabs>
          <w:tab w:pos="116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3.1.2.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High-Level</w:t>
      </w:r>
      <w:r>
        <w:rPr>
          <w:rFonts w:ascii="Arial" w:hAnsi="Arial" w:cs="Arial" w:eastAsia="Arial"/>
          <w:sz w:val="28"/>
          <w:szCs w:val="28"/>
          <w:color w:val="231F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Application</w:t>
      </w:r>
      <w:r>
        <w:rPr>
          <w:rFonts w:ascii="Arial" w:hAnsi="Arial" w:cs="Arial" w:eastAsia="Arial"/>
          <w:sz w:val="28"/>
          <w:szCs w:val="28"/>
          <w:color w:val="231F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1393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PRISME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gle-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ign-on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capab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allows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while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aintaining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role-based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rols.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entified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diagram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allows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modeling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assistance,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configurable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capable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directing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after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creation,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inbox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their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J2EE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Platfo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running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non-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ndows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dependent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tilized.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498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28.104838pt;height:376.3725pt;mso-position-horizontal-relative:char;mso-position-vertical-relative:line" type="#_x0000_t75">
            <v:imagedata r:id="rId31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696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7:</w:t>
      </w:r>
      <w:r>
        <w:rPr>
          <w:rFonts w:ascii="Arial" w:hAnsi="Arial" w:cs="Arial" w:eastAsia="Arial"/>
          <w:sz w:val="22"/>
          <w:szCs w:val="22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High-Level</w:t>
      </w:r>
      <w:r>
        <w:rPr>
          <w:rFonts w:ascii="Arial" w:hAnsi="Arial" w:cs="Arial" w:eastAsia="Arial"/>
          <w:sz w:val="22"/>
          <w:szCs w:val="22"/>
          <w:color w:val="231F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Application</w:t>
      </w:r>
      <w:r>
        <w:rPr>
          <w:rFonts w:ascii="Arial" w:hAnsi="Arial" w:cs="Arial" w:eastAsia="Arial"/>
          <w:sz w:val="22"/>
          <w:szCs w:val="2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pgMar w:footer="739" w:header="0" w:top="1380" w:bottom="920" w:left="1340" w:right="0"/>
          <w:footerReference w:type="default" r:id="rId30"/>
          <w:pgSz w:w="12240" w:h="15840"/>
        </w:sectPr>
      </w:pPr>
      <w:rPr/>
    </w:p>
    <w:p>
      <w:pPr>
        <w:spacing w:before="1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3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followin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table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list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4"/>
        </w:rPr>
        <w:t>object/component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1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hig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applicatio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desig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built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841"/>
          <w:spacing w:val="0"/>
          <w:w w:val="103"/>
        </w:rPr>
        <w:t>modified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3830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Tabl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color w:val="231F21"/>
          <w:spacing w:val="25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1"/>
          <w:szCs w:val="21"/>
          <w:color w:val="231F21"/>
          <w:spacing w:val="-6"/>
          <w:w w:val="100"/>
          <w:b/>
          <w:bCs/>
        </w:rPr>
        <w:t>4</w:t>
      </w:r>
      <w:r>
        <w:rPr>
          <w:rFonts w:ascii="Arial" w:hAnsi="Arial" w:cs="Arial" w:eastAsia="Arial"/>
          <w:sz w:val="21"/>
          <w:szCs w:val="21"/>
          <w:color w:val="3F3841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1"/>
          <w:szCs w:val="21"/>
          <w:color w:val="3F3841"/>
          <w:spacing w:val="21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Obiec</w:t>
      </w:r>
      <w:r>
        <w:rPr>
          <w:rFonts w:ascii="Arial" w:hAnsi="Arial" w:cs="Arial" w:eastAsia="Arial"/>
          <w:sz w:val="21"/>
          <w:szCs w:val="21"/>
          <w:color w:val="231F21"/>
          <w:spacing w:val="-8"/>
          <w:w w:val="100"/>
          <w:b/>
          <w:bCs/>
        </w:rPr>
        <w:t>t</w:t>
      </w:r>
      <w:r>
        <w:rPr>
          <w:rFonts w:ascii="Arial" w:hAnsi="Arial" w:cs="Arial" w:eastAsia="Arial"/>
          <w:sz w:val="21"/>
          <w:szCs w:val="21"/>
          <w:color w:val="3F3841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1"/>
          <w:szCs w:val="21"/>
          <w:color w:val="3F3841"/>
          <w:spacing w:val="4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3F3841"/>
          <w:spacing w:val="0"/>
          <w:w w:val="100"/>
          <w:b/>
          <w:bCs/>
          <w:i/>
        </w:rPr>
        <w:t>I</w:t>
      </w:r>
      <w:r>
        <w:rPr>
          <w:rFonts w:ascii="Arial" w:hAnsi="Arial" w:cs="Arial" w:eastAsia="Arial"/>
          <w:sz w:val="22"/>
          <w:szCs w:val="22"/>
          <w:color w:val="3F3841"/>
          <w:spacing w:val="-5"/>
          <w:w w:val="100"/>
          <w:b/>
          <w:bCs/>
          <w:i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Comoonen</w:t>
      </w:r>
      <w:r>
        <w:rPr>
          <w:rFonts w:ascii="Arial" w:hAnsi="Arial" w:cs="Arial" w:eastAsia="Arial"/>
          <w:sz w:val="21"/>
          <w:szCs w:val="21"/>
          <w:color w:val="231F21"/>
          <w:spacing w:val="-8"/>
          <w:w w:val="100"/>
          <w:b/>
          <w:bCs/>
        </w:rPr>
        <w:t>t</w:t>
      </w:r>
      <w:r>
        <w:rPr>
          <w:rFonts w:ascii="Arial" w:hAnsi="Arial" w:cs="Arial" w:eastAsia="Arial"/>
          <w:sz w:val="21"/>
          <w:szCs w:val="21"/>
          <w:color w:val="3F3841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1"/>
          <w:szCs w:val="21"/>
          <w:color w:val="3F3841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3F3841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1"/>
          <w:szCs w:val="21"/>
          <w:color w:val="231F21"/>
          <w:spacing w:val="11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b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color w:val="231F21"/>
          <w:spacing w:val="15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  <w:b/>
          <w:bCs/>
        </w:rPr>
        <w:t>B</w:t>
      </w:r>
      <w:r>
        <w:rPr>
          <w:rFonts w:ascii="Arial" w:hAnsi="Arial" w:cs="Arial" w:eastAsia="Arial"/>
          <w:sz w:val="21"/>
          <w:szCs w:val="21"/>
          <w:color w:val="231F21"/>
          <w:spacing w:val="-15"/>
          <w:w w:val="114"/>
          <w:b/>
          <w:bCs/>
        </w:rPr>
        <w:t>u</w:t>
      </w:r>
      <w:r>
        <w:rPr>
          <w:rFonts w:ascii="Arial" w:hAnsi="Arial" w:cs="Arial" w:eastAsia="Arial"/>
          <w:sz w:val="21"/>
          <w:szCs w:val="21"/>
          <w:color w:val="3F3841"/>
          <w:spacing w:val="-15"/>
          <w:w w:val="114"/>
          <w:b/>
          <w:bCs/>
        </w:rPr>
        <w:t>i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  <w:b/>
          <w:bCs/>
        </w:rPr>
        <w:t>l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  <w:b/>
          <w:bCs/>
        </w:rPr>
        <w:t>t</w:t>
      </w:r>
      <w:r>
        <w:rPr>
          <w:rFonts w:ascii="Arial" w:hAnsi="Arial" w:cs="Arial" w:eastAsia="Arial"/>
          <w:sz w:val="21"/>
          <w:szCs w:val="21"/>
          <w:color w:val="231F21"/>
          <w:spacing w:val="-14"/>
          <w:w w:val="114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1"/>
          <w:szCs w:val="21"/>
          <w:color w:val="231F21"/>
          <w:spacing w:val="14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6"/>
          <w:b/>
          <w:bCs/>
        </w:rPr>
        <w:t>Mo</w:t>
      </w:r>
      <w:r>
        <w:rPr>
          <w:rFonts w:ascii="Arial" w:hAnsi="Arial" w:cs="Arial" w:eastAsia="Arial"/>
          <w:sz w:val="21"/>
          <w:szCs w:val="21"/>
          <w:color w:val="231F21"/>
          <w:spacing w:val="-11"/>
          <w:w w:val="106"/>
          <w:b/>
          <w:bCs/>
        </w:rPr>
        <w:t>d</w:t>
      </w:r>
      <w:r>
        <w:rPr>
          <w:rFonts w:ascii="Arial" w:hAnsi="Arial" w:cs="Arial" w:eastAsia="Arial"/>
          <w:sz w:val="21"/>
          <w:szCs w:val="21"/>
          <w:color w:val="3F3841"/>
          <w:spacing w:val="-18"/>
          <w:w w:val="138"/>
          <w:b/>
          <w:bCs/>
        </w:rPr>
        <w:t>i</w:t>
      </w:r>
      <w:r>
        <w:rPr>
          <w:rFonts w:ascii="Arial" w:hAnsi="Arial" w:cs="Arial" w:eastAsia="Arial"/>
          <w:sz w:val="21"/>
          <w:szCs w:val="21"/>
          <w:color w:val="231F21"/>
          <w:spacing w:val="2"/>
          <w:w w:val="108"/>
          <w:b/>
          <w:bCs/>
        </w:rPr>
        <w:t>f</w:t>
      </w:r>
      <w:r>
        <w:rPr>
          <w:rFonts w:ascii="Arial" w:hAnsi="Arial" w:cs="Arial" w:eastAsia="Arial"/>
          <w:sz w:val="21"/>
          <w:szCs w:val="21"/>
          <w:color w:val="3F3841"/>
          <w:spacing w:val="-14"/>
          <w:w w:val="138"/>
          <w:b/>
          <w:bCs/>
        </w:rPr>
        <w:t>i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6"/>
          <w:b/>
          <w:bCs/>
        </w:rPr>
        <w:t>ed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1070" w:hRule="exact"/>
        </w:trPr>
        <w:tc>
          <w:tcPr>
            <w:tcW w:w="1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7"/>
                <w:b/>
                <w:bCs/>
              </w:rPr>
              <w:t>ID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0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w w:val="106"/>
                <w:b/>
                <w:bCs/>
              </w:rPr>
              <w:t>Na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2"/>
                <w:w w:val="106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0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1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4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scription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9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6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3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rv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2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  <w:b/>
                <w:bCs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12"/>
                <w:b/>
                <w:bCs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Legac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9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Code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8" w:lineRule="auto"/>
              <w:ind w:left="110" w:right="358"/>
              <w:jc w:val="both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External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8"/>
                <w:b/>
                <w:bCs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0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3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rfa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3"/>
                <w:w w:val="104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8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Na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6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6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5"/>
                <w:w w:val="113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6"/>
                <w:w w:val="106"/>
                <w:b/>
                <w:bCs/>
              </w:rPr>
              <w:t>x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0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3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8"/>
                <w:b/>
                <w:bCs/>
              </w:rPr>
              <w:t>rnal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Interfac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5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7"/>
                <w:b/>
                <w:bCs/>
              </w:rPr>
              <w:t>ID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8" w:lineRule="auto"/>
              <w:ind w:left="110" w:right="318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Internal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3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rfa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3"/>
                <w:w w:val="104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8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Na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2"/>
                <w:w w:val="106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6" w:after="0" w:line="240" w:lineRule="exact"/>
              <w:jc w:val="left"/>
              <w:rPr>
                <w:sz w:val="24"/>
                <w:szCs w:val="24"/>
              </w:rPr>
            </w:pPr>
            <w:rPr/>
            <w:r>
              <w:rPr>
                <w:sz w:val="24"/>
                <w:szCs w:val="24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w w:val="104"/>
                <w:b/>
                <w:bCs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w w:val="105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3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rnal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Interfac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3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11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5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8" w:lineRule="auto"/>
              <w:ind w:left="100" w:right="393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2"/>
                <w:b/>
                <w:bCs/>
              </w:rPr>
              <w:t>SOP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2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4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8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ctions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1&amp;2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2660" w:hRule="exact"/>
        </w:trPr>
        <w:tc>
          <w:tcPr>
            <w:tcW w:w="1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VETS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0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Veterans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312" w:lineRule="auto"/>
              <w:ind w:left="100" w:right="671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Enterprise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Terminology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System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0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52" w:lineRule="auto"/>
              <w:ind w:left="100" w:right="10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Suite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products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deliver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standardized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Terminology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Content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use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across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enterprise;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7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7"/>
                <w:w w:val="107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7"/>
              </w:rPr>
              <w:t>uding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VistA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CHDR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9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53" w:lineRule="auto"/>
              <w:ind w:left="100" w:right="682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Rapid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accurate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952"/>
                <w:spacing w:val="0"/>
                <w:w w:val="100"/>
              </w:rPr>
              <w:t>issuance</w:t>
            </w:r>
            <w:r>
              <w:rPr>
                <w:rFonts w:ascii="Arial" w:hAnsi="Arial" w:cs="Arial" w:eastAsia="Arial"/>
                <w:sz w:val="21"/>
                <w:szCs w:val="21"/>
                <w:color w:val="4F4952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7"/>
              </w:rPr>
              <w:t>of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37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terms,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update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7"/>
              </w:rPr>
              <w:t>of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52" w:lineRule="auto"/>
              <w:ind w:left="100" w:right="198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existin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terms,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deployment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solution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over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browser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3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multiple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applications.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51" w:lineRule="auto"/>
              <w:ind w:left="100" w:right="71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Veterans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Enterprise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Terminology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System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VETS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51" w:lineRule="auto"/>
              <w:ind w:left="100" w:right="131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Veterans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Enterprise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Terminolog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System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3"/>
              </w:rPr>
              <w:t>VETS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5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Being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Developed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1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VETS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0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53" w:lineRule="auto"/>
              <w:ind w:left="90" w:right="526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Connected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9"/>
                <w:w w:val="111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ealth/Mobile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Applications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0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51" w:lineRule="auto"/>
              <w:ind w:left="100" w:right="298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Provide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mobile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access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952"/>
                <w:spacing w:val="0"/>
                <w:w w:val="104"/>
              </w:rPr>
              <w:t>healthcare</w:t>
            </w:r>
            <w:r>
              <w:rPr>
                <w:rFonts w:ascii="Arial" w:hAnsi="Arial" w:cs="Arial" w:eastAsia="Arial"/>
                <w:sz w:val="21"/>
                <w:szCs w:val="21"/>
                <w:color w:val="4F4952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952"/>
                <w:spacing w:val="0"/>
                <w:w w:val="105"/>
              </w:rPr>
              <w:t>information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9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53" w:lineRule="auto"/>
              <w:ind w:left="100" w:right="172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Limited;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8"/>
              </w:rPr>
              <w:t>ap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5"/>
                <w:w w:val="108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3"/>
              </w:rPr>
              <w:t>ication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8"/>
              </w:rPr>
              <w:t>are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being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developed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51" w:lineRule="auto"/>
              <w:ind w:left="90" w:right="9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Connected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9"/>
                <w:w w:val="111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ealth/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12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8"/>
              </w:rPr>
              <w:t>obile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Applications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51" w:lineRule="auto"/>
              <w:ind w:left="90" w:right="7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Connected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9"/>
                <w:w w:val="111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ealth/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12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obile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Applications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51" w:lineRule="auto"/>
              <w:ind w:left="90" w:right="66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Connected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9"/>
                <w:w w:val="111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ealth/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12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obile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Applications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51" w:lineRule="auto"/>
              <w:ind w:left="90" w:right="106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Connected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9"/>
                <w:w w:val="111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ealth/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12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obile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Applications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5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Being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Developed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900" w:hRule="exact"/>
        </w:trPr>
        <w:tc>
          <w:tcPr>
            <w:tcW w:w="1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93" w:lineRule="exact"/>
              <w:ind w:left="100" w:right="-20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Pr/>
            <w:r>
              <w:rPr>
                <w:rFonts w:ascii="Arial" w:hAnsi="Arial" w:cs="Arial" w:eastAsia="Arial"/>
                <w:sz w:val="28"/>
                <w:szCs w:val="28"/>
                <w:color w:val="3F3841"/>
                <w:spacing w:val="0"/>
                <w:w w:val="109"/>
              </w:rPr>
              <w:t>cow</w:t>
            </w:r>
            <w:r>
              <w:rPr>
                <w:rFonts w:ascii="Arial" w:hAnsi="Arial" w:cs="Arial" w:eastAsia="Arial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20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Corporat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Data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Warehouse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0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51" w:lineRule="auto"/>
              <w:ind w:left="100" w:right="13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ationa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3"/>
              </w:rPr>
              <w:t>data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952"/>
                <w:spacing w:val="0"/>
                <w:w w:val="100"/>
              </w:rPr>
              <w:t>repositor</w:t>
            </w:r>
            <w:r>
              <w:rPr>
                <w:rFonts w:ascii="Arial" w:hAnsi="Arial" w:cs="Arial" w:eastAsia="Arial"/>
                <w:sz w:val="21"/>
                <w:szCs w:val="21"/>
                <w:color w:val="4F4952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4F4952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3"/>
              </w:rPr>
              <w:t>that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pulls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fro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7"/>
              </w:rPr>
              <w:t>several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9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clinical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1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adminis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ative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0"/>
              </w:rPr>
              <w:t>systems,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952"/>
                <w:spacing w:val="0"/>
                <w:w w:val="104"/>
              </w:rPr>
              <w:t>primary</w:t>
            </w:r>
            <w:r>
              <w:rPr>
                <w:rFonts w:ascii="Arial" w:hAnsi="Arial" w:cs="Arial" w:eastAsia="Arial"/>
                <w:sz w:val="21"/>
                <w:szCs w:val="21"/>
                <w:color w:val="4F4952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Vist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-10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23B2B"/>
                <w:spacing w:val="0"/>
                <w:w w:val="94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9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58" w:lineRule="auto"/>
              <w:ind w:left="100" w:right="651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Existing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3"/>
              </w:rPr>
              <w:t>functionality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93" w:lineRule="exact"/>
              <w:ind w:left="100" w:right="-20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Pr/>
            <w:r>
              <w:rPr>
                <w:rFonts w:ascii="Arial" w:hAnsi="Arial" w:cs="Arial" w:eastAsia="Arial"/>
                <w:sz w:val="28"/>
                <w:szCs w:val="28"/>
                <w:color w:val="3F3841"/>
                <w:spacing w:val="0"/>
                <w:w w:val="109"/>
              </w:rPr>
              <w:t>cow</w:t>
            </w:r>
            <w:r>
              <w:rPr>
                <w:rFonts w:ascii="Arial" w:hAnsi="Arial" w:cs="Arial" w:eastAsia="Arial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14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93" w:lineRule="exact"/>
              <w:ind w:left="100" w:right="-20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Pr/>
            <w:r>
              <w:rPr>
                <w:rFonts w:ascii="Arial" w:hAnsi="Arial" w:cs="Arial" w:eastAsia="Arial"/>
                <w:sz w:val="28"/>
                <w:szCs w:val="28"/>
                <w:color w:val="3F3841"/>
                <w:spacing w:val="0"/>
                <w:w w:val="109"/>
              </w:rPr>
              <w:t>cow</w:t>
            </w:r>
            <w:r>
              <w:rPr>
                <w:rFonts w:ascii="Arial" w:hAnsi="Arial" w:cs="Arial" w:eastAsia="Arial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14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93" w:lineRule="exact"/>
              <w:ind w:left="100" w:right="-20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Pr/>
            <w:r>
              <w:rPr>
                <w:rFonts w:ascii="Arial" w:hAnsi="Arial" w:cs="Arial" w:eastAsia="Arial"/>
                <w:sz w:val="28"/>
                <w:szCs w:val="28"/>
                <w:color w:val="3F3841"/>
                <w:spacing w:val="0"/>
                <w:w w:val="107"/>
              </w:rPr>
              <w:t>cow</w:t>
            </w:r>
            <w:r>
              <w:rPr>
                <w:rFonts w:ascii="Arial" w:hAnsi="Arial" w:cs="Arial" w:eastAsia="Arial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14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93" w:lineRule="exact"/>
              <w:ind w:left="100" w:right="-20"/>
              <w:jc w:val="left"/>
              <w:rPr>
                <w:rFonts w:ascii="Arial" w:hAnsi="Arial" w:cs="Arial" w:eastAsia="Arial"/>
                <w:sz w:val="28"/>
                <w:szCs w:val="28"/>
              </w:rPr>
            </w:pPr>
            <w:rPr/>
            <w:r>
              <w:rPr>
                <w:rFonts w:ascii="Arial" w:hAnsi="Arial" w:cs="Arial" w:eastAsia="Arial"/>
                <w:sz w:val="28"/>
                <w:szCs w:val="28"/>
                <w:color w:val="3F3841"/>
                <w:spacing w:val="0"/>
                <w:w w:val="107"/>
              </w:rPr>
              <w:t>cow</w:t>
            </w:r>
            <w:r>
              <w:rPr>
                <w:rFonts w:ascii="Arial" w:hAnsi="Arial" w:cs="Arial" w:eastAsia="Arial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15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5"/>
              </w:rPr>
              <w:t>Being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841"/>
                <w:spacing w:val="0"/>
                <w:w w:val="106"/>
              </w:rPr>
              <w:t>Developed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footer="739" w:header="0" w:top="1120" w:bottom="920" w:left="1220" w:right="0"/>
          <w:footerReference w:type="default" r:id="rId32"/>
          <w:pgSz w:w="15840" w:h="12240" w:orient="landscape"/>
        </w:sectPr>
      </w:pPr>
      <w:rPr/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1065" w:hRule="exact"/>
        </w:trPr>
        <w:tc>
          <w:tcPr>
            <w:tcW w:w="10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3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7"/>
                <w:b/>
                <w:bCs/>
              </w:rPr>
              <w:t>ID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0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3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w w:val="106"/>
                <w:b/>
                <w:bCs/>
              </w:rPr>
              <w:t>Na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2"/>
                <w:w w:val="106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05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3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1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-4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scription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98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280" w:lineRule="exact"/>
              <w:jc w:val="left"/>
              <w:rPr>
                <w:sz w:val="28"/>
                <w:szCs w:val="28"/>
              </w:rPr>
            </w:pPr>
            <w:rPr/>
            <w:r>
              <w:rPr>
                <w:sz w:val="28"/>
                <w:szCs w:val="28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4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-3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99"/>
                <w:b/>
                <w:bCs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12"/>
                <w:w w:val="99"/>
                <w:b/>
                <w:bCs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-15"/>
                <w:w w:val="138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6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12"/>
                <w:b/>
                <w:bCs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Legac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9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Code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8" w:lineRule="auto"/>
              <w:ind w:left="110" w:right="358"/>
              <w:jc w:val="both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External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8"/>
                <w:b/>
                <w:bCs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0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-3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rfa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3"/>
                <w:w w:val="104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8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Na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6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4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280" w:lineRule="exact"/>
              <w:jc w:val="left"/>
              <w:rPr>
                <w:sz w:val="28"/>
                <w:szCs w:val="28"/>
              </w:rPr>
            </w:pPr>
            <w:rPr/>
            <w:r>
              <w:rPr>
                <w:sz w:val="28"/>
                <w:szCs w:val="28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External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Interfac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5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7"/>
                <w:b/>
                <w:bCs/>
              </w:rPr>
              <w:t>ID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8" w:lineRule="auto"/>
              <w:ind w:left="110" w:right="318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Internal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-3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rfa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3"/>
                <w:w w:val="104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8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Na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2"/>
                <w:w w:val="106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280" w:lineRule="exact"/>
              <w:jc w:val="left"/>
              <w:rPr>
                <w:sz w:val="28"/>
                <w:szCs w:val="28"/>
              </w:rPr>
            </w:pPr>
            <w:rPr/>
            <w:r>
              <w:rPr>
                <w:sz w:val="28"/>
                <w:szCs w:val="28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Internal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Interfac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3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11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50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8" w:lineRule="auto"/>
              <w:ind w:left="100" w:right="392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2"/>
                <w:b/>
                <w:bCs/>
              </w:rPr>
              <w:t>SOP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2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4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-8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ctions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1&amp;2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2395" w:hRule="exact"/>
        </w:trPr>
        <w:tc>
          <w:tcPr>
            <w:tcW w:w="102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/>
            <w:rPr/>
          </w:p>
        </w:tc>
        <w:tc>
          <w:tcPr>
            <w:tcW w:w="206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63F"/>
                <w:w w:val="106"/>
              </w:rPr>
              <w:t>Regis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5"/>
              </w:rPr>
              <w:t>ies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05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90" w:right="49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Support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maintenanc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7"/>
              </w:rPr>
              <w:t>of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local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5"/>
              </w:rPr>
              <w:t>national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regis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ies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5"/>
              </w:rPr>
              <w:t>for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7"/>
              </w:rPr>
              <w:t>clinical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-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1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resource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5"/>
              </w:rPr>
              <w:t>tracking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7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-2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care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4"/>
              </w:rPr>
              <w:t>patients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wit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6"/>
              </w:rPr>
              <w:t>certain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0"/>
              </w:rPr>
              <w:t>clinical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4"/>
              </w:rPr>
              <w:t>conditions.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98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100" w:right="651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6"/>
              </w:rPr>
              <w:t>Existing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3"/>
              </w:rPr>
              <w:t>functionality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6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5"/>
              </w:rPr>
              <w:t>Registries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4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5"/>
              </w:rPr>
              <w:t>Registries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2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5"/>
              </w:rPr>
              <w:t>Registries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46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4"/>
              </w:rPr>
              <w:t>Registries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50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5"/>
              </w:rPr>
              <w:t>Being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63F"/>
                <w:spacing w:val="0"/>
                <w:w w:val="106"/>
              </w:rPr>
              <w:t>Developed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footer="539" w:header="0" w:top="1120" w:bottom="720" w:left="1220" w:right="0"/>
          <w:footerReference w:type="default" r:id="rId33"/>
          <w:pgSz w:w="15840" w:h="12240" w:orient="landscape"/>
        </w:sectPr>
      </w:pPr>
      <w:rPr/>
    </w:p>
    <w:p>
      <w:pPr>
        <w:spacing w:before="83" w:after="0" w:line="237" w:lineRule="exact"/>
        <w:ind w:left="3314" w:right="3312"/>
        <w:jc w:val="center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Tabl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1"/>
          <w:szCs w:val="21"/>
          <w:color w:val="231F21"/>
          <w:spacing w:val="25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15·</w:t>
      </w:r>
      <w:r>
        <w:rPr>
          <w:rFonts w:ascii="Arial" w:hAnsi="Arial" w:cs="Arial" w:eastAsia="Arial"/>
          <w:sz w:val="21"/>
          <w:szCs w:val="21"/>
          <w:color w:val="231F21"/>
          <w:spacing w:val="8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Internal</w:t>
      </w:r>
      <w:r>
        <w:rPr>
          <w:rFonts w:ascii="Arial" w:hAnsi="Arial" w:cs="Arial" w:eastAsia="Arial"/>
          <w:sz w:val="21"/>
          <w:szCs w:val="21"/>
          <w:color w:val="231F21"/>
          <w:spacing w:val="19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Data</w:t>
      </w:r>
      <w:r>
        <w:rPr>
          <w:rFonts w:ascii="Arial" w:hAnsi="Arial" w:cs="Arial" w:eastAsia="Arial"/>
          <w:sz w:val="21"/>
          <w:szCs w:val="21"/>
          <w:color w:val="231F21"/>
          <w:spacing w:val="23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6"/>
          <w:b/>
          <w:bCs/>
          <w:position w:val="-1"/>
        </w:rPr>
        <w:t>Stores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11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7"/>
                <w:b/>
                <w:bCs/>
              </w:rPr>
              <w:t>ID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8"/>
                <w:b/>
                <w:bCs/>
              </w:rPr>
              <w:t>Name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7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Data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3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Stored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2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Steward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5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Access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11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7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2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4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5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4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3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4" w:after="0" w:line="240" w:lineRule="auto"/>
        <w:ind w:left="230" w:right="-20"/>
        <w:jc w:val="left"/>
        <w:tabs>
          <w:tab w:pos="130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3.1.3.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Application</w:t>
      </w:r>
      <w:r>
        <w:rPr>
          <w:rFonts w:ascii="Arial" w:hAnsi="Arial" w:cs="Arial" w:eastAsia="Arial"/>
          <w:sz w:val="28"/>
          <w:szCs w:val="28"/>
          <w:color w:val="231F21"/>
          <w:spacing w:val="-24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Locations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followin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describe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applica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loc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ion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8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15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8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-14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7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6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1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6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4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4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4"/>
        </w:rPr>
        <w:t>ions.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37" w:lineRule="exact"/>
        <w:ind w:left="3204" w:right="3200"/>
        <w:jc w:val="center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Tabl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1"/>
          <w:szCs w:val="21"/>
          <w:color w:val="231F21"/>
          <w:spacing w:val="25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16:</w:t>
      </w:r>
      <w:r>
        <w:rPr>
          <w:rFonts w:ascii="Arial" w:hAnsi="Arial" w:cs="Arial" w:eastAsia="Arial"/>
          <w:sz w:val="21"/>
          <w:szCs w:val="21"/>
          <w:color w:val="231F21"/>
          <w:spacing w:val="2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  <w:position w:val="-1"/>
        </w:rPr>
        <w:t>Application</w:t>
      </w:r>
      <w:r>
        <w:rPr>
          <w:rFonts w:ascii="Arial" w:hAnsi="Arial" w:cs="Arial" w:eastAsia="Arial"/>
          <w:sz w:val="21"/>
          <w:szCs w:val="21"/>
          <w:color w:val="231F21"/>
          <w:spacing w:val="4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5"/>
          <w:b/>
          <w:bCs/>
          <w:position w:val="-1"/>
        </w:rPr>
        <w:t>Locations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5" w:after="0" w:line="10" w:lineRule="exact"/>
        <w:jc w:val="left"/>
        <w:rPr>
          <w:sz w:val="1"/>
          <w:szCs w:val="1"/>
        </w:rPr>
      </w:pPr>
      <w:rPr/>
      <w:r>
        <w:rPr>
          <w:sz w:val="1"/>
          <w:szCs w:val="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635" w:hRule="exact"/>
        </w:trPr>
        <w:tc>
          <w:tcPr>
            <w:tcW w:w="244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Application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Component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2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Description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21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Location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  <w:b/>
                <w:bCs/>
              </w:rPr>
              <w:t>at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1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Which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Componen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7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7"/>
                <w:b/>
                <w:bCs/>
              </w:rPr>
              <w:t>Run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71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650" w:hRule="exact"/>
        </w:trPr>
        <w:tc>
          <w:tcPr>
            <w:tcW w:w="24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2"/>
                <w:w w:val="101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</w:rPr>
              <w:t>ETS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2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0" w:lineRule="auto"/>
              <w:ind w:left="90" w:right="126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15"/>
                <w:w w:val="11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5"/>
              </w:rPr>
              <w:t>oducts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6"/>
              </w:rPr>
              <w:t>deliver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5"/>
              </w:rPr>
              <w:t>stand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15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1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70493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7"/>
              </w:rPr>
              <w:t>zed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6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9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4"/>
              </w:rPr>
              <w:t>content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use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across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0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6"/>
              </w:rPr>
              <w:t>enter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15"/>
                <w:w w:val="107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10"/>
              </w:rPr>
              <w:t>ise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2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8" w:lineRule="auto"/>
              <w:ind w:left="90" w:right="178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A"/>
                <w:w w:val="104"/>
              </w:rPr>
              <w:t>Aus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6"/>
                <w:w w:val="10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16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10"/>
              </w:rPr>
              <w:t>nf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14"/>
                <w:w w:val="111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8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4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0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24"/>
                <w:w w:val="115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Technolog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5"/>
              </w:rPr>
              <w:t>Center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6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4"/>
                <w:w w:val="106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7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10" w:right="92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704934"/>
                <w:spacing w:val="-4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ent-facin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serv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6"/>
              </w:rPr>
              <w:t>that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6"/>
                <w:w w:val="100"/>
              </w:rPr>
              <w:t>x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9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ose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0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6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7"/>
                <w:w w:val="106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6"/>
              </w:rPr>
              <w:t>ces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3" w:after="0" w:line="240" w:lineRule="auto"/>
        <w:ind w:left="3424" w:right="3412"/>
        <w:jc w:val="center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Tabl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color w:val="231F21"/>
          <w:spacing w:val="13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17:</w:t>
      </w:r>
      <w:r>
        <w:rPr>
          <w:rFonts w:ascii="Arial" w:hAnsi="Arial" w:cs="Arial" w:eastAsia="Arial"/>
          <w:sz w:val="21"/>
          <w:szCs w:val="21"/>
          <w:color w:val="231F21"/>
          <w:spacing w:val="12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b/>
          <w:bCs/>
        </w:rPr>
        <w:t>Application</w:t>
      </w:r>
      <w:r>
        <w:rPr>
          <w:rFonts w:ascii="Arial" w:hAnsi="Arial" w:cs="Arial" w:eastAsia="Arial"/>
          <w:sz w:val="21"/>
          <w:szCs w:val="21"/>
          <w:color w:val="231F21"/>
          <w:spacing w:val="45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6"/>
          <w:b/>
          <w:bCs/>
        </w:rPr>
        <w:t>Users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0" w:after="0" w:line="10" w:lineRule="exact"/>
        <w:jc w:val="left"/>
        <w:rPr>
          <w:sz w:val="1"/>
          <w:szCs w:val="1"/>
        </w:rPr>
      </w:pPr>
      <w:rPr/>
      <w:r>
        <w:rPr>
          <w:sz w:val="1"/>
          <w:szCs w:val="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5" w:hRule="exact"/>
        </w:trPr>
        <w:tc>
          <w:tcPr>
            <w:tcW w:w="327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Application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7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Component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Location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97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6"/>
                <w:b/>
                <w:bCs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2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2"/>
                <w:w w:val="101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</w:rPr>
              <w:t>ETS</w:t>
            </w:r>
            <w:r>
              <w:rPr>
                <w:rFonts w:ascii="Arial" w:hAnsi="Arial" w:cs="Arial" w:eastAsia="Arial"/>
                <w:sz w:val="21"/>
                <w:szCs w:val="21"/>
                <w:color w:val="5E5666"/>
                <w:spacing w:val="0"/>
                <w:w w:val="145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5E5666"/>
                <w:spacing w:val="-11"/>
                <w:w w:val="14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1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11"/>
                <w:w w:val="109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7"/>
              </w:rPr>
              <w:t>STS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STS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3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BS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6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1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6"/>
              </w:rPr>
              <w:t>aff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9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16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imary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5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960" w:hRule="exact"/>
        </w:trPr>
        <w:tc>
          <w:tcPr>
            <w:tcW w:w="32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2"/>
                <w:w w:val="101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</w:rPr>
              <w:t>ETS</w:t>
            </w:r>
            <w:r>
              <w:rPr>
                <w:rFonts w:ascii="Arial" w:hAnsi="Arial" w:cs="Arial" w:eastAsia="Arial"/>
                <w:sz w:val="21"/>
                <w:szCs w:val="21"/>
                <w:color w:val="5E5666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5E5666"/>
                <w:spacing w:val="-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8"/>
              </w:rPr>
              <w:t>TD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12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0"/>
                <w:w w:val="108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2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8"/>
              </w:rPr>
              <w:t>STS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Mobile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7"/>
              </w:rPr>
              <w:t>Health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0"/>
              </w:rPr>
              <w:t>Connecte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5"/>
              </w:rPr>
              <w:t>Health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6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8" w:after="0" w:line="251" w:lineRule="auto"/>
              <w:ind w:left="100" w:right="279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0"/>
              </w:rPr>
              <w:t>Oth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06"/>
              </w:rPr>
              <w:t>(Cli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-2"/>
                <w:w w:val="106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704934"/>
                <w:spacing w:val="-5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10"/>
              </w:rPr>
              <w:t>cal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</w:rPr>
              <w:t>Inform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4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70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4"/>
              </w:rPr>
              <w:t>Sy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2"/>
                <w:w w:val="105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5"/>
              </w:rPr>
              <w:t>em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9"/>
                <w:w w:val="104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5"/>
              </w:rPr>
              <w:t>Ane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2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6"/>
              </w:rPr>
              <w:t>hesia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Record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4"/>
              </w:rPr>
              <w:t>Keepe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6"/>
                <w:w w:val="105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5E5666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5E5666"/>
                <w:spacing w:val="0"/>
                <w:w w:val="13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sing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5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3"/>
              </w:rPr>
              <w:t>et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-2"/>
                <w:w w:val="104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33854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4B4250"/>
                <w:spacing w:val="0"/>
                <w:w w:val="12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9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Secondar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A"/>
                <w:spacing w:val="0"/>
                <w:w w:val="105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19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30" w:right="-20"/>
        <w:jc w:val="left"/>
        <w:tabs>
          <w:tab w:pos="1120" w:val="left"/>
        </w:tabs>
        <w:rPr>
          <w:rFonts w:ascii="Arial" w:hAnsi="Arial" w:cs="Arial" w:eastAsia="Arial"/>
          <w:sz w:val="31"/>
          <w:szCs w:val="31"/>
        </w:rPr>
      </w:pPr>
      <w:rPr/>
      <w:r>
        <w:rPr>
          <w:rFonts w:ascii="Arial" w:hAnsi="Arial" w:cs="Arial" w:eastAsia="Arial"/>
          <w:sz w:val="31"/>
          <w:szCs w:val="31"/>
          <w:color w:val="231F21"/>
          <w:spacing w:val="0"/>
          <w:w w:val="100"/>
          <w:b/>
          <w:bCs/>
        </w:rPr>
        <w:t>3.2.</w:t>
      </w:r>
      <w:r>
        <w:rPr>
          <w:rFonts w:ascii="Arial" w:hAnsi="Arial" w:cs="Arial" w:eastAsia="Arial"/>
          <w:sz w:val="31"/>
          <w:szCs w:val="31"/>
          <w:color w:val="231F21"/>
          <w:spacing w:val="-76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31F21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31"/>
          <w:szCs w:val="31"/>
          <w:color w:val="231F21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31"/>
          <w:szCs w:val="31"/>
          <w:color w:val="231F21"/>
          <w:spacing w:val="43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31F21"/>
          <w:spacing w:val="0"/>
          <w:w w:val="100"/>
          <w:b/>
          <w:bCs/>
        </w:rPr>
        <w:t>Data</w:t>
      </w:r>
      <w:r>
        <w:rPr>
          <w:rFonts w:ascii="Arial" w:hAnsi="Arial" w:cs="Arial" w:eastAsia="Arial"/>
          <w:sz w:val="31"/>
          <w:szCs w:val="31"/>
          <w:color w:val="231F21"/>
          <w:spacing w:val="24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31F21"/>
          <w:spacing w:val="0"/>
          <w:w w:val="103"/>
          <w:b/>
          <w:bCs/>
        </w:rPr>
        <w:t>Design</w:t>
      </w:r>
      <w:r>
        <w:rPr>
          <w:rFonts w:ascii="Arial" w:hAnsi="Arial" w:cs="Arial" w:eastAsia="Arial"/>
          <w:sz w:val="31"/>
          <w:szCs w:val="31"/>
          <w:color w:val="000000"/>
          <w:spacing w:val="0"/>
          <w:w w:val="100"/>
        </w:rPr>
      </w:r>
    </w:p>
    <w:p>
      <w:pPr>
        <w:spacing w:before="10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54" w:lineRule="auto"/>
        <w:ind w:left="220" w:right="28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Thi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sec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provide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high-level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6"/>
        </w:rPr>
        <w:t>represe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-4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8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6"/>
        </w:rPr>
        <w:t>ati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2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9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4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17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9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-23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9"/>
        </w:rPr>
        <w:t>pr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-14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9"/>
          <w:w w:val="109"/>
        </w:rPr>
        <w:t>j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9"/>
        </w:rPr>
        <w:t>ect'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7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desig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oac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7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4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8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10"/>
        </w:rPr>
        <w:t>a.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3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30" w:right="-20"/>
        <w:jc w:val="left"/>
        <w:tabs>
          <w:tab w:pos="132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3.2.1.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Projec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8"/>
          <w:szCs w:val="28"/>
          <w:color w:val="231F21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28"/>
          <w:szCs w:val="28"/>
          <w:color w:val="231F21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Data</w:t>
      </w:r>
      <w:r>
        <w:rPr>
          <w:rFonts w:ascii="Arial" w:hAnsi="Arial" w:cs="Arial" w:eastAsia="Arial"/>
          <w:sz w:val="28"/>
          <w:szCs w:val="28"/>
          <w:color w:val="231F21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1"/>
          <w:spacing w:val="0"/>
          <w:w w:val="100"/>
          <w:b/>
          <w:bCs/>
        </w:rPr>
        <w:t>Model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51" w:lineRule="auto"/>
        <w:ind w:left="220" w:right="199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8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10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9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2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10"/>
        </w:rPr>
        <w:t>cal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echnical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toolin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supp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5"/>
        </w:rPr>
        <w:t>compr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0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5"/>
        </w:rPr>
        <w:t>he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14"/>
          <w:w w:val="10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5"/>
        </w:rPr>
        <w:t>sive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Enterprise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17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6"/>
        </w:rPr>
        <w:t>erminolog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6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-12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Service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9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2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18"/>
          <w:w w:val="11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11"/>
        </w:rPr>
        <w:t>S)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buil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exis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8"/>
        </w:rPr>
        <w:t>op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23"/>
          <w:w w:val="108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8"/>
        </w:rPr>
        <w:t>somce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8"/>
        </w:rPr>
        <w:t>nni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8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15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8"/>
        </w:rPr>
        <w:t>ogy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8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toolin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project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cmT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6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eithe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3"/>
        </w:rPr>
        <w:t>lmder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4"/>
        </w:rPr>
        <w:t>development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-7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10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5"/>
        </w:rPr>
        <w:t>HTSD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-12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7C6E77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C6E77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NLM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Kaise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Pe1manente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9"/>
        </w:rPr>
        <w:t>Swed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1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E5666"/>
          <w:spacing w:val="0"/>
          <w:w w:val="109"/>
        </w:rPr>
        <w:t>'s</w:t>
      </w:r>
      <w:r>
        <w:rPr>
          <w:rFonts w:ascii="Times New Roman" w:hAnsi="Times New Roman" w:cs="Times New Roman" w:eastAsia="Times New Roman"/>
          <w:sz w:val="23"/>
          <w:szCs w:val="23"/>
          <w:color w:val="5E5666"/>
          <w:spacing w:val="-1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4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3854"/>
          <w:spacing w:val="4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4"/>
        </w:rPr>
        <w:t>ional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Rele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-13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E566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E566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E5666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7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0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8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11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7C6E77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C6E77"/>
          <w:spacing w:val="-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7"/>
        </w:rPr>
        <w:t>Den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2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7"/>
        </w:rPr>
        <w:t>ark'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4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National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Rele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-13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E566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E566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E5666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Center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A"/>
          <w:spacing w:val="0"/>
          <w:w w:val="104"/>
        </w:rPr>
        <w:t>VHA.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pgNumType w:start="18"/>
          <w:pgMar w:footer="723" w:header="0" w:top="1480" w:bottom="920" w:left="1220" w:right="1220"/>
          <w:footerReference w:type="default" r:id="rId34"/>
          <w:pgSz w:w="12240" w:h="15840"/>
        </w:sectPr>
      </w:pPr>
      <w:rPr/>
    </w:p>
    <w:p>
      <w:pPr>
        <w:spacing w:before="8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72.75pt;margin-top:73pt;width:418.25pt;height:234pt;mso-position-horizontal-relative:page;mso-position-vertical-relative:page;z-index:-10761" coordorigin="1455,1460" coordsize="8365,4680">
            <v:group style="position:absolute;left:1480;top:1470;width:2;height:4660" coordorigin="1480,1470" coordsize="2,4660">
              <v:shape style="position:absolute;left:1480;top:1470;width:2;height:4660" coordorigin="1480,1470" coordsize="0,4660" path="m1480,6130l1480,1470e" filled="f" stroked="t" strokeweight="1pt" strokecolor="#343434">
                <v:path arrowok="t"/>
              </v:shape>
            </v:group>
            <v:group style="position:absolute;left:1470;top:1480;width:8340;height:2" coordorigin="1470,1480" coordsize="8340,2">
              <v:shape style="position:absolute;left:1470;top:1480;width:8340;height:2" coordorigin="1470,1480" coordsize="8340,0" path="m1470,1480l9810,1480e" filled="f" stroked="t" strokeweight="1pt" strokecolor="#343434">
                <v:path arrowok="t"/>
              </v:shape>
            </v:group>
            <v:group style="position:absolute;left:5470;top:1470;width:2;height:4660" coordorigin="5470,1470" coordsize="2,4660">
              <v:shape style="position:absolute;left:5470;top:1470;width:2;height:4660" coordorigin="5470,1470" coordsize="0,4660" path="m5470,6130l5470,1470e" filled="f" stroked="t" strokeweight="1pt" strokecolor="#343434">
                <v:path arrowok="t"/>
              </v:shape>
            </v:group>
            <v:group style="position:absolute;left:9800;top:1470;width:2;height:4660" coordorigin="9800,1470" coordsize="2,4660">
              <v:shape style="position:absolute;left:9800;top:1470;width:2;height:4660" coordorigin="9800,1470" coordsize="0,4660" path="m9800,6130l9800,1470e" filled="f" stroked="t" strokeweight="1pt" strokecolor="#343838">
                <v:path arrowok="t"/>
              </v:shape>
            </v:group>
            <v:group style="position:absolute;left:1460;top:2560;width:1250;height:2" coordorigin="1460,2560" coordsize="1250,2">
              <v:shape style="position:absolute;left:1460;top:2560;width:1250;height:2" coordorigin="1460,2560" coordsize="1250,0" path="m1460,2560l2710,2560e" filled="f" stroked="t" strokeweight=".5pt" strokecolor="#3F4448">
                <v:path arrowok="t"/>
              </v:shape>
            </v:group>
            <v:group style="position:absolute;left:5440;top:2560;width:1540;height:2" coordorigin="5440,2560" coordsize="1540,2">
              <v:shape style="position:absolute;left:5440;top:2560;width:1540;height:2" coordorigin="5440,2560" coordsize="1540,0" path="m5440,2560l6980,2560e" filled="f" stroked="t" strokeweight=".5pt" strokecolor="#3F4448">
                <v:path arrowok="t"/>
              </v:shape>
            </v:group>
            <v:group style="position:absolute;left:1960;top:2590;width:2;height:690" coordorigin="1960,2590" coordsize="2,690">
              <v:shape style="position:absolute;left:1960;top:2590;width:2;height:690" coordorigin="1960,2590" coordsize="0,690" path="m1960,3280l1960,2590e" filled="f" stroked="t" strokeweight="1pt" strokecolor="#2F3434">
                <v:path arrowok="t"/>
              </v:shape>
            </v:group>
            <v:group style="position:absolute;left:1940;top:2850;width:350;height:2" coordorigin="1940,2850" coordsize="350,2">
              <v:shape style="position:absolute;left:1940;top:2850;width:350;height:2" coordorigin="1940,2850" coordsize="350,0" path="m1940,2850l2290,2850e" filled="f" stroked="t" strokeweight=".5pt" strokecolor="#343434">
                <v:path arrowok="t"/>
              </v:shape>
            </v:group>
            <v:group style="position:absolute;left:2290;top:2850;width:440;height:2" coordorigin="2290,2850" coordsize="440,2">
              <v:shape style="position:absolute;left:2290;top:2850;width:440;height:2" coordorigin="2290,2850" coordsize="440,0" path="m2290,2850l2730,2850e" filled="f" stroked="t" strokeweight=".5pt" strokecolor="#181C1C">
                <v:path arrowok="t"/>
              </v:shape>
            </v:group>
            <v:group style="position:absolute;left:2730;top:2590;width:2;height:730" coordorigin="2730,2590" coordsize="2,730">
              <v:shape style="position:absolute;left:2730;top:2590;width:2;height:730" coordorigin="2730,2590" coordsize="0,730" path="m2730,3320l2730,2590e" filled="f" stroked="t" strokeweight="2pt" strokecolor="#282828">
                <v:path arrowok="t"/>
              </v:shape>
            </v:group>
            <v:group style="position:absolute;left:2700;top:2870;width:1010;height:2" coordorigin="2700,2870" coordsize="1010,2">
              <v:shape style="position:absolute;left:2700;top:2870;width:1010;height:2" coordorigin="2700,2870" coordsize="1010,0" path="m2700,2870l3710,2870e" filled="f" stroked="t" strokeweight="1pt" strokecolor="#2F2F2F">
                <v:path arrowok="t"/>
              </v:shape>
            </v:group>
            <v:group style="position:absolute;left:1940;top:3200;width:800;height:2" coordorigin="1940,3200" coordsize="800,2">
              <v:shape style="position:absolute;left:1940;top:3200;width:800;height:2" coordorigin="1940,3200" coordsize="800,0" path="m1940,3200l2740,3200e" filled="f" stroked="t" strokeweight=".5pt" strokecolor="#2B2B2B">
                <v:path arrowok="t"/>
              </v:shape>
            </v:group>
            <v:group style="position:absolute;left:1470;top:6125;width:8340;height:2" coordorigin="1470,6125" coordsize="8340,2">
              <v:shape style="position:absolute;left:1470;top:6125;width:8340;height:2" coordorigin="1470,6125" coordsize="8340,0" path="m1470,6125l9810,6125e" filled="f" stroked="t" strokeweight=".5pt" strokecolor="#000000">
                <v:path arrowok="t"/>
              </v:shape>
            </v:group>
            <w10:wrap type="none"/>
          </v:group>
        </w:pict>
      </w:r>
      <w:r>
        <w:rPr>
          <w:sz w:val="20"/>
          <w:szCs w:val="20"/>
        </w:rPr>
      </w:r>
    </w:p>
    <w:p>
      <w:pPr>
        <w:spacing w:before="34" w:after="0" w:line="240" w:lineRule="auto"/>
        <w:ind w:left="1610" w:right="-20"/>
        <w:jc w:val="left"/>
        <w:tabs>
          <w:tab w:pos="5780" w:val="left"/>
        </w:tabs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625B5E"/>
          <w:w w:val="85"/>
          <w:position w:val="2"/>
        </w:rPr>
        <w:t>Su</w:t>
      </w:r>
      <w:r>
        <w:rPr>
          <w:rFonts w:ascii="Arial" w:hAnsi="Arial" w:cs="Arial" w:eastAsia="Arial"/>
          <w:sz w:val="20"/>
          <w:szCs w:val="20"/>
          <w:color w:val="625B5E"/>
          <w:spacing w:val="1"/>
          <w:w w:val="86"/>
          <w:position w:val="2"/>
        </w:rPr>
        <w:t>b</w:t>
      </w:r>
      <w:r>
        <w:rPr>
          <w:rFonts w:ascii="Arial" w:hAnsi="Arial" w:cs="Arial" w:eastAsia="Arial"/>
          <w:sz w:val="20"/>
          <w:szCs w:val="20"/>
          <w:color w:val="464B80"/>
          <w:spacing w:val="-11"/>
          <w:w w:val="100"/>
          <w:position w:val="2"/>
        </w:rPr>
        <w:t>j</w:t>
      </w:r>
      <w:r>
        <w:rPr>
          <w:rFonts w:ascii="Arial" w:hAnsi="Arial" w:cs="Arial" w:eastAsia="Arial"/>
          <w:sz w:val="20"/>
          <w:szCs w:val="20"/>
          <w:color w:val="36333A"/>
          <w:spacing w:val="6"/>
          <w:w w:val="94"/>
          <w:position w:val="2"/>
        </w:rPr>
        <w:t>e</w:t>
      </w:r>
      <w:r>
        <w:rPr>
          <w:rFonts w:ascii="Arial" w:hAnsi="Arial" w:cs="Arial" w:eastAsia="Arial"/>
          <w:sz w:val="20"/>
          <w:szCs w:val="20"/>
          <w:color w:val="4B4659"/>
          <w:spacing w:val="0"/>
          <w:w w:val="133"/>
          <w:position w:val="2"/>
        </w:rPr>
        <w:t>d</w:t>
      </w:r>
      <w:r>
        <w:rPr>
          <w:rFonts w:ascii="Arial" w:hAnsi="Arial" w:cs="Arial" w:eastAsia="Arial"/>
          <w:sz w:val="20"/>
          <w:szCs w:val="20"/>
          <w:color w:val="4B4659"/>
          <w:spacing w:val="-37"/>
          <w:w w:val="100"/>
          <w:position w:val="2"/>
        </w:rPr>
        <w:t> </w:t>
      </w:r>
      <w:r>
        <w:rPr>
          <w:rFonts w:ascii="Arial" w:hAnsi="Arial" w:cs="Arial" w:eastAsia="Arial"/>
          <w:sz w:val="20"/>
          <w:szCs w:val="20"/>
          <w:color w:val="625B5E"/>
          <w:spacing w:val="-2"/>
          <w:w w:val="90"/>
          <w:position w:val="2"/>
        </w:rPr>
        <w:t>A</w:t>
      </w:r>
      <w:r>
        <w:rPr>
          <w:rFonts w:ascii="Arial" w:hAnsi="Arial" w:cs="Arial" w:eastAsia="Arial"/>
          <w:sz w:val="20"/>
          <w:szCs w:val="20"/>
          <w:color w:val="36333A"/>
          <w:spacing w:val="0"/>
          <w:w w:val="90"/>
          <w:position w:val="2"/>
        </w:rPr>
        <w:t>r</w:t>
      </w:r>
      <w:r>
        <w:rPr>
          <w:rFonts w:ascii="Arial" w:hAnsi="Arial" w:cs="Arial" w:eastAsia="Arial"/>
          <w:sz w:val="20"/>
          <w:szCs w:val="20"/>
          <w:color w:val="36333A"/>
          <w:spacing w:val="5"/>
          <w:w w:val="90"/>
          <w:position w:val="2"/>
        </w:rPr>
        <w:t>e</w:t>
      </w:r>
      <w:r>
        <w:rPr>
          <w:rFonts w:ascii="Arial" w:hAnsi="Arial" w:cs="Arial" w:eastAsia="Arial"/>
          <w:sz w:val="20"/>
          <w:szCs w:val="20"/>
          <w:color w:val="4B4659"/>
          <w:spacing w:val="0"/>
          <w:w w:val="90"/>
          <w:position w:val="2"/>
        </w:rPr>
        <w:t>a</w:t>
      </w:r>
      <w:r>
        <w:rPr>
          <w:rFonts w:ascii="Arial" w:hAnsi="Arial" w:cs="Arial" w:eastAsia="Arial"/>
          <w:sz w:val="20"/>
          <w:szCs w:val="20"/>
          <w:color w:val="4B4659"/>
          <w:spacing w:val="-7"/>
          <w:w w:val="90"/>
          <w:position w:val="2"/>
        </w:rPr>
        <w:t> </w:t>
      </w:r>
      <w:r>
        <w:rPr>
          <w:rFonts w:ascii="Arial" w:hAnsi="Arial" w:cs="Arial" w:eastAsia="Arial"/>
          <w:sz w:val="20"/>
          <w:szCs w:val="20"/>
          <w:color w:val="66426B"/>
          <w:spacing w:val="0"/>
          <w:w w:val="100"/>
          <w:position w:val="2"/>
        </w:rPr>
        <w:t>1</w:t>
      </w:r>
      <w:r>
        <w:rPr>
          <w:rFonts w:ascii="Arial" w:hAnsi="Arial" w:cs="Arial" w:eastAsia="Arial"/>
          <w:sz w:val="20"/>
          <w:szCs w:val="20"/>
          <w:color w:val="66426B"/>
          <w:spacing w:val="-40"/>
          <w:w w:val="100"/>
          <w:position w:val="2"/>
        </w:rPr>
        <w:t> </w:t>
      </w:r>
      <w:r>
        <w:rPr>
          <w:rFonts w:ascii="Arial" w:hAnsi="Arial" w:cs="Arial" w:eastAsia="Arial"/>
          <w:sz w:val="20"/>
          <w:szCs w:val="20"/>
          <w:color w:val="66426B"/>
          <w:spacing w:val="0"/>
          <w:w w:val="100"/>
          <w:position w:val="2"/>
        </w:rPr>
        <w:tab/>
      </w:r>
      <w:r>
        <w:rPr>
          <w:rFonts w:ascii="Arial" w:hAnsi="Arial" w:cs="Arial" w:eastAsia="Arial"/>
          <w:sz w:val="20"/>
          <w:szCs w:val="20"/>
          <w:color w:val="66426B"/>
          <w:spacing w:val="0"/>
          <w:w w:val="100"/>
          <w:position w:val="2"/>
        </w:rPr>
      </w:r>
      <w:r>
        <w:rPr>
          <w:rFonts w:ascii="Arial" w:hAnsi="Arial" w:cs="Arial" w:eastAsia="Arial"/>
          <w:sz w:val="20"/>
          <w:szCs w:val="20"/>
          <w:color w:val="625B5E"/>
          <w:spacing w:val="0"/>
          <w:w w:val="62"/>
          <w:position w:val="0"/>
        </w:rPr>
        <w:t>SUJb</w:t>
      </w:r>
      <w:r>
        <w:rPr>
          <w:rFonts w:ascii="Arial" w:hAnsi="Arial" w:cs="Arial" w:eastAsia="Arial"/>
          <w:sz w:val="20"/>
          <w:szCs w:val="20"/>
          <w:color w:val="625B5E"/>
          <w:spacing w:val="-1"/>
          <w:w w:val="63"/>
          <w:position w:val="0"/>
        </w:rPr>
        <w:t>j</w:t>
      </w:r>
      <w:r>
        <w:rPr>
          <w:rFonts w:ascii="Arial" w:hAnsi="Arial" w:cs="Arial" w:eastAsia="Arial"/>
          <w:sz w:val="20"/>
          <w:szCs w:val="20"/>
          <w:color w:val="36333A"/>
          <w:spacing w:val="6"/>
          <w:w w:val="94"/>
          <w:position w:val="0"/>
        </w:rPr>
        <w:t>e</w:t>
      </w:r>
      <w:r>
        <w:rPr>
          <w:rFonts w:ascii="Arial" w:hAnsi="Arial" w:cs="Arial" w:eastAsia="Arial"/>
          <w:sz w:val="20"/>
          <w:szCs w:val="20"/>
          <w:color w:val="4B4659"/>
          <w:spacing w:val="0"/>
          <w:w w:val="144"/>
          <w:position w:val="0"/>
        </w:rPr>
        <w:t>d</w:t>
      </w:r>
      <w:r>
        <w:rPr>
          <w:rFonts w:ascii="Arial" w:hAnsi="Arial" w:cs="Arial" w:eastAsia="Arial"/>
          <w:sz w:val="20"/>
          <w:szCs w:val="20"/>
          <w:color w:val="4B4659"/>
          <w:spacing w:val="-39"/>
          <w:w w:val="100"/>
          <w:position w:val="0"/>
        </w:rPr>
        <w:t> </w:t>
      </w:r>
      <w:r>
        <w:rPr>
          <w:rFonts w:ascii="Arial" w:hAnsi="Arial" w:cs="Arial" w:eastAsia="Arial"/>
          <w:sz w:val="20"/>
          <w:szCs w:val="20"/>
          <w:color w:val="625B5E"/>
          <w:spacing w:val="0"/>
          <w:w w:val="87"/>
          <w:position w:val="0"/>
        </w:rPr>
        <w:t>Ar</w:t>
      </w:r>
      <w:r>
        <w:rPr>
          <w:rFonts w:ascii="Arial" w:hAnsi="Arial" w:cs="Arial" w:eastAsia="Arial"/>
          <w:sz w:val="20"/>
          <w:szCs w:val="20"/>
          <w:color w:val="625B5E"/>
          <w:spacing w:val="-3"/>
          <w:w w:val="87"/>
          <w:position w:val="0"/>
        </w:rPr>
        <w:t>e</w:t>
      </w:r>
      <w:r>
        <w:rPr>
          <w:rFonts w:ascii="Arial" w:hAnsi="Arial" w:cs="Arial" w:eastAsia="Arial"/>
          <w:sz w:val="20"/>
          <w:szCs w:val="20"/>
          <w:color w:val="36333A"/>
          <w:spacing w:val="0"/>
          <w:w w:val="87"/>
          <w:position w:val="0"/>
        </w:rPr>
        <w:t>a</w:t>
      </w:r>
      <w:r>
        <w:rPr>
          <w:rFonts w:ascii="Arial" w:hAnsi="Arial" w:cs="Arial" w:eastAsia="Arial"/>
          <w:sz w:val="20"/>
          <w:szCs w:val="20"/>
          <w:color w:val="36333A"/>
          <w:spacing w:val="0"/>
          <w:w w:val="87"/>
          <w:position w:val="0"/>
        </w:rPr>
        <w:t> </w:t>
      </w:r>
      <w:r>
        <w:rPr>
          <w:rFonts w:ascii="Arial" w:hAnsi="Arial" w:cs="Arial" w:eastAsia="Arial"/>
          <w:sz w:val="20"/>
          <w:szCs w:val="20"/>
          <w:color w:val="625B5E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64" w:lineRule="exact"/>
        <w:ind w:left="730" w:right="-20"/>
        <w:jc w:val="left"/>
        <w:tabs>
          <w:tab w:pos="2560" w:val="left"/>
          <w:tab w:pos="4900" w:val="left"/>
          <w:tab w:pos="6720" w:val="left"/>
        </w:tabs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188.5pt;margin-top:12.629883pt;width:42.5pt;height:37.5pt;mso-position-horizontal-relative:page;mso-position-vertical-relative:paragraph;z-index:-10760" coordorigin="3770,253" coordsize="850,750">
            <v:group style="position:absolute;left:3790;top:268;width:760;height:2" coordorigin="3790,268" coordsize="760,2">
              <v:shape style="position:absolute;left:3790;top:268;width:760;height:2" coordorigin="3790,268" coordsize="760,0" path="m3790,268l4550,268e" filled="f" stroked="t" strokeweight="1pt" strokecolor="#3F3F3F">
                <v:path arrowok="t"/>
              </v:shape>
            </v:group>
            <v:group style="position:absolute;left:3790;top:608;width:780;height:2" coordorigin="3790,608" coordsize="780,2">
              <v:shape style="position:absolute;left:3790;top:608;width:780;height:2" coordorigin="3790,608" coordsize="780,0" path="m3790,608l4570,608e" filled="f" stroked="t" strokeweight="1pt" strokecolor="#2F2F2F">
                <v:path arrowok="t"/>
              </v:shape>
            </v:group>
            <v:group style="position:absolute;left:4565;top:268;width:2;height:720" coordorigin="4565,268" coordsize="2,720">
              <v:shape style="position:absolute;left:4565;top:268;width:2;height:720" coordorigin="4565,268" coordsize="0,720" path="m4565,988l4565,268e" filled="f" stroked="t" strokeweight="1.5pt" strokecolor="#2F2F2F">
                <v:path arrowok="t"/>
              </v:shape>
            </v:group>
            <v:group style="position:absolute;left:3795;top:258;width:2;height:680" coordorigin="3795,258" coordsize="2,680">
              <v:shape style="position:absolute;left:3795;top:258;width:2;height:680" coordorigin="3795,258" coordsize="0,680" path="m3795,938l3795,258e" filled="f" stroked="t" strokeweight=".5pt" strokecolor="#080808">
                <v:path arrowok="t"/>
              </v:shape>
            </v:group>
            <v:group style="position:absolute;left:3790;top:953;width:810;height:2" coordorigin="3790,953" coordsize="810,2">
              <v:shape style="position:absolute;left:3790;top:953;width:810;height:2" coordorigin="3790,953" coordsize="810,0" path="m3790,953l4600,953e" filled="f" stroked="t" strokeweight="2pt" strokecolor="#343434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16"/>
          <w:szCs w:val="16"/>
          <w:color w:val="4B4659"/>
          <w:spacing w:val="0"/>
          <w:w w:val="100"/>
          <w:position w:val="-5"/>
        </w:rPr>
        <w:t>Entity</w:t>
      </w:r>
      <w:r>
        <w:rPr>
          <w:rFonts w:ascii="Arial" w:hAnsi="Arial" w:cs="Arial" w:eastAsia="Arial"/>
          <w:sz w:val="16"/>
          <w:szCs w:val="16"/>
          <w:color w:val="4B4659"/>
          <w:spacing w:val="22"/>
          <w:w w:val="100"/>
          <w:position w:val="-5"/>
        </w:rPr>
        <w:t> </w:t>
      </w:r>
      <w:r>
        <w:rPr>
          <w:rFonts w:ascii="Arial" w:hAnsi="Arial" w:cs="Arial" w:eastAsia="Arial"/>
          <w:sz w:val="20"/>
          <w:szCs w:val="20"/>
          <w:color w:val="66426B"/>
          <w:spacing w:val="0"/>
          <w:w w:val="100"/>
          <w:position w:val="-5"/>
        </w:rPr>
        <w:t>1</w:t>
      </w:r>
      <w:r>
        <w:rPr>
          <w:rFonts w:ascii="Arial" w:hAnsi="Arial" w:cs="Arial" w:eastAsia="Arial"/>
          <w:sz w:val="20"/>
          <w:szCs w:val="20"/>
          <w:color w:val="66426B"/>
          <w:spacing w:val="-40"/>
          <w:w w:val="100"/>
          <w:position w:val="-5"/>
        </w:rPr>
        <w:t> </w:t>
      </w:r>
      <w:r>
        <w:rPr>
          <w:rFonts w:ascii="Arial" w:hAnsi="Arial" w:cs="Arial" w:eastAsia="Arial"/>
          <w:sz w:val="20"/>
          <w:szCs w:val="20"/>
          <w:color w:val="66426B"/>
          <w:spacing w:val="0"/>
          <w:w w:val="100"/>
          <w:position w:val="-5"/>
        </w:rPr>
        <w:tab/>
      </w:r>
      <w:r>
        <w:rPr>
          <w:rFonts w:ascii="Arial" w:hAnsi="Arial" w:cs="Arial" w:eastAsia="Arial"/>
          <w:sz w:val="20"/>
          <w:szCs w:val="20"/>
          <w:color w:val="66426B"/>
          <w:spacing w:val="0"/>
          <w:w w:val="100"/>
          <w:position w:val="-5"/>
        </w:rPr>
      </w:r>
      <w:r>
        <w:rPr>
          <w:rFonts w:ascii="Times New Roman" w:hAnsi="Times New Roman" w:cs="Times New Roman" w:eastAsia="Times New Roman"/>
          <w:sz w:val="19"/>
          <w:szCs w:val="19"/>
          <w:color w:val="4B4659"/>
          <w:spacing w:val="0"/>
          <w:w w:val="86"/>
          <w:position w:val="2"/>
        </w:rPr>
        <w:t>Entit</w:t>
      </w:r>
      <w:r>
        <w:rPr>
          <w:rFonts w:ascii="Times New Roman" w:hAnsi="Times New Roman" w:cs="Times New Roman" w:eastAsia="Times New Roman"/>
          <w:sz w:val="19"/>
          <w:szCs w:val="19"/>
          <w:color w:val="4B4659"/>
          <w:spacing w:val="0"/>
          <w:w w:val="86"/>
          <w:position w:val="2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4B4659"/>
          <w:spacing w:val="4"/>
          <w:w w:val="86"/>
          <w:position w:val="2"/>
        </w:rPr>
        <w:t> </w:t>
      </w:r>
      <w:r>
        <w:rPr>
          <w:rFonts w:ascii="Arial" w:hAnsi="Arial" w:cs="Arial" w:eastAsia="Arial"/>
          <w:sz w:val="20"/>
          <w:szCs w:val="20"/>
          <w:color w:val="625B5E"/>
          <w:spacing w:val="0"/>
          <w:w w:val="100"/>
          <w:position w:val="2"/>
        </w:rPr>
        <w:t>2</w:t>
      </w:r>
      <w:r>
        <w:rPr>
          <w:rFonts w:ascii="Arial" w:hAnsi="Arial" w:cs="Arial" w:eastAsia="Arial"/>
          <w:sz w:val="20"/>
          <w:szCs w:val="20"/>
          <w:color w:val="625B5E"/>
          <w:spacing w:val="-38"/>
          <w:w w:val="100"/>
          <w:position w:val="2"/>
        </w:rPr>
        <w:t> </w:t>
      </w:r>
      <w:r>
        <w:rPr>
          <w:rFonts w:ascii="Arial" w:hAnsi="Arial" w:cs="Arial" w:eastAsia="Arial"/>
          <w:sz w:val="20"/>
          <w:szCs w:val="20"/>
          <w:color w:val="625B5E"/>
          <w:spacing w:val="0"/>
          <w:w w:val="100"/>
          <w:position w:val="2"/>
        </w:rPr>
        <w:tab/>
      </w:r>
      <w:r>
        <w:rPr>
          <w:rFonts w:ascii="Arial" w:hAnsi="Arial" w:cs="Arial" w:eastAsia="Arial"/>
          <w:sz w:val="20"/>
          <w:szCs w:val="20"/>
          <w:color w:val="625B5E"/>
          <w:spacing w:val="0"/>
          <w:w w:val="100"/>
          <w:position w:val="2"/>
        </w:rPr>
      </w:r>
      <w:r>
        <w:rPr>
          <w:rFonts w:ascii="Arial" w:hAnsi="Arial" w:cs="Arial" w:eastAsia="Arial"/>
          <w:sz w:val="20"/>
          <w:szCs w:val="20"/>
          <w:color w:val="4B4659"/>
          <w:spacing w:val="0"/>
          <w:w w:val="100"/>
          <w:position w:val="-5"/>
        </w:rPr>
        <w:t>Entity5</w:t>
      </w:r>
      <w:r>
        <w:rPr>
          <w:rFonts w:ascii="Arial" w:hAnsi="Arial" w:cs="Arial" w:eastAsia="Arial"/>
          <w:sz w:val="20"/>
          <w:szCs w:val="20"/>
          <w:color w:val="4B4659"/>
          <w:spacing w:val="0"/>
          <w:w w:val="100"/>
          <w:position w:val="-5"/>
        </w:rPr>
        <w:tab/>
      </w:r>
      <w:r>
        <w:rPr>
          <w:rFonts w:ascii="Arial" w:hAnsi="Arial" w:cs="Arial" w:eastAsia="Arial"/>
          <w:sz w:val="20"/>
          <w:szCs w:val="20"/>
          <w:color w:val="4B4659"/>
          <w:spacing w:val="0"/>
          <w:w w:val="84"/>
          <w:position w:val="-3"/>
        </w:rPr>
        <w:t>Entit</w:t>
      </w:r>
      <w:r>
        <w:rPr>
          <w:rFonts w:ascii="Arial" w:hAnsi="Arial" w:cs="Arial" w:eastAsia="Arial"/>
          <w:sz w:val="20"/>
          <w:szCs w:val="20"/>
          <w:color w:val="4B4659"/>
          <w:spacing w:val="0"/>
          <w:w w:val="84"/>
          <w:position w:val="-3"/>
        </w:rPr>
        <w:t>y</w:t>
      </w:r>
      <w:r>
        <w:rPr>
          <w:rFonts w:ascii="Arial" w:hAnsi="Arial" w:cs="Arial" w:eastAsia="Arial"/>
          <w:sz w:val="20"/>
          <w:szCs w:val="20"/>
          <w:color w:val="4B4659"/>
          <w:spacing w:val="-4"/>
          <w:w w:val="84"/>
          <w:position w:val="-3"/>
        </w:rPr>
        <w:t> </w:t>
      </w:r>
      <w:r>
        <w:rPr>
          <w:rFonts w:ascii="Arial" w:hAnsi="Arial" w:cs="Arial" w:eastAsia="Arial"/>
          <w:sz w:val="20"/>
          <w:szCs w:val="20"/>
          <w:color w:val="625B5E"/>
          <w:spacing w:val="0"/>
          <w:w w:val="106"/>
          <w:position w:val="-3"/>
        </w:rPr>
        <w:t>8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1006" w:lineRule="exact"/>
        <w:ind w:left="4890" w:right="-20"/>
        <w:jc w:val="left"/>
        <w:tabs>
          <w:tab w:pos="5640" w:val="left"/>
          <w:tab w:pos="6700" w:val="left"/>
          <w:tab w:pos="7460" w:val="left"/>
        </w:tabs>
        <w:rPr>
          <w:rFonts w:ascii="Arial" w:hAnsi="Arial" w:cs="Arial" w:eastAsia="Arial"/>
          <w:sz w:val="100"/>
          <w:szCs w:val="100"/>
        </w:rPr>
      </w:pPr>
      <w:rPr/>
      <w:r>
        <w:rPr/>
        <w:pict>
          <v:group style="position:absolute;margin-left:397pt;margin-top:2.698297pt;width:36.5pt;height:.1pt;mso-position-horizontal-relative:page;mso-position-vertical-relative:paragraph;z-index:-10759" coordorigin="7940,54" coordsize="730,2">
            <v:shape style="position:absolute;left:7940;top:54;width:730;height:2" coordorigin="7940,54" coordsize="730,0" path="m7940,54l8670,54e" filled="f" stroked="t" strokeweight="1pt" strokecolor="#343434">
              <v:path arrowok="t"/>
            </v:shape>
          </v:group>
          <w10:wrap type="none"/>
        </w:pict>
      </w:r>
      <w:r>
        <w:rPr/>
        <w:pict>
          <v:group style="position:absolute;margin-left:347.5pt;margin-top:15.448297pt;width:48.5pt;height:.1pt;mso-position-horizontal-relative:page;mso-position-vertical-relative:paragraph;z-index:-10758" coordorigin="6950,309" coordsize="970,2">
            <v:shape style="position:absolute;left:6950;top:309;width:970;height:2" coordorigin="6950,309" coordsize="970,0" path="m6950,309l7920,309e" filled="f" stroked="t" strokeweight=".5pt" strokecolor="#000000">
              <v:path arrowok="t"/>
            </v:shape>
          </v:group>
          <w10:wrap type="none"/>
        </w:pict>
      </w:r>
      <w:r>
        <w:rPr/>
        <w:pict>
          <v:group style="position:absolute;margin-left:115.5pt;margin-top:36.698296pt;width:.1pt;height:41.5pt;mso-position-horizontal-relative:page;mso-position-vertical-relative:paragraph;z-index:-10757" coordorigin="2310,734" coordsize="2,830">
            <v:shape style="position:absolute;left:2310;top:734;width:2;height:830" coordorigin="2310,734" coordsize="0,830" path="m2310,1564l2310,734e" filled="f" stroked="t" strokeweight="1pt" strokecolor="#2F2F2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8"/>
          <w:szCs w:val="18"/>
          <w:spacing w:val="0"/>
          <w:w w:val="62"/>
          <w:position w:val="8"/>
        </w:rPr>
        <w:t>I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8"/>
        </w:rPr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8"/>
        </w:rPr>
      </w:r>
      <w:r>
        <w:rPr>
          <w:rFonts w:ascii="Arial" w:hAnsi="Arial" w:cs="Arial" w:eastAsia="Arial"/>
          <w:sz w:val="100"/>
          <w:szCs w:val="100"/>
          <w:color w:val="262123"/>
          <w:spacing w:val="0"/>
          <w:w w:val="62"/>
          <w:position w:val="1"/>
        </w:rPr>
        <w:t>I</w:t>
      </w:r>
      <w:r>
        <w:rPr>
          <w:rFonts w:ascii="Arial" w:hAnsi="Arial" w:cs="Arial" w:eastAsia="Arial"/>
          <w:sz w:val="100"/>
          <w:szCs w:val="100"/>
          <w:color w:val="262123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100"/>
          <w:szCs w:val="100"/>
          <w:color w:val="262123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36333A"/>
          <w:spacing w:val="0"/>
          <w:w w:val="62"/>
          <w:position w:val="7"/>
        </w:rPr>
        <w:t>I</w:t>
      </w:r>
      <w:r>
        <w:rPr>
          <w:rFonts w:ascii="Arial" w:hAnsi="Arial" w:cs="Arial" w:eastAsia="Arial"/>
          <w:sz w:val="18"/>
          <w:szCs w:val="18"/>
          <w:color w:val="36333A"/>
          <w:spacing w:val="0"/>
          <w:w w:val="100"/>
          <w:position w:val="7"/>
        </w:rPr>
        <w:tab/>
      </w:r>
      <w:r>
        <w:rPr>
          <w:rFonts w:ascii="Arial" w:hAnsi="Arial" w:cs="Arial" w:eastAsia="Arial"/>
          <w:sz w:val="18"/>
          <w:szCs w:val="18"/>
          <w:color w:val="36333A"/>
          <w:spacing w:val="0"/>
          <w:w w:val="100"/>
          <w:position w:val="7"/>
        </w:rPr>
      </w:r>
      <w:r>
        <w:rPr>
          <w:rFonts w:ascii="Arial" w:hAnsi="Arial" w:cs="Arial" w:eastAsia="Arial"/>
          <w:sz w:val="100"/>
          <w:szCs w:val="100"/>
          <w:color w:val="262123"/>
          <w:spacing w:val="0"/>
          <w:w w:val="62"/>
          <w:position w:val="3"/>
        </w:rPr>
        <w:t>I</w:t>
      </w:r>
      <w:r>
        <w:rPr>
          <w:rFonts w:ascii="Arial" w:hAnsi="Arial" w:cs="Arial" w:eastAsia="Arial"/>
          <w:sz w:val="100"/>
          <w:szCs w:val="100"/>
          <w:color w:val="000000"/>
          <w:spacing w:val="0"/>
          <w:w w:val="100"/>
          <w:position w:val="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39" w:lineRule="exact"/>
        <w:ind w:left="4920" w:right="-20"/>
        <w:jc w:val="left"/>
        <w:tabs>
          <w:tab w:pos="6680" w:val="left"/>
        </w:tabs>
        <w:rPr>
          <w:rFonts w:ascii="Arial" w:hAnsi="Arial" w:cs="Arial" w:eastAsia="Arial"/>
          <w:sz w:val="19"/>
          <w:szCs w:val="19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05.5pt;margin-top:11.660889pt;width:131.5pt;height:38.25pt;mso-position-horizontal-relative:page;mso-position-vertical-relative:paragraph;z-index:-10755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248" w:hRule="exact"/>
                    </w:trPr>
                    <w:tc>
                      <w:tcPr>
                        <w:tcW w:w="800" w:type="dxa"/>
                        <w:tcBorders>
                          <w:top w:val="single" w:sz="4" w:space="0" w:color="2F2F2F"/>
                          <w:bottom w:val="single" w:sz="4" w:space="0" w:color="131313"/>
                          <w:left w:val="single" w:sz="8" w:space="0" w:color="343434"/>
                          <w:right w:val="single" w:sz="4" w:space="0" w:color="3F3F3F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975" w:type="dxa"/>
                        <w:tcBorders>
                          <w:top w:val="single" w:sz="6" w:space="0" w:color="auto"/>
                          <w:bottom w:val="single" w:sz="6" w:space="0" w:color="auto"/>
                          <w:left w:val="single" w:sz="6" w:space="0" w:color="auto"/>
                          <w:right w:val="single" w:sz="6" w:space="0" w:color="auto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755" w:type="dxa"/>
                        <w:tcBorders>
                          <w:top w:val="single" w:sz="4" w:space="0" w:color="1C1C1C"/>
                          <w:bottom w:val="single" w:sz="4" w:space="0" w:color="080C0C"/>
                          <w:left w:val="single" w:sz="4" w:space="0" w:color="030303"/>
                          <w:right w:val="single" w:sz="16" w:space="0" w:color="343434"/>
                        </w:tcBorders>
                      </w:tcPr>
                      <w:p>
                        <w:pPr/>
                        <w:rPr/>
                      </w:p>
                    </w:tc>
                  </w:tr>
                  <w:tr>
                    <w:trPr>
                      <w:trHeight w:val="378" w:hRule="exact"/>
                    </w:trPr>
                    <w:tc>
                      <w:tcPr>
                        <w:tcW w:w="800" w:type="dxa"/>
                        <w:tcBorders>
                          <w:top w:val="single" w:sz="4" w:space="0" w:color="131313"/>
                          <w:bottom w:val="single" w:sz="16" w:space="0" w:color="3B3B3B"/>
                          <w:left w:val="single" w:sz="8" w:space="0" w:color="343434"/>
                          <w:right w:val="single" w:sz="4" w:space="0" w:color="3F3F3F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975" w:type="dxa"/>
                        <w:tcBorders>
                          <w:top w:val="single" w:sz="4" w:space="0" w:color="000303"/>
                          <w:bottom w:val="nil" w:sz="6" w:space="0" w:color="auto"/>
                          <w:left w:val="single" w:sz="4" w:space="0" w:color="3F3F3F"/>
                          <w:right w:val="single" w:sz="4" w:space="0" w:color="030303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755" w:type="dxa"/>
                        <w:tcBorders>
                          <w:top w:val="single" w:sz="4" w:space="0" w:color="080C0C"/>
                          <w:bottom w:val="single" w:sz="16" w:space="0" w:color="2F3434"/>
                          <w:left w:val="single" w:sz="4" w:space="0" w:color="030303"/>
                          <w:right w:val="single" w:sz="16" w:space="0" w:color="343434"/>
                        </w:tcBorders>
                      </w:tcPr>
                      <w:p>
                        <w:pPr/>
                        <w:rPr/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Arial" w:hAnsi="Arial" w:cs="Arial" w:eastAsia="Arial"/>
          <w:sz w:val="20"/>
          <w:szCs w:val="20"/>
          <w:color w:val="4B4659"/>
          <w:spacing w:val="0"/>
          <w:w w:val="80"/>
          <w:position w:val="-1"/>
        </w:rPr>
        <w:t>Entit</w:t>
      </w:r>
      <w:r>
        <w:rPr>
          <w:rFonts w:ascii="Arial" w:hAnsi="Arial" w:cs="Arial" w:eastAsia="Arial"/>
          <w:sz w:val="20"/>
          <w:szCs w:val="20"/>
          <w:color w:val="4B4659"/>
          <w:spacing w:val="0"/>
          <w:w w:val="80"/>
          <w:position w:val="-1"/>
        </w:rPr>
        <w:t>y</w:t>
      </w:r>
      <w:r>
        <w:rPr>
          <w:rFonts w:ascii="Arial" w:hAnsi="Arial" w:cs="Arial" w:eastAsia="Arial"/>
          <w:sz w:val="20"/>
          <w:szCs w:val="20"/>
          <w:color w:val="4B4659"/>
          <w:spacing w:val="7"/>
          <w:w w:val="8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565470"/>
          <w:spacing w:val="0"/>
          <w:w w:val="100"/>
          <w:position w:val="-1"/>
        </w:rPr>
        <w:t>6</w:t>
      </w:r>
      <w:r>
        <w:rPr>
          <w:rFonts w:ascii="Times New Roman" w:hAnsi="Times New Roman" w:cs="Times New Roman" w:eastAsia="Times New Roman"/>
          <w:sz w:val="21"/>
          <w:szCs w:val="21"/>
          <w:color w:val="565470"/>
          <w:spacing w:val="-38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565470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565470"/>
          <w:spacing w:val="0"/>
          <w:w w:val="100"/>
          <w:position w:val="-1"/>
        </w:rPr>
      </w:r>
      <w:r>
        <w:rPr>
          <w:rFonts w:ascii="Times New Roman" w:hAnsi="Times New Roman" w:cs="Times New Roman" w:eastAsia="Times New Roman"/>
          <w:sz w:val="19"/>
          <w:szCs w:val="19"/>
          <w:color w:val="4B4659"/>
          <w:spacing w:val="0"/>
          <w:w w:val="84"/>
          <w:position w:val="1"/>
        </w:rPr>
        <w:t>Entit</w:t>
      </w:r>
      <w:r>
        <w:rPr>
          <w:rFonts w:ascii="Times New Roman" w:hAnsi="Times New Roman" w:cs="Times New Roman" w:eastAsia="Times New Roman"/>
          <w:sz w:val="19"/>
          <w:szCs w:val="19"/>
          <w:color w:val="4B4659"/>
          <w:spacing w:val="0"/>
          <w:w w:val="84"/>
          <w:position w:val="1"/>
        </w:rPr>
        <w:t>y</w:t>
      </w:r>
      <w:r>
        <w:rPr>
          <w:rFonts w:ascii="Times New Roman" w:hAnsi="Times New Roman" w:cs="Times New Roman" w:eastAsia="Times New Roman"/>
          <w:sz w:val="19"/>
          <w:szCs w:val="19"/>
          <w:color w:val="4B4659"/>
          <w:spacing w:val="3"/>
          <w:w w:val="84"/>
          <w:position w:val="1"/>
        </w:rPr>
        <w:t> </w:t>
      </w:r>
      <w:r>
        <w:rPr>
          <w:rFonts w:ascii="Arial" w:hAnsi="Arial" w:cs="Arial" w:eastAsia="Arial"/>
          <w:sz w:val="19"/>
          <w:szCs w:val="19"/>
          <w:color w:val="625B5E"/>
          <w:spacing w:val="0"/>
          <w:w w:val="112"/>
          <w:position w:val="1"/>
        </w:rPr>
        <w:t>9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1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185" w:lineRule="exact"/>
        <w:ind w:left="700" w:right="-20"/>
        <w:jc w:val="left"/>
        <w:tabs>
          <w:tab w:pos="246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20"/>
          <w:szCs w:val="20"/>
          <w:color w:val="4B4659"/>
          <w:spacing w:val="0"/>
          <w:w w:val="84"/>
          <w:position w:val="-4"/>
        </w:rPr>
        <w:t>Entit</w:t>
      </w:r>
      <w:r>
        <w:rPr>
          <w:rFonts w:ascii="Arial" w:hAnsi="Arial" w:cs="Arial" w:eastAsia="Arial"/>
          <w:sz w:val="20"/>
          <w:szCs w:val="20"/>
          <w:color w:val="4B4659"/>
          <w:spacing w:val="0"/>
          <w:w w:val="84"/>
          <w:position w:val="-4"/>
        </w:rPr>
        <w:t>y</w:t>
      </w:r>
      <w:r>
        <w:rPr>
          <w:rFonts w:ascii="Arial" w:hAnsi="Arial" w:cs="Arial" w:eastAsia="Arial"/>
          <w:sz w:val="20"/>
          <w:szCs w:val="20"/>
          <w:color w:val="4B4659"/>
          <w:spacing w:val="-2"/>
          <w:w w:val="84"/>
          <w:position w:val="-4"/>
        </w:rPr>
        <w:t> </w:t>
      </w:r>
      <w:r>
        <w:rPr>
          <w:rFonts w:ascii="Arial" w:hAnsi="Arial" w:cs="Arial" w:eastAsia="Arial"/>
          <w:sz w:val="20"/>
          <w:szCs w:val="20"/>
          <w:color w:val="625B5E"/>
          <w:spacing w:val="0"/>
          <w:w w:val="100"/>
          <w:position w:val="-4"/>
        </w:rPr>
        <w:t>3</w:t>
      </w:r>
      <w:r>
        <w:rPr>
          <w:rFonts w:ascii="Arial" w:hAnsi="Arial" w:cs="Arial" w:eastAsia="Arial"/>
          <w:sz w:val="20"/>
          <w:szCs w:val="20"/>
          <w:color w:val="625B5E"/>
          <w:spacing w:val="-48"/>
          <w:w w:val="100"/>
          <w:position w:val="-4"/>
        </w:rPr>
        <w:t> </w:t>
      </w:r>
      <w:r>
        <w:rPr>
          <w:rFonts w:ascii="Arial" w:hAnsi="Arial" w:cs="Arial" w:eastAsia="Arial"/>
          <w:sz w:val="20"/>
          <w:szCs w:val="20"/>
          <w:color w:val="625B5E"/>
          <w:spacing w:val="0"/>
          <w:w w:val="100"/>
          <w:position w:val="-4"/>
        </w:rPr>
        <w:tab/>
      </w:r>
      <w:r>
        <w:rPr>
          <w:rFonts w:ascii="Arial" w:hAnsi="Arial" w:cs="Arial" w:eastAsia="Arial"/>
          <w:sz w:val="20"/>
          <w:szCs w:val="20"/>
          <w:color w:val="625B5E"/>
          <w:spacing w:val="0"/>
          <w:w w:val="100"/>
          <w:position w:val="-4"/>
        </w:rPr>
      </w:r>
      <w:r>
        <w:rPr>
          <w:rFonts w:ascii="Arial" w:hAnsi="Arial" w:cs="Arial" w:eastAsia="Arial"/>
          <w:sz w:val="18"/>
          <w:szCs w:val="18"/>
          <w:color w:val="625B5E"/>
          <w:spacing w:val="-18"/>
          <w:w w:val="117"/>
          <w:position w:val="-4"/>
        </w:rPr>
        <w:t>6</w:t>
      </w:r>
      <w:r>
        <w:rPr>
          <w:rFonts w:ascii="Arial" w:hAnsi="Arial" w:cs="Arial" w:eastAsia="Arial"/>
          <w:sz w:val="18"/>
          <w:szCs w:val="18"/>
          <w:color w:val="36333A"/>
          <w:spacing w:val="0"/>
          <w:w w:val="117"/>
          <w:position w:val="-4"/>
        </w:rPr>
        <w:t>r</w:t>
      </w:r>
      <w:r>
        <w:rPr>
          <w:rFonts w:ascii="Arial" w:hAnsi="Arial" w:cs="Arial" w:eastAsia="Arial"/>
          <w:sz w:val="18"/>
          <w:szCs w:val="18"/>
          <w:color w:val="36333A"/>
          <w:spacing w:val="-19"/>
          <w:w w:val="117"/>
          <w:position w:val="-4"/>
        </w:rPr>
        <w:t>t</w:t>
      </w:r>
      <w:r>
        <w:rPr>
          <w:rFonts w:ascii="Arial" w:hAnsi="Arial" w:cs="Arial" w:eastAsia="Arial"/>
          <w:sz w:val="18"/>
          <w:szCs w:val="18"/>
          <w:color w:val="565470"/>
          <w:spacing w:val="0"/>
          <w:w w:val="117"/>
          <w:position w:val="-4"/>
        </w:rPr>
        <w:t>it</w:t>
      </w:r>
      <w:r>
        <w:rPr>
          <w:rFonts w:ascii="Arial" w:hAnsi="Arial" w:cs="Arial" w:eastAsia="Arial"/>
          <w:sz w:val="18"/>
          <w:szCs w:val="18"/>
          <w:color w:val="565470"/>
          <w:spacing w:val="0"/>
          <w:w w:val="117"/>
          <w:position w:val="-4"/>
        </w:rPr>
        <w:t>y</w:t>
      </w:r>
      <w:r>
        <w:rPr>
          <w:rFonts w:ascii="Arial" w:hAnsi="Arial" w:cs="Arial" w:eastAsia="Arial"/>
          <w:sz w:val="18"/>
          <w:szCs w:val="18"/>
          <w:color w:val="565470"/>
          <w:spacing w:val="-4"/>
          <w:w w:val="117"/>
          <w:position w:val="-4"/>
        </w:rPr>
        <w:t> </w:t>
      </w:r>
      <w:r>
        <w:rPr>
          <w:rFonts w:ascii="Arial" w:hAnsi="Arial" w:cs="Arial" w:eastAsia="Arial"/>
          <w:sz w:val="18"/>
          <w:szCs w:val="18"/>
          <w:color w:val="625B5E"/>
          <w:spacing w:val="0"/>
          <w:w w:val="117"/>
          <w:position w:val="-4"/>
        </w:rPr>
        <w:t>4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0" w:after="0" w:line="842" w:lineRule="exact"/>
        <w:ind w:left="690" w:right="-20"/>
        <w:jc w:val="left"/>
        <w:tabs>
          <w:tab w:pos="2460" w:val="left"/>
          <w:tab w:pos="4920" w:val="left"/>
          <w:tab w:pos="6640" w:val="left"/>
        </w:tabs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183.75pt;margin-top:2.611946pt;width:44pt;height:39.25pt;mso-position-horizontal-relative:page;mso-position-vertical-relative:paragraph;z-index:-10756" coordorigin="3675,52" coordsize="880,785">
            <v:group style="position:absolute;left:3690;top:82;width:770;height:2" coordorigin="3690,82" coordsize="770,2">
              <v:shape style="position:absolute;left:3690;top:82;width:770;height:2" coordorigin="3690,82" coordsize="770,0" path="m3690,82l4460,82e" filled="f" stroked="t" strokeweight="1pt" strokecolor="#343434">
                <v:path arrowok="t"/>
              </v:shape>
            </v:group>
            <v:group style="position:absolute;left:3700;top:72;width:2;height:670" coordorigin="3700,72" coordsize="2,670">
              <v:shape style="position:absolute;left:3700;top:72;width:2;height:670" coordorigin="3700,72" coordsize="0,670" path="m3700,742l3700,72e" filled="f" stroked="t" strokeweight="1pt" strokecolor="#2F2F2F">
                <v:path arrowok="t"/>
              </v:shape>
            </v:group>
            <v:group style="position:absolute;left:3680;top:352;width:790;height:2" coordorigin="3680,352" coordsize="790,2">
              <v:shape style="position:absolute;left:3680;top:352;width:790;height:2" coordorigin="3680,352" coordsize="790,0" path="m3680,352l4470,352e" filled="f" stroked="t" strokeweight=".5pt" strokecolor="#2F2F2F">
                <v:path arrowok="t"/>
              </v:shape>
            </v:group>
            <v:group style="position:absolute;left:4470;top:72;width:2;height:740" coordorigin="4470,72" coordsize="2,740">
              <v:shape style="position:absolute;left:4470;top:72;width:2;height:740" coordorigin="4470,72" coordsize="0,740" path="m4470,812l4470,72e" filled="f" stroked="t" strokeweight="2pt" strokecolor="#2B2B2B">
                <v:path arrowok="t"/>
              </v:shape>
            </v:group>
            <v:group style="position:absolute;left:3770;top:792;width:730;height:2" coordorigin="3770,792" coordsize="730,2">
              <v:shape style="position:absolute;left:3770;top:792;width:730;height:2" coordorigin="3770,792" coordsize="730,0" path="m3770,792l4500,792e" filled="f" stroked="t" strokeweight="1pt" strokecolor="#484848">
                <v:path arrowok="t"/>
              </v:shape>
            </v:group>
            <v:group style="position:absolute;left:4420;top:822;width:120;height:2" coordorigin="4420,822" coordsize="120,2">
              <v:shape style="position:absolute;left:4420;top:822;width:120;height:2" coordorigin="4420,822" coordsize="120,0" path="m4420,822l4540,822e" filled="f" stroked="t" strokeweight="1.5pt" strokecolor="#3B3B3B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104"/>
          <w:szCs w:val="104"/>
          <w:color w:val="262123"/>
          <w:spacing w:val="0"/>
          <w:w w:val="85"/>
          <w:position w:val="-12"/>
        </w:rPr>
        <w:t>E3</w:t>
      </w:r>
      <w:r>
        <w:rPr>
          <w:rFonts w:ascii="Times New Roman" w:hAnsi="Times New Roman" w:cs="Times New Roman" w:eastAsia="Times New Roman"/>
          <w:sz w:val="104"/>
          <w:szCs w:val="104"/>
          <w:color w:val="262123"/>
          <w:spacing w:val="0"/>
          <w:w w:val="100"/>
          <w:position w:val="-12"/>
        </w:rPr>
        <w:tab/>
      </w:r>
      <w:r>
        <w:rPr>
          <w:rFonts w:ascii="Times New Roman" w:hAnsi="Times New Roman" w:cs="Times New Roman" w:eastAsia="Times New Roman"/>
          <w:sz w:val="104"/>
          <w:szCs w:val="104"/>
          <w:color w:val="262123"/>
          <w:spacing w:val="0"/>
          <w:w w:val="100"/>
          <w:position w:val="-12"/>
        </w:rPr>
      </w:r>
      <w:r>
        <w:rPr>
          <w:rFonts w:ascii="Times New Roman" w:hAnsi="Times New Roman" w:cs="Times New Roman" w:eastAsia="Times New Roman"/>
          <w:sz w:val="104"/>
          <w:szCs w:val="104"/>
          <w:color w:val="262123"/>
          <w:spacing w:val="0"/>
          <w:w w:val="100"/>
          <w:u w:val="thick" w:color="343434"/>
          <w:position w:val="-12"/>
        </w:rPr>
        <w:t> </w:t>
      </w:r>
      <w:r>
        <w:rPr>
          <w:rFonts w:ascii="Times New Roman" w:hAnsi="Times New Roman" w:cs="Times New Roman" w:eastAsia="Times New Roman"/>
          <w:sz w:val="104"/>
          <w:szCs w:val="104"/>
          <w:color w:val="262123"/>
          <w:spacing w:val="0"/>
          <w:w w:val="100"/>
          <w:u w:val="thick" w:color="343434"/>
          <w:position w:val="-12"/>
        </w:rPr>
      </w:r>
      <w:r>
        <w:rPr>
          <w:rFonts w:ascii="Times New Roman" w:hAnsi="Times New Roman" w:cs="Times New Roman" w:eastAsia="Times New Roman"/>
          <w:sz w:val="104"/>
          <w:szCs w:val="104"/>
          <w:color w:val="262123"/>
          <w:spacing w:val="0"/>
          <w:w w:val="100"/>
          <w:position w:val="-12"/>
        </w:rPr>
      </w:r>
      <w:r>
        <w:rPr>
          <w:rFonts w:ascii="Times New Roman" w:hAnsi="Times New Roman" w:cs="Times New Roman" w:eastAsia="Times New Roman"/>
          <w:sz w:val="104"/>
          <w:szCs w:val="104"/>
          <w:color w:val="262123"/>
          <w:spacing w:val="0"/>
          <w:w w:val="100"/>
          <w:position w:val="-12"/>
        </w:rPr>
        <w:tab/>
      </w:r>
      <w:r>
        <w:rPr>
          <w:rFonts w:ascii="Times New Roman" w:hAnsi="Times New Roman" w:cs="Times New Roman" w:eastAsia="Times New Roman"/>
          <w:sz w:val="104"/>
          <w:szCs w:val="104"/>
          <w:color w:val="262123"/>
          <w:spacing w:val="0"/>
          <w:w w:val="100"/>
          <w:position w:val="-12"/>
        </w:rPr>
      </w:r>
      <w:r>
        <w:rPr>
          <w:rFonts w:ascii="Arial" w:hAnsi="Arial" w:cs="Arial" w:eastAsia="Arial"/>
          <w:sz w:val="20"/>
          <w:szCs w:val="20"/>
          <w:color w:val="4B4659"/>
          <w:spacing w:val="0"/>
          <w:w w:val="85"/>
          <w:position w:val="-14"/>
        </w:rPr>
        <w:t>Enti</w:t>
      </w:r>
      <w:r>
        <w:rPr>
          <w:rFonts w:ascii="Arial" w:hAnsi="Arial" w:cs="Arial" w:eastAsia="Arial"/>
          <w:sz w:val="20"/>
          <w:szCs w:val="20"/>
          <w:color w:val="4B4659"/>
          <w:spacing w:val="0"/>
          <w:w w:val="85"/>
          <w:position w:val="-14"/>
        </w:rPr>
        <w:t>J</w:t>
      </w:r>
      <w:r>
        <w:rPr>
          <w:rFonts w:ascii="Arial" w:hAnsi="Arial" w:cs="Arial" w:eastAsia="Arial"/>
          <w:sz w:val="20"/>
          <w:szCs w:val="20"/>
          <w:color w:val="4B4659"/>
          <w:spacing w:val="22"/>
          <w:w w:val="85"/>
          <w:position w:val="-1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625B5E"/>
          <w:spacing w:val="0"/>
          <w:w w:val="100"/>
          <w:position w:val="-14"/>
        </w:rPr>
        <w:t>7</w:t>
      </w:r>
      <w:r>
        <w:rPr>
          <w:rFonts w:ascii="Times New Roman" w:hAnsi="Times New Roman" w:cs="Times New Roman" w:eastAsia="Times New Roman"/>
          <w:sz w:val="21"/>
          <w:szCs w:val="21"/>
          <w:color w:val="625B5E"/>
          <w:spacing w:val="-49"/>
          <w:w w:val="100"/>
          <w:position w:val="-14"/>
        </w:rPr>
        <w:t> </w:t>
      </w:r>
      <w:r>
        <w:rPr>
          <w:rFonts w:ascii="Times New Roman" w:hAnsi="Times New Roman" w:cs="Times New Roman" w:eastAsia="Times New Roman"/>
          <w:sz w:val="21"/>
          <w:szCs w:val="21"/>
          <w:color w:val="625B5E"/>
          <w:spacing w:val="0"/>
          <w:w w:val="100"/>
          <w:position w:val="-14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625B5E"/>
          <w:spacing w:val="0"/>
          <w:w w:val="100"/>
          <w:position w:val="-14"/>
        </w:rPr>
      </w:r>
      <w:r>
        <w:rPr>
          <w:rFonts w:ascii="Arial" w:hAnsi="Arial" w:cs="Arial" w:eastAsia="Arial"/>
          <w:sz w:val="20"/>
          <w:szCs w:val="20"/>
          <w:color w:val="4B4659"/>
          <w:spacing w:val="0"/>
          <w:w w:val="84"/>
          <w:position w:val="-9"/>
        </w:rPr>
        <w:t>En</w:t>
      </w:r>
      <w:r>
        <w:rPr>
          <w:rFonts w:ascii="Arial" w:hAnsi="Arial" w:cs="Arial" w:eastAsia="Arial"/>
          <w:sz w:val="20"/>
          <w:szCs w:val="20"/>
          <w:color w:val="4B4659"/>
          <w:spacing w:val="-53"/>
          <w:w w:val="84"/>
          <w:position w:val="-9"/>
        </w:rPr>
        <w:t>t</w:t>
      </w:r>
      <w:r>
        <w:rPr>
          <w:rFonts w:ascii="Arial" w:hAnsi="Arial" w:cs="Arial" w:eastAsia="Arial"/>
          <w:sz w:val="20"/>
          <w:szCs w:val="20"/>
          <w:color w:val="36333A"/>
          <w:spacing w:val="0"/>
          <w:w w:val="131"/>
          <w:position w:val="-9"/>
        </w:rPr>
        <w:t>_</w:t>
      </w:r>
      <w:r>
        <w:rPr>
          <w:rFonts w:ascii="Arial" w:hAnsi="Arial" w:cs="Arial" w:eastAsia="Arial"/>
          <w:sz w:val="20"/>
          <w:szCs w:val="20"/>
          <w:color w:val="36333A"/>
          <w:spacing w:val="-15"/>
          <w:w w:val="131"/>
          <w:position w:val="-9"/>
        </w:rPr>
        <w:t>J</w:t>
      </w:r>
      <w:r>
        <w:rPr>
          <w:rFonts w:ascii="Arial" w:hAnsi="Arial" w:cs="Arial" w:eastAsia="Arial"/>
          <w:sz w:val="20"/>
          <w:szCs w:val="20"/>
          <w:color w:val="66426B"/>
          <w:spacing w:val="-29"/>
          <w:w w:val="114"/>
          <w:position w:val="-9"/>
        </w:rPr>
        <w:t>1</w:t>
      </w:r>
      <w:r>
        <w:rPr>
          <w:rFonts w:ascii="Arial" w:hAnsi="Arial" w:cs="Arial" w:eastAsia="Arial"/>
          <w:sz w:val="20"/>
          <w:szCs w:val="20"/>
          <w:color w:val="625B5E"/>
          <w:spacing w:val="0"/>
          <w:w w:val="107"/>
          <w:position w:val="-9"/>
        </w:rPr>
        <w:t>0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958" w:lineRule="exact"/>
        <w:ind w:left="4910" w:right="-20"/>
        <w:jc w:val="left"/>
        <w:tabs>
          <w:tab w:pos="6620" w:val="left"/>
        </w:tabs>
        <w:rPr>
          <w:rFonts w:ascii="Times New Roman" w:hAnsi="Times New Roman" w:cs="Times New Roman" w:eastAsia="Times New Roman"/>
          <w:sz w:val="110"/>
          <w:szCs w:val="110"/>
        </w:rPr>
      </w:pPr>
      <w:rPr/>
      <w:r>
        <w:rPr>
          <w:rFonts w:ascii="Arial" w:hAnsi="Arial" w:cs="Arial" w:eastAsia="Arial"/>
          <w:sz w:val="98"/>
          <w:szCs w:val="98"/>
          <w:color w:val="262123"/>
          <w:spacing w:val="0"/>
          <w:w w:val="81"/>
          <w:position w:val="2"/>
        </w:rPr>
        <w:t>EJ</w:t>
      </w:r>
      <w:r>
        <w:rPr>
          <w:rFonts w:ascii="Arial" w:hAnsi="Arial" w:cs="Arial" w:eastAsia="Arial"/>
          <w:sz w:val="98"/>
          <w:szCs w:val="98"/>
          <w:color w:val="262123"/>
          <w:spacing w:val="0"/>
          <w:w w:val="100"/>
          <w:position w:val="2"/>
        </w:rPr>
        <w:tab/>
      </w:r>
      <w:r>
        <w:rPr>
          <w:rFonts w:ascii="Arial" w:hAnsi="Arial" w:cs="Arial" w:eastAsia="Arial"/>
          <w:sz w:val="98"/>
          <w:szCs w:val="98"/>
          <w:color w:val="262123"/>
          <w:spacing w:val="0"/>
          <w:w w:val="100"/>
          <w:position w:val="2"/>
        </w:rPr>
      </w:r>
      <w:r>
        <w:rPr>
          <w:rFonts w:ascii="Times New Roman" w:hAnsi="Times New Roman" w:cs="Times New Roman" w:eastAsia="Times New Roman"/>
          <w:sz w:val="110"/>
          <w:szCs w:val="110"/>
          <w:color w:val="262123"/>
          <w:spacing w:val="0"/>
          <w:w w:val="138"/>
          <w:position w:val="6"/>
        </w:rPr>
        <w:t>B</w:t>
      </w:r>
      <w:r>
        <w:rPr>
          <w:rFonts w:ascii="Times New Roman" w:hAnsi="Times New Roman" w:cs="Times New Roman" w:eastAsia="Times New Roman"/>
          <w:sz w:val="110"/>
          <w:szCs w:val="110"/>
          <w:color w:val="000000"/>
          <w:spacing w:val="0"/>
          <w:w w:val="100"/>
          <w:position w:val="0"/>
        </w:rPr>
      </w:r>
    </w:p>
    <w:p>
      <w:pPr>
        <w:spacing w:before="6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753" w:right="2726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Figur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62123"/>
          <w:spacing w:val="5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color w:val="262123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Project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7"/>
        </w:rPr>
        <w:t>Conceptua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7"/>
        </w:rPr>
        <w:t>l</w:t>
      </w:r>
      <w:r>
        <w:rPr>
          <w:rFonts w:ascii="Arial" w:hAnsi="Arial" w:cs="Arial" w:eastAsia="Arial"/>
          <w:sz w:val="22"/>
          <w:szCs w:val="22"/>
          <w:color w:val="262123"/>
          <w:spacing w:val="-24"/>
          <w:w w:val="107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Dat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262123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8"/>
        </w:rPr>
        <w:t>Model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30" w:right="-20"/>
        <w:jc w:val="left"/>
        <w:tabs>
          <w:tab w:pos="132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62123"/>
          <w:spacing w:val="0"/>
          <w:w w:val="100"/>
        </w:rPr>
        <w:t>3.2.2.</w:t>
        <w:tab/>
      </w:r>
      <w:r>
        <w:rPr>
          <w:rFonts w:ascii="Arial" w:hAnsi="Arial" w:cs="Arial" w:eastAsia="Arial"/>
          <w:sz w:val="28"/>
          <w:szCs w:val="28"/>
          <w:color w:val="262123"/>
          <w:spacing w:val="0"/>
          <w:w w:val="100"/>
        </w:rPr>
        <w:t>Databas</w:t>
      </w:r>
      <w:r>
        <w:rPr>
          <w:rFonts w:ascii="Arial" w:hAnsi="Arial" w:cs="Arial" w:eastAsia="Arial"/>
          <w:sz w:val="28"/>
          <w:szCs w:val="28"/>
          <w:color w:val="262123"/>
          <w:spacing w:val="0"/>
          <w:w w:val="100"/>
        </w:rPr>
        <w:t>e</w:t>
      </w:r>
      <w:r>
        <w:rPr>
          <w:rFonts w:ascii="Arial" w:hAnsi="Arial" w:cs="Arial" w:eastAsia="Arial"/>
          <w:sz w:val="28"/>
          <w:szCs w:val="28"/>
          <w:color w:val="262123"/>
          <w:spacing w:val="33"/>
          <w:w w:val="100"/>
        </w:rPr>
        <w:t> </w:t>
      </w:r>
      <w:r>
        <w:rPr>
          <w:rFonts w:ascii="Arial" w:hAnsi="Arial" w:cs="Arial" w:eastAsia="Arial"/>
          <w:sz w:val="28"/>
          <w:szCs w:val="28"/>
          <w:color w:val="262123"/>
          <w:spacing w:val="0"/>
          <w:w w:val="110"/>
        </w:rPr>
        <w:t>Information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58" w:lineRule="exact"/>
        <w:ind w:left="3343" w:right="3311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3"/>
          <w:spacing w:val="-10"/>
          <w:w w:val="100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262123"/>
          <w:spacing w:val="-8"/>
          <w:w w:val="100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b</w:t>
      </w:r>
      <w:r>
        <w:rPr>
          <w:rFonts w:ascii="Arial" w:hAnsi="Arial" w:cs="Arial" w:eastAsia="Arial"/>
          <w:sz w:val="22"/>
          <w:szCs w:val="22"/>
          <w:color w:val="262123"/>
          <w:spacing w:val="-6"/>
          <w:w w:val="100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123"/>
          <w:spacing w:val="5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18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22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-29"/>
          <w:w w:val="108"/>
          <w:position w:val="-1"/>
        </w:rPr>
        <w:t>D</w:t>
      </w:r>
      <w:r>
        <w:rPr>
          <w:rFonts w:ascii="Arial" w:hAnsi="Arial" w:cs="Arial" w:eastAsia="Arial"/>
          <w:sz w:val="22"/>
          <w:szCs w:val="22"/>
          <w:color w:val="262123"/>
          <w:spacing w:val="15"/>
          <w:w w:val="108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262123"/>
          <w:spacing w:val="-20"/>
          <w:w w:val="108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262123"/>
          <w:spacing w:val="14"/>
          <w:w w:val="108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262123"/>
          <w:spacing w:val="-25"/>
          <w:w w:val="108"/>
          <w:position w:val="-1"/>
        </w:rPr>
        <w:t>b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8"/>
          <w:position w:val="0"/>
        </w:rPr>
        <w:t>ase</w:t>
      </w:r>
      <w:r>
        <w:rPr>
          <w:rFonts w:ascii="Arial" w:hAnsi="Arial" w:cs="Arial" w:eastAsia="Arial"/>
          <w:sz w:val="22"/>
          <w:szCs w:val="22"/>
          <w:color w:val="262123"/>
          <w:spacing w:val="56"/>
          <w:w w:val="108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0"/>
          <w:position w:val="0"/>
        </w:rPr>
        <w:t>nve</w:t>
      </w:r>
      <w:r>
        <w:rPr>
          <w:rFonts w:ascii="Arial" w:hAnsi="Arial" w:cs="Arial" w:eastAsia="Arial"/>
          <w:sz w:val="22"/>
          <w:szCs w:val="22"/>
          <w:color w:val="262123"/>
          <w:spacing w:val="-19"/>
          <w:w w:val="11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262123"/>
          <w:spacing w:val="-7"/>
          <w:w w:val="143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5"/>
          <w:position w:val="0"/>
        </w:rPr>
        <w:t>ory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90" w:hRule="exact"/>
        </w:trPr>
        <w:tc>
          <w:tcPr>
            <w:tcW w:w="22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0"/>
              </w:rPr>
              <w:t>Databas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6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7"/>
              </w:rPr>
              <w:t>Steward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22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STS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Ter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-9"/>
                <w:w w:val="10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565470"/>
                <w:spacing w:val="-12"/>
                <w:w w:val="155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1"/>
              </w:rPr>
              <w:t>nology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Repository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4" w:after="0" w:line="237" w:lineRule="auto"/>
              <w:ind w:left="90" w:right="57" w:firstLine="1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Oracl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-1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database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housed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1"/>
              </w:rPr>
              <w:t>the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99"/>
              </w:rPr>
              <w:t>Aus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-7"/>
                <w:w w:val="99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B3B60"/>
                <w:spacing w:val="-12"/>
                <w:w w:val="155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8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Informa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-7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B3B60"/>
                <w:spacing w:val="-13"/>
                <w:w w:val="155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4"/>
              </w:rPr>
              <w:t>on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Technolog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Center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1"/>
              </w:rPr>
              <w:t>Interface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333A"/>
              </w:rPr>
              <w:t>Ter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-12"/>
                <w:w w:val="10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6E4934"/>
                <w:spacing w:val="-16"/>
                <w:w w:val="155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8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-14"/>
                <w:w w:val="108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B3B60"/>
                <w:spacing w:val="-13"/>
                <w:w w:val="155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1"/>
              </w:rPr>
              <w:t>ogy</w:t>
            </w:r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0"/>
              </w:rPr>
              <w:t>Deployment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17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333A"/>
                <w:spacing w:val="0"/>
                <w:w w:val="100"/>
              </w:rPr>
              <w:t>Services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1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24" w:after="0" w:line="240" w:lineRule="auto"/>
        <w:ind w:left="230" w:right="-20"/>
        <w:jc w:val="left"/>
        <w:tabs>
          <w:tab w:pos="132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62123"/>
          <w:spacing w:val="0"/>
          <w:w w:val="100"/>
        </w:rPr>
        <w:t>3.2.3.</w:t>
        <w:tab/>
      </w:r>
      <w:r>
        <w:rPr>
          <w:rFonts w:ascii="Arial" w:hAnsi="Arial" w:cs="Arial" w:eastAsia="Arial"/>
          <w:sz w:val="28"/>
          <w:szCs w:val="28"/>
          <w:color w:val="262123"/>
          <w:spacing w:val="0"/>
          <w:w w:val="100"/>
        </w:rPr>
        <w:t>User</w:t>
      </w:r>
      <w:r>
        <w:rPr>
          <w:rFonts w:ascii="Arial" w:hAnsi="Arial" w:cs="Arial" w:eastAsia="Arial"/>
          <w:sz w:val="28"/>
          <w:szCs w:val="28"/>
          <w:color w:val="262123"/>
          <w:spacing w:val="18"/>
          <w:w w:val="100"/>
        </w:rPr>
        <w:t> </w:t>
      </w:r>
      <w:r>
        <w:rPr>
          <w:rFonts w:ascii="Arial" w:hAnsi="Arial" w:cs="Arial" w:eastAsia="Arial"/>
          <w:sz w:val="28"/>
          <w:szCs w:val="28"/>
          <w:color w:val="262123"/>
          <w:spacing w:val="0"/>
          <w:w w:val="100"/>
        </w:rPr>
        <w:t>Interfac</w:t>
      </w:r>
      <w:r>
        <w:rPr>
          <w:rFonts w:ascii="Arial" w:hAnsi="Arial" w:cs="Arial" w:eastAsia="Arial"/>
          <w:sz w:val="28"/>
          <w:szCs w:val="28"/>
          <w:color w:val="262123"/>
          <w:spacing w:val="0"/>
          <w:w w:val="100"/>
        </w:rPr>
        <w:t>e</w:t>
      </w:r>
      <w:r>
        <w:rPr>
          <w:rFonts w:ascii="Arial" w:hAnsi="Arial" w:cs="Arial" w:eastAsia="Arial"/>
          <w:sz w:val="28"/>
          <w:szCs w:val="28"/>
          <w:color w:val="262123"/>
          <w:spacing w:val="76"/>
          <w:w w:val="100"/>
        </w:rPr>
        <w:t> </w:t>
      </w:r>
      <w:r>
        <w:rPr>
          <w:rFonts w:ascii="Arial" w:hAnsi="Arial" w:cs="Arial" w:eastAsia="Arial"/>
          <w:sz w:val="28"/>
          <w:szCs w:val="28"/>
          <w:color w:val="262123"/>
          <w:spacing w:val="0"/>
          <w:w w:val="100"/>
        </w:rPr>
        <w:t>Dat</w:t>
      </w:r>
      <w:r>
        <w:rPr>
          <w:rFonts w:ascii="Arial" w:hAnsi="Arial" w:cs="Arial" w:eastAsia="Arial"/>
          <w:sz w:val="28"/>
          <w:szCs w:val="28"/>
          <w:color w:val="262123"/>
          <w:spacing w:val="0"/>
          <w:w w:val="100"/>
        </w:rPr>
        <w:t>a</w:t>
      </w:r>
      <w:r>
        <w:rPr>
          <w:rFonts w:ascii="Arial" w:hAnsi="Arial" w:cs="Arial" w:eastAsia="Arial"/>
          <w:sz w:val="28"/>
          <w:szCs w:val="28"/>
          <w:color w:val="262123"/>
          <w:spacing w:val="7"/>
          <w:w w:val="100"/>
        </w:rPr>
        <w:t> </w:t>
      </w:r>
      <w:r>
        <w:rPr>
          <w:rFonts w:ascii="Arial" w:hAnsi="Arial" w:cs="Arial" w:eastAsia="Arial"/>
          <w:sz w:val="28"/>
          <w:szCs w:val="28"/>
          <w:color w:val="262123"/>
          <w:spacing w:val="0"/>
          <w:w w:val="108"/>
        </w:rPr>
        <w:t>Mapping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4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21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36333A"/>
          <w:spacing w:val="-6"/>
          <w:w w:val="115"/>
          <w:i/>
        </w:rPr>
        <w:t>N</w:t>
      </w:r>
      <w:r>
        <w:rPr>
          <w:rFonts w:ascii="Arial" w:hAnsi="Arial" w:cs="Arial" w:eastAsia="Arial"/>
          <w:sz w:val="22"/>
          <w:szCs w:val="22"/>
          <w:color w:val="877C90"/>
          <w:spacing w:val="8"/>
          <w:w w:val="129"/>
          <w:i/>
        </w:rPr>
        <w:t>I</w:t>
      </w:r>
      <w:r>
        <w:rPr>
          <w:rFonts w:ascii="Arial" w:hAnsi="Arial" w:cs="Arial" w:eastAsia="Arial"/>
          <w:sz w:val="22"/>
          <w:szCs w:val="22"/>
          <w:color w:val="4B4659"/>
          <w:spacing w:val="0"/>
          <w:w w:val="120"/>
          <w:i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8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20" w:right="-20"/>
        <w:jc w:val="left"/>
        <w:tabs>
          <w:tab w:pos="130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62123"/>
          <w:spacing w:val="0"/>
          <w:w w:val="100"/>
        </w:rPr>
        <w:t>3.2.3.1.</w:t>
        <w:tab/>
      </w:r>
      <w:r>
        <w:rPr>
          <w:rFonts w:ascii="Arial" w:hAnsi="Arial" w:cs="Arial" w:eastAsia="Arial"/>
          <w:sz w:val="24"/>
          <w:szCs w:val="24"/>
          <w:color w:val="262123"/>
          <w:spacing w:val="0"/>
          <w:w w:val="110"/>
        </w:rPr>
        <w:t>Applicatio</w:t>
      </w:r>
      <w:r>
        <w:rPr>
          <w:rFonts w:ascii="Arial" w:hAnsi="Arial" w:cs="Arial" w:eastAsia="Arial"/>
          <w:sz w:val="24"/>
          <w:szCs w:val="24"/>
          <w:color w:val="262123"/>
          <w:spacing w:val="0"/>
          <w:w w:val="110"/>
        </w:rPr>
        <w:t>n</w:t>
      </w:r>
      <w:r>
        <w:rPr>
          <w:rFonts w:ascii="Arial" w:hAnsi="Arial" w:cs="Arial" w:eastAsia="Arial"/>
          <w:sz w:val="24"/>
          <w:szCs w:val="24"/>
          <w:color w:val="262123"/>
          <w:spacing w:val="-16"/>
          <w:w w:val="110"/>
        </w:rPr>
        <w:t> </w:t>
      </w:r>
      <w:r>
        <w:rPr>
          <w:rFonts w:ascii="Arial" w:hAnsi="Arial" w:cs="Arial" w:eastAsia="Arial"/>
          <w:sz w:val="24"/>
          <w:szCs w:val="24"/>
          <w:color w:val="262123"/>
          <w:spacing w:val="0"/>
          <w:w w:val="100"/>
        </w:rPr>
        <w:t>Scree</w:t>
      </w:r>
      <w:r>
        <w:rPr>
          <w:rFonts w:ascii="Arial" w:hAnsi="Arial" w:cs="Arial" w:eastAsia="Arial"/>
          <w:sz w:val="24"/>
          <w:szCs w:val="24"/>
          <w:color w:val="262123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262123"/>
          <w:spacing w:val="17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62123"/>
          <w:spacing w:val="0"/>
          <w:w w:val="108"/>
        </w:rPr>
        <w:t>Interface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21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71pt;margin-top:18.317871pt;width:474.5pt;height:109.5pt;mso-position-horizontal-relative:page;mso-position-vertical-relative:paragraph;z-index:-10762" coordorigin="1420,366" coordsize="9490,2190">
            <v:group style="position:absolute;left:1430;top:386;width:9470;height:2" coordorigin="1430,386" coordsize="9470,2">
              <v:shape style="position:absolute;left:1430;top:386;width:9470;height:2" coordorigin="1430,386" coordsize="9470,0" path="m1430,386l10900,386e" filled="f" stroked="t" strokeweight="1pt" strokecolor="#1F1C1F">
                <v:path arrowok="t"/>
              </v:shape>
            </v:group>
            <v:group style="position:absolute;left:1440;top:376;width:2;height:2170" coordorigin="1440,376" coordsize="2,2170">
              <v:shape style="position:absolute;left:1440;top:376;width:2;height:2170" coordorigin="1440,376" coordsize="0,2170" path="m1440,2546l1440,376e" filled="f" stroked="t" strokeweight="1pt" strokecolor="#1F1C1F">
                <v:path arrowok="t"/>
              </v:shape>
            </v:group>
            <v:group style="position:absolute;left:10890;top:376;width:2;height:2170" coordorigin="10890,376" coordsize="2,2170">
              <v:shape style="position:absolute;left:10890;top:376;width:2;height:2170" coordorigin="10890,376" coordsize="0,2170" path="m10890,2546l10890,376e" filled="f" stroked="t" strokeweight="1pt" strokecolor="#1F1C1F">
                <v:path arrowok="t"/>
              </v:shape>
            </v:group>
            <v:group style="position:absolute;left:1430;top:2536;width:9470;height:2" coordorigin="1430,2536" coordsize="9470,2">
              <v:shape style="position:absolute;left:1430;top:2536;width:9470;height:2" coordorigin="1430,2536" coordsize="9470,0" path="m1430,2536l10900,2536e" filled="f" stroked="t" strokeweight="1pt" strokecolor="#1F1C1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2"/>
          <w:szCs w:val="22"/>
          <w:color w:val="36333A"/>
          <w:spacing w:val="-6"/>
          <w:w w:val="115"/>
          <w:i/>
        </w:rPr>
        <w:t>N</w:t>
      </w:r>
      <w:r>
        <w:rPr>
          <w:rFonts w:ascii="Arial" w:hAnsi="Arial" w:cs="Arial" w:eastAsia="Arial"/>
          <w:sz w:val="22"/>
          <w:szCs w:val="22"/>
          <w:color w:val="877C90"/>
          <w:spacing w:val="8"/>
          <w:w w:val="129"/>
          <w:i/>
        </w:rPr>
        <w:t>I</w:t>
      </w:r>
      <w:r>
        <w:rPr>
          <w:rFonts w:ascii="Arial" w:hAnsi="Arial" w:cs="Arial" w:eastAsia="Arial"/>
          <w:sz w:val="22"/>
          <w:szCs w:val="22"/>
          <w:color w:val="4B4659"/>
          <w:spacing w:val="0"/>
          <w:w w:val="120"/>
          <w:i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3" w:top="1480" w:bottom="920" w:left="1220" w:right="1220"/>
          <w:pgSz w:w="12240" w:h="15840"/>
        </w:sectPr>
      </w:pPr>
      <w:rPr/>
    </w:p>
    <w:p>
      <w:pPr>
        <w:spacing w:before="58" w:after="0" w:line="353" w:lineRule="exact"/>
        <w:ind w:left="3346" w:right="3311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-3"/>
        </w:rPr>
        <w:t>T</w:t>
      </w:r>
      <w:r>
        <w:rPr>
          <w:rFonts w:ascii="Arial" w:hAnsi="Arial" w:cs="Arial" w:eastAsia="Arial"/>
          <w:sz w:val="22"/>
          <w:szCs w:val="22"/>
          <w:color w:val="242123"/>
          <w:spacing w:val="-20"/>
          <w:w w:val="111"/>
          <w:position w:val="-3"/>
        </w:rPr>
        <w:t>a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-3"/>
        </w:rPr>
        <w:t>b</w:t>
      </w:r>
      <w:r>
        <w:rPr>
          <w:rFonts w:ascii="Arial" w:hAnsi="Arial" w:cs="Arial" w:eastAsia="Arial"/>
          <w:sz w:val="22"/>
          <w:szCs w:val="22"/>
          <w:color w:val="242123"/>
          <w:spacing w:val="-9"/>
          <w:w w:val="111"/>
          <w:position w:val="-3"/>
        </w:rPr>
        <w:t>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-3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-2"/>
          <w:w w:val="111"/>
          <w:position w:val="-3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3"/>
        </w:rPr>
        <w:t>19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3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17"/>
          <w:w w:val="100"/>
          <w:position w:val="-3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-16"/>
          <w:w w:val="100"/>
          <w:position w:val="-3"/>
        </w:rPr>
        <w:t>S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3"/>
        </w:rPr>
        <w:t>creen</w:t>
      </w:r>
      <w:r>
        <w:rPr>
          <w:rFonts w:ascii="Arial" w:hAnsi="Arial" w:cs="Arial" w:eastAsia="Arial"/>
          <w:sz w:val="22"/>
          <w:szCs w:val="22"/>
          <w:color w:val="242123"/>
          <w:spacing w:val="43"/>
          <w:w w:val="100"/>
          <w:position w:val="-3"/>
        </w:rPr>
        <w:t> </w:t>
      </w:r>
      <w:r>
        <w:rPr>
          <w:rFonts w:ascii="Arial" w:hAnsi="Arial" w:cs="Arial" w:eastAsia="Arial"/>
          <w:sz w:val="21"/>
          <w:szCs w:val="21"/>
          <w:color w:val="242123"/>
          <w:spacing w:val="-19"/>
          <w:w w:val="113"/>
          <w:position w:val="-3"/>
        </w:rPr>
        <w:t>D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99"/>
          <w:position w:val="-2"/>
        </w:rPr>
        <w:t>escn</w:t>
      </w:r>
      <w:r>
        <w:rPr>
          <w:rFonts w:ascii="Arial" w:hAnsi="Arial" w:cs="Arial" w:eastAsia="Arial"/>
          <w:sz w:val="22"/>
          <w:szCs w:val="22"/>
          <w:color w:val="242123"/>
          <w:spacing w:val="-122"/>
          <w:w w:val="99"/>
          <w:position w:val="-2"/>
        </w:rPr>
        <w:t>p</w:t>
      </w:r>
      <w:r>
        <w:rPr>
          <w:rFonts w:ascii="Arial" w:hAnsi="Arial" w:cs="Arial" w:eastAsia="Arial"/>
          <w:sz w:val="30"/>
          <w:szCs w:val="30"/>
          <w:color w:val="242123"/>
          <w:spacing w:val="-10"/>
          <w:w w:val="183"/>
          <w:position w:val="0"/>
        </w:rPr>
        <w:t>·</w:t>
      </w:r>
      <w:r>
        <w:rPr>
          <w:rFonts w:ascii="Arial" w:hAnsi="Arial" w:cs="Arial" w:eastAsia="Arial"/>
          <w:sz w:val="22"/>
          <w:szCs w:val="22"/>
          <w:color w:val="242123"/>
          <w:spacing w:val="-103"/>
          <w:w w:val="99"/>
          <w:position w:val="-2"/>
        </w:rPr>
        <w:t>1</w:t>
      </w:r>
      <w:r>
        <w:rPr>
          <w:rFonts w:ascii="Arial" w:hAnsi="Arial" w:cs="Arial" w:eastAsia="Arial"/>
          <w:sz w:val="30"/>
          <w:szCs w:val="30"/>
          <w:color w:val="242123"/>
          <w:spacing w:val="-64"/>
          <w:w w:val="183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99"/>
          <w:position w:val="-2"/>
        </w:rPr>
        <w:t>1on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890" w:hRule="exact"/>
        </w:trPr>
        <w:tc>
          <w:tcPr>
            <w:tcW w:w="24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Graphica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User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Interf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"/>
                <w:w w:val="11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382F3B"/>
                <w:spacing w:val="-12"/>
                <w:w w:val="110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20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GUI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Field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2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4" w:after="0" w:line="237" w:lineRule="auto"/>
              <w:ind w:left="90" w:right="364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Tabl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4"/>
              </w:rPr>
              <w:t>Data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2"/>
                <w:w w:val="105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382F3B"/>
                <w:spacing w:val="-7"/>
                <w:w w:val="105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se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Tabl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6"/>
              </w:rPr>
              <w:t>field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82F3B"/>
                <w:spacing w:val="-1"/>
                <w:w w:val="113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3"/>
              </w:rPr>
              <w:t>onn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20"/>
                <w:w w:val="113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382F3B"/>
                <w:spacing w:val="-9"/>
                <w:w w:val="113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3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3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8"/>
                <w:w w:val="113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2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4" w:after="0" w:line="237" w:lineRule="auto"/>
              <w:ind w:left="90" w:right="148" w:firstLine="1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Fiel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Fiel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20"/>
              </w:rPr>
              <w:t>in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2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Tabl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2"/>
              </w:rPr>
              <w:t>GUI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2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fiel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82F3B"/>
                <w:spacing w:val="-1"/>
                <w:w w:val="112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onn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1"/>
                <w:w w:val="112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382F3B"/>
                <w:spacing w:val="-8"/>
                <w:w w:val="112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1"/>
                <w:w w:val="112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3"/>
              </w:rPr>
              <w:t>to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4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7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Comments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4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3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22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3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22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3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27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3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4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3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22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3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22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3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27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3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4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3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22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3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22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3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27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3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7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27" w:after="0" w:line="240" w:lineRule="auto"/>
        <w:ind w:left="220" w:right="-20"/>
        <w:jc w:val="left"/>
        <w:tabs>
          <w:tab w:pos="130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42123"/>
          <w:spacing w:val="0"/>
          <w:w w:val="100"/>
        </w:rPr>
        <w:t>3.2.3.2.</w:t>
      </w:r>
      <w:r>
        <w:rPr>
          <w:rFonts w:ascii="Times New Roman" w:hAnsi="Times New Roman" w:cs="Times New Roman" w:eastAsia="Times New Roman"/>
          <w:sz w:val="25"/>
          <w:szCs w:val="25"/>
          <w:color w:val="242123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4212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242123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9"/>
        </w:rPr>
        <w:t>Applicatio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9"/>
        </w:rPr>
        <w:t>n</w:t>
      </w:r>
      <w:r>
        <w:rPr>
          <w:rFonts w:ascii="Arial" w:hAnsi="Arial" w:cs="Arial" w:eastAsia="Arial"/>
          <w:sz w:val="22"/>
          <w:szCs w:val="22"/>
          <w:color w:val="242123"/>
          <w:spacing w:val="8"/>
          <w:w w:val="119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9"/>
        </w:rPr>
        <w:t>Repor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9"/>
        </w:rPr>
        <w:t>t</w:t>
      </w:r>
      <w:r>
        <w:rPr>
          <w:rFonts w:ascii="Arial" w:hAnsi="Arial" w:cs="Arial" w:eastAsia="Arial"/>
          <w:sz w:val="22"/>
          <w:szCs w:val="22"/>
          <w:color w:val="242123"/>
          <w:spacing w:val="-33"/>
          <w:w w:val="119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9"/>
        </w:rPr>
        <w:t>Interface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1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>
          <w:rFonts w:ascii="Courier New" w:hAnsi="Courier New" w:cs="Courier New" w:eastAsia="Courier New"/>
          <w:sz w:val="28"/>
          <w:szCs w:val="28"/>
          <w:color w:val="382F3B"/>
          <w:spacing w:val="-9"/>
          <w:w w:val="101"/>
          <w:i/>
        </w:rPr>
        <w:t>N</w:t>
      </w:r>
      <w:r>
        <w:rPr>
          <w:rFonts w:ascii="Courier New" w:hAnsi="Courier New" w:cs="Courier New" w:eastAsia="Courier New"/>
          <w:sz w:val="28"/>
          <w:szCs w:val="28"/>
          <w:color w:val="877C90"/>
          <w:spacing w:val="10"/>
          <w:w w:val="51"/>
          <w:i/>
        </w:rPr>
        <w:t>I</w:t>
      </w:r>
      <w:r>
        <w:rPr>
          <w:rFonts w:ascii="Courier New" w:hAnsi="Courier New" w:cs="Courier New" w:eastAsia="Courier New"/>
          <w:sz w:val="28"/>
          <w:szCs w:val="28"/>
          <w:color w:val="4B4254"/>
          <w:spacing w:val="0"/>
          <w:w w:val="104"/>
          <w:i/>
        </w:rPr>
        <w:t>A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</w:rPr>
      </w:r>
    </w:p>
    <w:p>
      <w:pPr>
        <w:spacing w:before="92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42123"/>
          <w:spacing w:val="0"/>
          <w:w w:val="100"/>
        </w:rPr>
        <w:t>3.2.3.2.1.</w:t>
      </w:r>
      <w:r>
        <w:rPr>
          <w:rFonts w:ascii="Times New Roman" w:hAnsi="Times New Roman" w:cs="Times New Roman" w:eastAsia="Times New Roman"/>
          <w:sz w:val="25"/>
          <w:szCs w:val="25"/>
          <w:color w:val="242123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4212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242123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7"/>
        </w:rPr>
        <w:t>Insert</w:t>
      </w:r>
      <w:r>
        <w:rPr>
          <w:rFonts w:ascii="Arial" w:hAnsi="Arial" w:cs="Arial" w:eastAsia="Arial"/>
          <w:sz w:val="22"/>
          <w:szCs w:val="22"/>
          <w:color w:val="242123"/>
          <w:spacing w:val="1"/>
          <w:w w:val="117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7"/>
        </w:rPr>
        <w:t>Name</w:t>
      </w:r>
      <w:r>
        <w:rPr>
          <w:rFonts w:ascii="Arial" w:hAnsi="Arial" w:cs="Arial" w:eastAsia="Arial"/>
          <w:sz w:val="22"/>
          <w:szCs w:val="22"/>
          <w:color w:val="242123"/>
          <w:spacing w:val="-30"/>
          <w:w w:val="117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242123"/>
          <w:spacing w:val="4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8"/>
        </w:rPr>
        <w:t>Report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3" w:after="0" w:line="307" w:lineRule="exact"/>
        <w:ind w:left="21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>
          <w:rFonts w:ascii="Courier New" w:hAnsi="Courier New" w:cs="Courier New" w:eastAsia="Courier New"/>
          <w:sz w:val="28"/>
          <w:szCs w:val="28"/>
          <w:color w:val="382F3B"/>
          <w:spacing w:val="-9"/>
          <w:w w:val="101"/>
          <w:i/>
          <w:position w:val="1"/>
        </w:rPr>
        <w:t>N</w:t>
      </w:r>
      <w:r>
        <w:rPr>
          <w:rFonts w:ascii="Courier New" w:hAnsi="Courier New" w:cs="Courier New" w:eastAsia="Courier New"/>
          <w:sz w:val="28"/>
          <w:szCs w:val="28"/>
          <w:color w:val="877C90"/>
          <w:spacing w:val="10"/>
          <w:w w:val="51"/>
          <w:i/>
          <w:position w:val="1"/>
        </w:rPr>
        <w:t>I</w:t>
      </w:r>
      <w:r>
        <w:rPr>
          <w:rFonts w:ascii="Courier New" w:hAnsi="Courier New" w:cs="Courier New" w:eastAsia="Courier New"/>
          <w:sz w:val="28"/>
          <w:szCs w:val="28"/>
          <w:color w:val="4B4254"/>
          <w:spacing w:val="0"/>
          <w:w w:val="104"/>
          <w:i/>
          <w:position w:val="1"/>
        </w:rPr>
        <w:t>A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89" w:after="0" w:line="268" w:lineRule="exact"/>
        <w:ind w:left="3752" w:right="3721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5"/>
          <w:position w:val="1"/>
        </w:rPr>
        <w:t>T</w:t>
      </w:r>
      <w:r>
        <w:rPr>
          <w:rFonts w:ascii="Arial" w:hAnsi="Arial" w:cs="Arial" w:eastAsia="Arial"/>
          <w:sz w:val="22"/>
          <w:szCs w:val="22"/>
          <w:color w:val="242123"/>
          <w:spacing w:val="-19"/>
          <w:w w:val="105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5"/>
          <w:position w:val="1"/>
        </w:rPr>
        <w:t>b</w:t>
      </w:r>
      <w:r>
        <w:rPr>
          <w:rFonts w:ascii="Arial" w:hAnsi="Arial" w:cs="Arial" w:eastAsia="Arial"/>
          <w:sz w:val="22"/>
          <w:szCs w:val="22"/>
          <w:color w:val="242123"/>
          <w:spacing w:val="-19"/>
          <w:w w:val="105"/>
          <w:position w:val="1"/>
        </w:rPr>
        <w:t>l</w:t>
      </w:r>
      <w:r>
        <w:rPr>
          <w:rFonts w:ascii="Arial" w:hAnsi="Arial" w:cs="Arial" w:eastAsia="Arial"/>
          <w:sz w:val="22"/>
          <w:szCs w:val="22"/>
          <w:color w:val="382F3B"/>
          <w:spacing w:val="0"/>
          <w:w w:val="105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382F3B"/>
          <w:spacing w:val="24"/>
          <w:w w:val="105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5"/>
          <w:position w:val="1"/>
        </w:rPr>
        <w:t>20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-1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-8"/>
          <w:w w:val="107"/>
          <w:position w:val="1"/>
        </w:rPr>
        <w:t>D</w:t>
      </w:r>
      <w:r>
        <w:rPr>
          <w:rFonts w:ascii="Arial" w:hAnsi="Arial" w:cs="Arial" w:eastAsia="Arial"/>
          <w:sz w:val="22"/>
          <w:szCs w:val="22"/>
          <w:color w:val="382F3B"/>
          <w:spacing w:val="-8"/>
          <w:w w:val="114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-10"/>
          <w:w w:val="116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382F3B"/>
          <w:spacing w:val="2"/>
          <w:w w:val="111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242123"/>
          <w:spacing w:val="-47"/>
          <w:w w:val="117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242123"/>
          <w:spacing w:val="-10"/>
          <w:w w:val="181"/>
          <w:position w:val="1"/>
        </w:rPr>
        <w:t>.</w:t>
      </w:r>
      <w:r>
        <w:rPr>
          <w:rFonts w:ascii="Arial" w:hAnsi="Arial" w:cs="Arial" w:eastAsia="Arial"/>
          <w:sz w:val="22"/>
          <w:szCs w:val="22"/>
          <w:color w:val="242123"/>
          <w:spacing w:val="-23"/>
          <w:w w:val="117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694231"/>
          <w:spacing w:val="-14"/>
          <w:w w:val="34"/>
          <w:position w:val="0"/>
        </w:rPr>
        <w:t>1</w:t>
      </w:r>
      <w:r>
        <w:rPr>
          <w:rFonts w:ascii="Arial" w:hAnsi="Arial" w:cs="Arial" w:eastAsia="Arial"/>
          <w:sz w:val="22"/>
          <w:szCs w:val="22"/>
          <w:color w:val="242123"/>
          <w:spacing w:val="-21"/>
          <w:w w:val="179"/>
          <w:position w:val="1"/>
        </w:rPr>
        <w:t>f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95"/>
          <w:position w:val="0"/>
        </w:rPr>
        <w:t>1on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90" w:hRule="exact"/>
        </w:trPr>
        <w:tc>
          <w:tcPr>
            <w:tcW w:w="2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Repor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5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Column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4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38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38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3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382F3B"/>
                <w:spacing w:val="-4"/>
                <w:w w:val="112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4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9"/>
                <w:w w:val="114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382F3B"/>
                <w:spacing w:val="-1"/>
                <w:w w:val="111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4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1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7"/>
              </w:rPr>
              <w:t>Pa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942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4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100"/>
              </w:rPr>
              <w:t>SSN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74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0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1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DoB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4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B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7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27" w:after="0" w:line="240" w:lineRule="auto"/>
        <w:ind w:left="220" w:right="-20"/>
        <w:jc w:val="left"/>
        <w:tabs>
          <w:tab w:pos="130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42123"/>
          <w:spacing w:val="0"/>
          <w:w w:val="100"/>
        </w:rPr>
        <w:t>3.2.3.3.</w:t>
      </w:r>
      <w:r>
        <w:rPr>
          <w:rFonts w:ascii="Times New Roman" w:hAnsi="Times New Roman" w:cs="Times New Roman" w:eastAsia="Times New Roman"/>
          <w:sz w:val="25"/>
          <w:szCs w:val="25"/>
          <w:color w:val="242123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4212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242123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7"/>
        </w:rPr>
        <w:t>Unmapped</w:t>
      </w:r>
      <w:r>
        <w:rPr>
          <w:rFonts w:ascii="Arial" w:hAnsi="Arial" w:cs="Arial" w:eastAsia="Arial"/>
          <w:sz w:val="22"/>
          <w:szCs w:val="22"/>
          <w:color w:val="242123"/>
          <w:spacing w:val="-21"/>
          <w:w w:val="117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Dat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5"/>
        </w:rPr>
        <w:t>Element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1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>
          <w:rFonts w:ascii="Courier New" w:hAnsi="Courier New" w:cs="Courier New" w:eastAsia="Courier New"/>
          <w:sz w:val="28"/>
          <w:szCs w:val="28"/>
          <w:color w:val="382F3B"/>
          <w:spacing w:val="-9"/>
          <w:w w:val="101"/>
          <w:i/>
        </w:rPr>
        <w:t>N</w:t>
      </w:r>
      <w:r>
        <w:rPr>
          <w:rFonts w:ascii="Courier New" w:hAnsi="Courier New" w:cs="Courier New" w:eastAsia="Courier New"/>
          <w:sz w:val="28"/>
          <w:szCs w:val="28"/>
          <w:color w:val="877C90"/>
          <w:spacing w:val="10"/>
          <w:w w:val="51"/>
          <w:i/>
        </w:rPr>
        <w:t>I</w:t>
      </w:r>
      <w:r>
        <w:rPr>
          <w:rFonts w:ascii="Courier New" w:hAnsi="Courier New" w:cs="Courier New" w:eastAsia="Courier New"/>
          <w:sz w:val="28"/>
          <w:szCs w:val="28"/>
          <w:color w:val="4B4254"/>
          <w:spacing w:val="0"/>
          <w:w w:val="104"/>
          <w:i/>
        </w:rPr>
        <w:t>A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</w:rPr>
      </w:r>
    </w:p>
    <w:p>
      <w:pPr>
        <w:spacing w:before="1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30" w:right="-20"/>
        <w:jc w:val="left"/>
        <w:tabs>
          <w:tab w:pos="1120" w:val="left"/>
        </w:tabs>
        <w:rPr>
          <w:rFonts w:ascii="Arial" w:hAnsi="Arial" w:cs="Arial" w:eastAsia="Arial"/>
          <w:sz w:val="31"/>
          <w:szCs w:val="31"/>
        </w:rPr>
      </w:pPr>
      <w:rPr/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3.3.</w:t>
      </w:r>
      <w:r>
        <w:rPr>
          <w:rFonts w:ascii="Arial" w:hAnsi="Arial" w:cs="Arial" w:eastAsia="Arial"/>
          <w:sz w:val="31"/>
          <w:szCs w:val="31"/>
          <w:color w:val="242123"/>
          <w:spacing w:val="-76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31"/>
          <w:szCs w:val="31"/>
          <w:color w:val="242123"/>
          <w:spacing w:val="45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Infrastructur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31"/>
          <w:szCs w:val="31"/>
          <w:color w:val="242123"/>
          <w:spacing w:val="38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31"/>
          <w:szCs w:val="31"/>
          <w:color w:val="242123"/>
          <w:spacing w:val="28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4"/>
          <w:b/>
          <w:bCs/>
        </w:rPr>
        <w:t>(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3"/>
          <w:b/>
          <w:bCs/>
        </w:rPr>
        <w:t>Server</w:t>
      </w:r>
      <w:r>
        <w:rPr>
          <w:rFonts w:ascii="Arial" w:hAnsi="Arial" w:cs="Arial" w:eastAsia="Arial"/>
          <w:sz w:val="31"/>
          <w:szCs w:val="31"/>
          <w:color w:val="242123"/>
          <w:spacing w:val="0"/>
          <w:w w:val="104"/>
          <w:b/>
          <w:bCs/>
        </w:rPr>
        <w:t>)</w:t>
      </w:r>
      <w:r>
        <w:rPr>
          <w:rFonts w:ascii="Arial" w:hAnsi="Arial" w:cs="Arial" w:eastAsia="Arial"/>
          <w:sz w:val="31"/>
          <w:szCs w:val="31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9" w:lineRule="auto"/>
        <w:ind w:left="220" w:right="423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compose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iet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6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olog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6"/>
        </w:rPr>
        <w:t>systems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wid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5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av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market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6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ace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preference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inte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7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ate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exis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7"/>
        </w:rPr>
        <w:t>ather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developin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10"/>
        </w:rPr>
        <w:t>ev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2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2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10"/>
        </w:rPr>
        <w:t>yt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9"/>
          <w:w w:val="11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9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10"/>
        </w:rPr>
        <w:t>ng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3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fro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scrat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2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694231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694231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teclmolog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available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marketplace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ntegrate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pati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include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bu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5"/>
        </w:rPr>
        <w:t>not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8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4"/>
        </w:rPr>
        <w:t>following: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5" w:after="0" w:line="240" w:lineRule="auto"/>
        <w:ind w:left="60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5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3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8"/>
        </w:rPr>
        <w:t>ninolog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8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2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(op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8"/>
        </w:rPr>
        <w:t>somce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9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85" w:after="0" w:line="240" w:lineRule="auto"/>
        <w:ind w:left="58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Continuou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4"/>
        </w:rPr>
        <w:t>inte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7"/>
          <w:w w:val="105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7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9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5" w:after="0" w:line="240" w:lineRule="auto"/>
        <w:ind w:left="58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Issu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4"/>
        </w:rPr>
        <w:t>tracker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5" w:after="0" w:line="240" w:lineRule="auto"/>
        <w:ind w:left="58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Versio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6"/>
        </w:rPr>
        <w:t>control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75" w:after="0" w:line="240" w:lineRule="auto"/>
        <w:ind w:left="59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5.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Busines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oces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4"/>
        </w:rPr>
        <w:t>management.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5" w:after="0" w:line="251" w:lineRule="auto"/>
        <w:ind w:left="220" w:right="226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man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option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5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2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7"/>
        </w:rPr>
        <w:t>ket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6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7"/>
        </w:rPr>
        <w:t>ace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7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5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ecti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above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teclmologies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0"/>
          <w:w w:val="109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teclm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ogie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ma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ope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somce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8"/>
        </w:rPr>
        <w:t>pro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1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6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8"/>
        </w:rPr>
        <w:t>iet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2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2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8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4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223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wit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op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somce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selec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ons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6"/>
        </w:rPr>
        <w:t>pref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0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0"/>
          <w:w w:val="14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7"/>
        </w:rPr>
        <w:t>ed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8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7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6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1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3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6"/>
          <w:w w:val="104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95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9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2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1"/>
          <w:w w:val="109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9"/>
        </w:rPr>
        <w:t>oo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9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9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9"/>
        </w:rPr>
        <w:t>ng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3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teclm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ogie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82"/>
        </w:rPr>
        <w:t>m·e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2"/>
          <w:w w:val="8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many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ke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fact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compati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lit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equire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4"/>
        </w:rPr>
        <w:t>many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teclm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ogie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must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4"/>
        </w:rPr>
        <w:t>togeth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0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12"/>
        </w:rPr>
        <w:t>r.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54" w:lineRule="auto"/>
        <w:ind w:left="220" w:right="792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three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mai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5"/>
        </w:rPr>
        <w:t>env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2"/>
          <w:w w:val="10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5"/>
        </w:rPr>
        <w:t>onment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2"/>
          <w:w w:val="100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7"/>
        </w:rPr>
        <w:t>infrastmctm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6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95666"/>
          <w:spacing w:val="0"/>
          <w:w w:val="107"/>
        </w:rPr>
        <w:t>;</w:t>
      </w:r>
      <w:r>
        <w:rPr>
          <w:rFonts w:ascii="Times New Roman" w:hAnsi="Times New Roman" w:cs="Times New Roman" w:eastAsia="Times New Roman"/>
          <w:sz w:val="23"/>
          <w:szCs w:val="23"/>
          <w:color w:val="695666"/>
          <w:spacing w:val="4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6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5"/>
        </w:rPr>
        <w:t>developm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0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2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796E79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96E79"/>
          <w:spacing w:val="-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4"/>
        </w:rPr>
        <w:t>preproduc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7"/>
          <w:w w:val="104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796E79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96E79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oducti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5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9"/>
          <w:w w:val="105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9"/>
          <w:w w:val="10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5"/>
        </w:rPr>
        <w:t>ronments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5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2"/>
          <w:w w:val="105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5"/>
        </w:rPr>
        <w:t>reproduc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7"/>
          <w:w w:val="105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0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5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0"/>
          <w:w w:val="104"/>
        </w:rPr>
        <w:t>producti</w:t>
      </w:r>
      <w:r>
        <w:rPr>
          <w:rFonts w:ascii="Times New Roman" w:hAnsi="Times New Roman" w:cs="Times New Roman" w:eastAsia="Times New Roman"/>
          <w:sz w:val="23"/>
          <w:szCs w:val="23"/>
          <w:color w:val="382F3B"/>
          <w:spacing w:val="-11"/>
          <w:w w:val="105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3" w:top="1280" w:bottom="920" w:left="1220" w:right="1220"/>
          <w:pgSz w:w="12240" w:h="15840"/>
        </w:sectPr>
      </w:pPr>
      <w:rPr/>
    </w:p>
    <w:p>
      <w:pPr>
        <w:spacing w:before="75" w:after="0" w:line="254" w:lineRule="auto"/>
        <w:ind w:left="220" w:right="562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6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1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3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11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Vi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6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9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7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ents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Man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serv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8"/>
        </w:rPr>
        <w:t>id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7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8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6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7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thi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get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4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8"/>
        </w:rPr>
        <w:t>hn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5"/>
        </w:rPr>
        <w:t>cal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5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1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itec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inc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6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2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din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os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6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4"/>
        </w:rPr>
        <w:t>below: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590" w:right="-20"/>
        <w:jc w:val="left"/>
        <w:tabs>
          <w:tab w:pos="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tmi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olog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9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5"/>
        </w:rPr>
        <w:t>ver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590" w:right="-20"/>
        <w:jc w:val="left"/>
        <w:tabs>
          <w:tab w:pos="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5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tmi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olog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6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6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oyment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40" w:lineRule="auto"/>
        <w:ind w:left="590" w:right="-20"/>
        <w:jc w:val="left"/>
        <w:tabs>
          <w:tab w:pos="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VU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6"/>
        </w:rPr>
        <w:t>serv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590" w:right="-20"/>
        <w:jc w:val="left"/>
        <w:tabs>
          <w:tab w:pos="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6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3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cati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5"/>
        </w:rPr>
        <w:t>ver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590" w:right="-20"/>
        <w:jc w:val="left"/>
        <w:tabs>
          <w:tab w:pos="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Con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7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"/>
          <w:w w:val="107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3"/>
          <w:w w:val="107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7"/>
          <w:w w:val="107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9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6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40" w:lineRule="auto"/>
        <w:ind w:left="590" w:right="-20"/>
        <w:jc w:val="left"/>
        <w:tabs>
          <w:tab w:pos="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Versi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3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"/>
          <w:w w:val="113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6"/>
          <w:w w:val="113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13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13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9"/>
          <w:w w:val="113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3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20"/>
          <w:w w:val="11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6"/>
        </w:rPr>
        <w:t>serv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590" w:right="-20"/>
        <w:jc w:val="left"/>
        <w:tabs>
          <w:tab w:pos="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2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1"/>
        </w:rPr>
        <w:t>ra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1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20"/>
          <w:w w:val="111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6"/>
        </w:rPr>
        <w:t>serv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590" w:right="-20"/>
        <w:jc w:val="left"/>
        <w:tabs>
          <w:tab w:pos="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SQA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test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5"/>
        </w:rPr>
        <w:t>ver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40" w:lineRule="auto"/>
        <w:ind w:left="590" w:right="-20"/>
        <w:jc w:val="left"/>
        <w:tabs>
          <w:tab w:pos="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Ma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6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6"/>
        </w:rPr>
        <w:t>serv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60" w:lineRule="exact"/>
        <w:ind w:left="590" w:right="-20"/>
        <w:jc w:val="left"/>
        <w:tabs>
          <w:tab w:pos="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60"/>
          <w:position w:val="-1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  <w:position w:val="-1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  <w:position w:val="-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  <w:position w:val="-1"/>
        </w:rPr>
        <w:t>oces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2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8"/>
          <w:position w:val="-1"/>
        </w:rPr>
        <w:t>exe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08"/>
          <w:position w:val="-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8"/>
          <w:position w:val="-1"/>
        </w:rPr>
        <w:t>ut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08"/>
          <w:position w:val="-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08"/>
          <w:position w:val="-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8"/>
          <w:position w:val="-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08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  <w:position w:val="-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  <w:position w:val="-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9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08"/>
          <w:position w:val="-1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3"/>
          <w:w w:val="108"/>
          <w:position w:val="-1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8"/>
          <w:position w:val="-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8"/>
          <w:position w:val="-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"/>
          <w:w w:val="108"/>
          <w:position w:val="-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8"/>
          <w:position w:val="-1"/>
        </w:rPr>
        <w:t>es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8"/>
          <w:position w:val="-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8"/>
          <w:w w:val="108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  <w:position w:val="-1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  <w:position w:val="-1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6"/>
          <w:position w:val="-1"/>
        </w:rPr>
        <w:t>serv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6"/>
          <w:position w:val="-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8"/>
          <w:position w:val="-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pgMar w:header="0" w:footer="723" w:top="1360" w:bottom="920" w:left="1220" w:right="1220"/>
          <w:pgSz w:w="12240" w:h="15840"/>
        </w:sectPr>
      </w:pPr>
      <w:rPr/>
    </w:p>
    <w:p>
      <w:pPr>
        <w:spacing w:before="30" w:after="0" w:line="240" w:lineRule="auto"/>
        <w:ind w:left="230" w:right="-85"/>
        <w:jc w:val="left"/>
        <w:rPr>
          <w:rFonts w:ascii="Courier New" w:hAnsi="Courier New" w:cs="Courier New" w:eastAsia="Courier New"/>
          <w:sz w:val="30"/>
          <w:szCs w:val="30"/>
        </w:rPr>
      </w:pPr>
      <w:rPr/>
      <w:r>
        <w:rPr>
          <w:rFonts w:ascii="Courier New" w:hAnsi="Courier New" w:cs="Courier New" w:eastAsia="Courier New"/>
          <w:sz w:val="30"/>
          <w:szCs w:val="30"/>
          <w:color w:val="2A242B"/>
          <w:spacing w:val="0"/>
          <w:w w:val="67"/>
          <w:b/>
          <w:bCs/>
        </w:rPr>
        <w:t>3.3.1.</w:t>
      </w:r>
      <w:r>
        <w:rPr>
          <w:rFonts w:ascii="Courier New" w:hAnsi="Courier New" w:cs="Courier New" w:eastAsia="Courier New"/>
          <w:sz w:val="30"/>
          <w:szCs w:val="30"/>
          <w:color w:val="000000"/>
          <w:spacing w:val="0"/>
          <w:w w:val="100"/>
        </w:rPr>
      </w:r>
    </w:p>
    <w:p>
      <w:pPr>
        <w:spacing w:before="37" w:after="0" w:line="240" w:lineRule="auto"/>
        <w:ind w:right="-20"/>
        <w:jc w:val="left"/>
        <w:rPr>
          <w:rFonts w:ascii="Arial" w:hAnsi="Arial" w:cs="Arial" w:eastAsia="Arial"/>
          <w:sz w:val="27"/>
          <w:szCs w:val="27"/>
        </w:rPr>
      </w:pPr>
      <w:rPr/>
      <w:r>
        <w:rPr/>
        <w:br w:type="column"/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0"/>
          <w:b/>
          <w:bCs/>
        </w:rPr>
        <w:t>Proces</w:t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7"/>
          <w:szCs w:val="27"/>
          <w:color w:val="2A242B"/>
          <w:spacing w:val="24"/>
          <w:w w:val="100"/>
          <w:b/>
          <w:bCs/>
        </w:rPr>
        <w:t> </w:t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7"/>
          <w:szCs w:val="27"/>
          <w:color w:val="2A242B"/>
          <w:spacing w:val="19"/>
          <w:w w:val="100"/>
          <w:b/>
          <w:bCs/>
        </w:rPr>
        <w:t> </w:t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0"/>
          <w:b/>
          <w:bCs/>
        </w:rPr>
        <w:t>Activit</w:t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7"/>
          <w:szCs w:val="27"/>
          <w:color w:val="2A242B"/>
          <w:spacing w:val="22"/>
          <w:w w:val="100"/>
          <w:b/>
          <w:bCs/>
        </w:rPr>
        <w:t> </w:t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0"/>
          <w:b/>
          <w:bCs/>
        </w:rPr>
        <w:t>Monitoring</w:t>
      </w:r>
      <w:r>
        <w:rPr>
          <w:rFonts w:ascii="Arial" w:hAnsi="Arial" w:cs="Arial" w:eastAsia="Arial"/>
          <w:sz w:val="27"/>
          <w:szCs w:val="27"/>
          <w:color w:val="2A242B"/>
          <w:spacing w:val="51"/>
          <w:w w:val="100"/>
          <w:b/>
          <w:bCs/>
        </w:rPr>
        <w:t> </w:t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0"/>
          <w:b/>
          <w:bCs/>
        </w:rPr>
        <w:t>Serve</w:t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7"/>
          <w:szCs w:val="27"/>
          <w:color w:val="2A242B"/>
          <w:spacing w:val="24"/>
          <w:w w:val="100"/>
          <w:b/>
          <w:bCs/>
        </w:rPr>
        <w:t> </w:t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0"/>
          <w:b/>
          <w:bCs/>
        </w:rPr>
        <w:t>Syste</w:t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7"/>
          <w:szCs w:val="27"/>
          <w:color w:val="2A242B"/>
          <w:spacing w:val="23"/>
          <w:w w:val="100"/>
          <w:b/>
          <w:bCs/>
        </w:rPr>
        <w:t> </w:t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0"/>
          <w:b/>
          <w:bCs/>
        </w:rPr>
        <w:t>Criticalit</w:t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7"/>
          <w:szCs w:val="27"/>
          <w:color w:val="2A242B"/>
          <w:spacing w:val="41"/>
          <w:w w:val="100"/>
          <w:b/>
          <w:bCs/>
        </w:rPr>
        <w:t> </w:t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5"/>
          <w:b/>
          <w:bCs/>
        </w:rPr>
        <w:t>and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</w:rPr>
      </w:r>
    </w:p>
    <w:p>
      <w:pPr>
        <w:spacing w:before="9" w:after="0" w:line="304" w:lineRule="exact"/>
        <w:ind w:right="-20"/>
        <w:jc w:val="left"/>
        <w:rPr>
          <w:rFonts w:ascii="Arial" w:hAnsi="Arial" w:cs="Arial" w:eastAsia="Arial"/>
          <w:sz w:val="27"/>
          <w:szCs w:val="27"/>
        </w:rPr>
      </w:pPr>
      <w:rPr/>
      <w:r>
        <w:rPr>
          <w:rFonts w:ascii="Arial" w:hAnsi="Arial" w:cs="Arial" w:eastAsia="Arial"/>
          <w:sz w:val="27"/>
          <w:szCs w:val="27"/>
          <w:color w:val="2A242B"/>
          <w:spacing w:val="0"/>
          <w:w w:val="100"/>
          <w:b/>
          <w:bCs/>
          <w:position w:val="-1"/>
        </w:rPr>
        <w:t>High</w:t>
      </w:r>
      <w:r>
        <w:rPr>
          <w:rFonts w:ascii="Arial" w:hAnsi="Arial" w:cs="Arial" w:eastAsia="Arial"/>
          <w:sz w:val="27"/>
          <w:szCs w:val="27"/>
          <w:color w:val="2A242B"/>
          <w:spacing w:val="16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3"/>
          <w:b/>
          <w:bCs/>
          <w:position w:val="-1"/>
        </w:rPr>
        <w:t>Availability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20" w:right="1220"/>
          <w:cols w:num="2" w:equalWidth="0">
            <w:col w:w="954" w:space="366"/>
            <w:col w:w="8480"/>
          </w:cols>
        </w:sectPr>
      </w:pPr>
      <w:rPr/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9" w:lineRule="auto"/>
        <w:ind w:left="220" w:right="421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Syst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3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7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Ava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ab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6"/>
        </w:rPr>
        <w:t>designati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4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9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0"/>
        </w:rPr>
        <w:t>tmi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2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AITC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6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4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3"/>
          <w:w w:val="104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4"/>
        </w:rPr>
        <w:t>ir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7"/>
          <w:w w:val="113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4"/>
        </w:rPr>
        <w:t>ts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asso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6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syst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ho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6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6"/>
        </w:rPr>
        <w:t>av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6"/>
        </w:rPr>
        <w:t>la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5"/>
          <w:w w:val="106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6"/>
        </w:rPr>
        <w:t>lit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6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2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scope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AITC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6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6"/>
          <w:w w:val="106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4"/>
        </w:rPr>
        <w:t>cati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"/>
          <w:w w:val="105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specific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2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8"/>
        </w:rPr>
        <w:t>vic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9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8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5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8"/>
        </w:rPr>
        <w:t>evel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8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8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2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7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As)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Vet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fair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4"/>
        </w:rPr>
        <w:t>otocols.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9" w:lineRule="auto"/>
        <w:ind w:left="220" w:right="463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Since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8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5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3"/>
          <w:w w:val="108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5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5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ho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6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AITC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covere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isaste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8"/>
        </w:rPr>
        <w:t>ecov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2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8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6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3"/>
          <w:w w:val="129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5"/>
        </w:rPr>
        <w:t>DR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5"/>
          <w:w w:val="106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2"/>
          <w:w w:val="113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7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3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7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8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5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admi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9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23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acc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3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mti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doe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3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8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ate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5"/>
        </w:rPr>
        <w:t>Recov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33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3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3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Ob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j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ective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RTOs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8"/>
        </w:rPr>
        <w:t>Recov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2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8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5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int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Obje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7"/>
          <w:w w:val="129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6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5"/>
        </w:rPr>
        <w:t>Os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"/>
          <w:w w:val="105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54" w:lineRule="auto"/>
        <w:ind w:left="220" w:right="605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Additi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y,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6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3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cati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doe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aused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9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6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ere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7B70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B707C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uri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oces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4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ord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8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8"/>
        </w:rPr>
        <w:t>ar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5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8"/>
        </w:rPr>
        <w:t>tee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2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4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0"/>
        </w:rPr>
        <w:t>si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8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6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2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5"/>
        </w:rPr>
        <w:t>ba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5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0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1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5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9" w:lineRule="auto"/>
        <w:ind w:left="220" w:right="182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8"/>
        </w:rPr>
        <w:t>op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9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8"/>
        </w:rPr>
        <w:t>al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2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8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5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3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oste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2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hi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AITC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dmin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5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VA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7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terp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1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0"/>
        </w:rPr>
        <w:t>erati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4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23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9"/>
          <w:w w:val="110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O).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C/E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ave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1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0"/>
        </w:rPr>
        <w:t>erati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8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1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4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9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1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4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2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7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7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8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systems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4"/>
        </w:rPr>
        <w:t>ost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6"/>
          <w:w w:val="10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B70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B707C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2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4"/>
          <w:w w:val="12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7B707C"/>
          <w:spacing w:val="0"/>
          <w:w w:val="121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B707C"/>
          <w:spacing w:val="-28"/>
          <w:w w:val="12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esp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4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5"/>
          <w:w w:val="11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7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5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5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ovi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sast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Recov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11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6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6"/>
          <w:w w:val="111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7B707C"/>
          <w:spacing w:val="0"/>
          <w:w w:val="111"/>
        </w:rPr>
        <w:t>/</w:t>
      </w:r>
      <w:r>
        <w:rPr>
          <w:rFonts w:ascii="Times New Roman" w:hAnsi="Times New Roman" w:cs="Times New Roman" w:eastAsia="Times New Roman"/>
          <w:sz w:val="23"/>
          <w:szCs w:val="23"/>
          <w:color w:val="7B707C"/>
          <w:spacing w:val="2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6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5"/>
        </w:rPr>
        <w:t>ntin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6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6"/>
        </w:rPr>
        <w:t>ity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251" w:lineRule="auto"/>
        <w:ind w:left="220" w:right="196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6"/>
        </w:rPr>
        <w:t>Operati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4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Pla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9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9"/>
        </w:rPr>
        <w:t>CO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3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24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9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9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8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7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oce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es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8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6"/>
        </w:rPr>
        <w:t>Ad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7"/>
          <w:w w:val="106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4"/>
        </w:rPr>
        <w:t>tionall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4"/>
          <w:w w:val="105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7B70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B707C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7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6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8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3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"/>
          <w:w w:val="10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4"/>
        </w:rPr>
        <w:t>ts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2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hi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SysA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mi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Mod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relate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tio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7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au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9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8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3"/>
          <w:w w:val="11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1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-21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8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0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3"/>
          <w:w w:val="11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ir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9"/>
          <w:w w:val="11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33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33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3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6"/>
          <w:w w:val="103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6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1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ad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9"/>
        </w:rPr>
        <w:t>ecov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2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9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9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9"/>
        </w:rPr>
        <w:t>ui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2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9"/>
        </w:rPr>
        <w:t>ts;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2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oweve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6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C/E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ret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resp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sib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1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7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ovidin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syst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backu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proce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ser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pe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exis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eq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7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1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2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5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3"/>
          <w:w w:val="109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5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6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5"/>
        </w:rPr>
        <w:t>syst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30" w:right="-20"/>
        <w:jc w:val="left"/>
        <w:tabs>
          <w:tab w:pos="1300" w:val="left"/>
        </w:tabs>
        <w:rPr>
          <w:rFonts w:ascii="Arial" w:hAnsi="Arial" w:cs="Arial" w:eastAsia="Arial"/>
          <w:sz w:val="27"/>
          <w:szCs w:val="27"/>
        </w:rPr>
      </w:pPr>
      <w:rPr/>
      <w:r>
        <w:rPr>
          <w:rFonts w:ascii="Courier New" w:hAnsi="Courier New" w:cs="Courier New" w:eastAsia="Courier New"/>
          <w:sz w:val="30"/>
          <w:szCs w:val="30"/>
          <w:color w:val="2A242B"/>
          <w:spacing w:val="0"/>
          <w:w w:val="67"/>
          <w:b/>
          <w:bCs/>
          <w:position w:val="1"/>
        </w:rPr>
        <w:t>3.3.2.</w:t>
      </w:r>
      <w:r>
        <w:rPr>
          <w:rFonts w:ascii="Courier New" w:hAnsi="Courier New" w:cs="Courier New" w:eastAsia="Courier New"/>
          <w:sz w:val="30"/>
          <w:szCs w:val="30"/>
          <w:color w:val="2A242B"/>
          <w:spacing w:val="0"/>
          <w:w w:val="100"/>
          <w:b/>
          <w:bCs/>
          <w:position w:val="1"/>
        </w:rPr>
        <w:tab/>
      </w:r>
      <w:r>
        <w:rPr>
          <w:rFonts w:ascii="Courier New" w:hAnsi="Courier New" w:cs="Courier New" w:eastAsia="Courier New"/>
          <w:sz w:val="30"/>
          <w:szCs w:val="30"/>
          <w:color w:val="2A242B"/>
          <w:spacing w:val="0"/>
          <w:w w:val="100"/>
          <w:b/>
          <w:bCs/>
          <w:position w:val="1"/>
        </w:rPr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0"/>
          <w:b/>
          <w:bCs/>
          <w:position w:val="0"/>
        </w:rPr>
        <w:t>Special</w:t>
      </w:r>
      <w:r>
        <w:rPr>
          <w:rFonts w:ascii="Arial" w:hAnsi="Arial" w:cs="Arial" w:eastAsia="Arial"/>
          <w:sz w:val="27"/>
          <w:szCs w:val="27"/>
          <w:color w:val="2A242B"/>
          <w:spacing w:val="25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7"/>
          <w:szCs w:val="27"/>
          <w:color w:val="2A242B"/>
          <w:spacing w:val="0"/>
          <w:w w:val="103"/>
          <w:b/>
          <w:bCs/>
          <w:position w:val="0"/>
        </w:rPr>
        <w:t>Technology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  <w:position w:val="0"/>
        </w:rPr>
      </w:r>
    </w:p>
    <w:p>
      <w:pPr>
        <w:spacing w:before="1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5"/>
          <w:w w:val="109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9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3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1"/>
          <w:w w:val="109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9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5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-14"/>
          <w:w w:val="11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8"/>
          <w:w w:val="116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21"/>
          <w:w w:val="116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6"/>
          <w:w w:val="11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1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16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3"/>
          <w:w w:val="11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techn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0"/>
        </w:rPr>
        <w:t>ogy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7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6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0"/>
          <w:w w:val="104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3"/>
          <w:w w:val="104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4"/>
        </w:rPr>
        <w:t>ir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A242B"/>
          <w:spacing w:val="-17"/>
          <w:w w:val="113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D4656"/>
          <w:spacing w:val="0"/>
          <w:w w:val="106"/>
        </w:rPr>
        <w:t>ents.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97" w:after="0" w:line="240" w:lineRule="auto"/>
        <w:ind w:left="2590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65.5pt;margin-top:18.486719pt;width:481.5pt;height:40.5pt;mso-position-horizontal-relative:page;mso-position-vertical-relative:paragraph;z-index:-10754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380" w:hRule="exact"/>
                    </w:trPr>
                    <w:tc>
                      <w:tcPr>
                        <w:tcW w:w="244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A242B"/>
                            <w:spacing w:val="0"/>
                            <w:w w:val="100"/>
                            <w:b/>
                            <w:bCs/>
                          </w:rPr>
                          <w:t>Special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A242B"/>
                            <w:spacing w:val="25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A242B"/>
                            <w:spacing w:val="0"/>
                            <w:w w:val="105"/>
                            <w:b/>
                            <w:bCs/>
                          </w:rPr>
                          <w:t>Technology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22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A242B"/>
                            <w:spacing w:val="0"/>
                            <w:w w:val="105"/>
                            <w:b/>
                            <w:bCs/>
                          </w:rPr>
                          <w:t>Description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21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A242B"/>
                            <w:spacing w:val="0"/>
                            <w:w w:val="100"/>
                            <w:b/>
                            <w:bCs/>
                          </w:rPr>
                          <w:t>Notional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A242B"/>
                            <w:spacing w:val="22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A242B"/>
                            <w:spacing w:val="0"/>
                            <w:w w:val="106"/>
                            <w:b/>
                            <w:bCs/>
                          </w:rPr>
                          <w:t>Location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71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A242B"/>
                            <w:spacing w:val="0"/>
                            <w:w w:val="100"/>
                            <w:b/>
                            <w:bCs/>
                          </w:rPr>
                          <w:t>TR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A242B"/>
                            <w:spacing w:val="0"/>
                            <w:w w:val="100"/>
                            <w:b/>
                            <w:bCs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A242B"/>
                            <w:spacing w:val="21"/>
                            <w:w w:val="100"/>
                            <w:b/>
                            <w:bCs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A242B"/>
                            <w:spacing w:val="0"/>
                            <w:w w:val="105"/>
                            <w:b/>
                            <w:bCs/>
                          </w:rPr>
                          <w:t>Status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390" w:hRule="exact"/>
                    </w:trPr>
                    <w:tc>
                      <w:tcPr>
                        <w:tcW w:w="244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17" w:after="0" w:line="240" w:lineRule="auto"/>
                          <w:ind w:left="11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A242B"/>
                            <w:spacing w:val="-34"/>
                            <w:w w:val="86"/>
                          </w:rPr>
                          <w:t>N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4D4656"/>
                            <w:spacing w:val="0"/>
                            <w:w w:val="73"/>
                          </w:rPr>
                          <w:t>/A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22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17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413644"/>
                            <w:spacing w:val="0"/>
                            <w:w w:val="73"/>
                          </w:rPr>
                          <w:t>N/A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21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17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413644"/>
                            <w:spacing w:val="0"/>
                            <w:w w:val="73"/>
                          </w:rPr>
                          <w:t>N/A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71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17" w:after="0" w:line="240" w:lineRule="auto"/>
                          <w:ind w:left="11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413644"/>
                            <w:spacing w:val="0"/>
                            <w:w w:val="73"/>
                          </w:rPr>
                          <w:t>N/A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Arial" w:hAnsi="Arial" w:cs="Arial" w:eastAsia="Arial"/>
          <w:sz w:val="21"/>
          <w:szCs w:val="21"/>
          <w:color w:val="2A242B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1"/>
          <w:szCs w:val="21"/>
          <w:color w:val="2A242B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1"/>
          <w:szCs w:val="21"/>
          <w:color w:val="2A242B"/>
          <w:spacing w:val="0"/>
          <w:w w:val="100"/>
          <w:b/>
          <w:bCs/>
        </w:rPr>
        <w:t>b</w:t>
      </w:r>
      <w:r>
        <w:rPr>
          <w:rFonts w:ascii="Arial" w:hAnsi="Arial" w:cs="Arial" w:eastAsia="Arial"/>
          <w:sz w:val="21"/>
          <w:szCs w:val="21"/>
          <w:color w:val="2A242B"/>
          <w:spacing w:val="-2"/>
          <w:w w:val="100"/>
          <w:b/>
          <w:bCs/>
        </w:rPr>
        <w:t>l</w:t>
      </w:r>
      <w:r>
        <w:rPr>
          <w:rFonts w:ascii="Times New Roman" w:hAnsi="Times New Roman" w:cs="Times New Roman" w:eastAsia="Times New Roman"/>
          <w:sz w:val="26"/>
          <w:szCs w:val="26"/>
          <w:color w:val="2A242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6"/>
          <w:szCs w:val="26"/>
          <w:color w:val="2A242B"/>
          <w:spacing w:val="3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A242B"/>
          <w:spacing w:val="0"/>
          <w:w w:val="108"/>
          <w:b/>
          <w:bCs/>
        </w:rPr>
        <w:t>2</w:t>
      </w:r>
      <w:r>
        <w:rPr>
          <w:rFonts w:ascii="Arial" w:hAnsi="Arial" w:cs="Arial" w:eastAsia="Arial"/>
          <w:sz w:val="21"/>
          <w:szCs w:val="21"/>
          <w:color w:val="2A242B"/>
          <w:spacing w:val="8"/>
          <w:w w:val="108"/>
          <w:b/>
          <w:bCs/>
        </w:rPr>
        <w:t>1</w:t>
      </w:r>
      <w:r>
        <w:rPr>
          <w:rFonts w:ascii="Arial" w:hAnsi="Arial" w:cs="Arial" w:eastAsia="Arial"/>
          <w:sz w:val="21"/>
          <w:szCs w:val="21"/>
          <w:color w:val="2A242B"/>
          <w:spacing w:val="9"/>
          <w:w w:val="189"/>
          <w:position w:val="1"/>
        </w:rPr>
        <w:t>:</w:t>
      </w:r>
      <w:r>
        <w:rPr>
          <w:rFonts w:ascii="Arial" w:hAnsi="Arial" w:cs="Arial" w:eastAsia="Arial"/>
          <w:sz w:val="21"/>
          <w:szCs w:val="21"/>
          <w:color w:val="2A242B"/>
          <w:spacing w:val="-52"/>
          <w:w w:val="114"/>
          <w:b/>
          <w:bCs/>
          <w:position w:val="0"/>
        </w:rPr>
        <w:t>S</w:t>
      </w:r>
      <w:r>
        <w:rPr>
          <w:rFonts w:ascii="Arial" w:hAnsi="Arial" w:cs="Arial" w:eastAsia="Arial"/>
          <w:sz w:val="21"/>
          <w:szCs w:val="21"/>
          <w:color w:val="2A242B"/>
          <w:spacing w:val="0"/>
          <w:w w:val="94"/>
          <w:b/>
          <w:bCs/>
          <w:position w:val="1"/>
        </w:rPr>
        <w:t>ipec</w:t>
      </w:r>
      <w:r>
        <w:rPr>
          <w:rFonts w:ascii="Arial" w:hAnsi="Arial" w:cs="Arial" w:eastAsia="Arial"/>
          <w:sz w:val="21"/>
          <w:szCs w:val="21"/>
          <w:color w:val="2A242B"/>
          <w:spacing w:val="-73"/>
          <w:w w:val="95"/>
          <w:b/>
          <w:bCs/>
          <w:position w:val="1"/>
        </w:rPr>
        <w:t>1</w:t>
      </w:r>
      <w:r>
        <w:rPr>
          <w:rFonts w:ascii="Arial" w:hAnsi="Arial" w:cs="Arial" w:eastAsia="Arial"/>
          <w:sz w:val="21"/>
          <w:szCs w:val="21"/>
          <w:color w:val="2A242B"/>
          <w:spacing w:val="-8"/>
          <w:w w:val="142"/>
          <w:position w:val="4"/>
        </w:rPr>
        <w:t>.</w:t>
      </w:r>
      <w:r>
        <w:rPr>
          <w:rFonts w:ascii="Arial" w:hAnsi="Arial" w:cs="Arial" w:eastAsia="Arial"/>
          <w:sz w:val="21"/>
          <w:szCs w:val="21"/>
          <w:color w:val="2A242B"/>
          <w:spacing w:val="4"/>
          <w:w w:val="95"/>
          <w:b/>
          <w:bCs/>
          <w:position w:val="1"/>
        </w:rPr>
        <w:t>a</w:t>
      </w:r>
      <w:r>
        <w:rPr>
          <w:rFonts w:ascii="Arial" w:hAnsi="Arial" w:cs="Arial" w:eastAsia="Arial"/>
          <w:sz w:val="21"/>
          <w:szCs w:val="21"/>
          <w:color w:val="2A242B"/>
          <w:spacing w:val="0"/>
          <w:w w:val="142"/>
          <w:b/>
          <w:bCs/>
          <w:position w:val="4"/>
        </w:rPr>
        <w:t>I</w:t>
      </w:r>
      <w:r>
        <w:rPr>
          <w:rFonts w:ascii="Arial" w:hAnsi="Arial" w:cs="Arial" w:eastAsia="Arial"/>
          <w:sz w:val="21"/>
          <w:szCs w:val="21"/>
          <w:color w:val="2A242B"/>
          <w:spacing w:val="-12"/>
          <w:w w:val="142"/>
          <w:b/>
          <w:bCs/>
          <w:position w:val="4"/>
        </w:rPr>
        <w:t>T</w:t>
      </w:r>
      <w:r>
        <w:rPr>
          <w:rFonts w:ascii="Arial" w:hAnsi="Arial" w:cs="Arial" w:eastAsia="Arial"/>
          <w:sz w:val="21"/>
          <w:szCs w:val="21"/>
          <w:color w:val="2A242B"/>
          <w:spacing w:val="0"/>
          <w:w w:val="104"/>
          <w:b/>
          <w:bCs/>
          <w:position w:val="1"/>
        </w:rPr>
        <w:t>e</w:t>
      </w:r>
      <w:r>
        <w:rPr>
          <w:rFonts w:ascii="Arial" w:hAnsi="Arial" w:cs="Arial" w:eastAsia="Arial"/>
          <w:sz w:val="21"/>
          <w:szCs w:val="21"/>
          <w:color w:val="2A242B"/>
          <w:spacing w:val="7"/>
          <w:w w:val="104"/>
          <w:b/>
          <w:bCs/>
          <w:position w:val="1"/>
        </w:rPr>
        <w:t>c</w:t>
      </w:r>
      <w:r>
        <w:rPr>
          <w:rFonts w:ascii="Arial" w:hAnsi="Arial" w:cs="Arial" w:eastAsia="Arial"/>
          <w:sz w:val="21"/>
          <w:szCs w:val="21"/>
          <w:color w:val="2A242B"/>
          <w:spacing w:val="-18"/>
          <w:w w:val="110"/>
          <w:b/>
          <w:bCs/>
          <w:position w:val="4"/>
        </w:rPr>
        <w:t>h</w:t>
      </w:r>
      <w:r>
        <w:rPr>
          <w:rFonts w:ascii="Arial" w:hAnsi="Arial" w:cs="Arial" w:eastAsia="Arial"/>
          <w:sz w:val="21"/>
          <w:szCs w:val="21"/>
          <w:color w:val="2A242B"/>
          <w:spacing w:val="0"/>
          <w:w w:val="110"/>
          <w:b/>
          <w:bCs/>
          <w:position w:val="1"/>
        </w:rPr>
        <w:t>no</w:t>
      </w:r>
      <w:r>
        <w:rPr>
          <w:rFonts w:ascii="Arial" w:hAnsi="Arial" w:cs="Arial" w:eastAsia="Arial"/>
          <w:sz w:val="21"/>
          <w:szCs w:val="21"/>
          <w:color w:val="2A242B"/>
          <w:spacing w:val="-7"/>
          <w:w w:val="100"/>
          <w:b/>
          <w:bCs/>
          <w:position w:val="1"/>
        </w:rPr>
        <w:t> </w:t>
      </w:r>
      <w:r>
        <w:rPr>
          <w:rFonts w:ascii="Arial" w:hAnsi="Arial" w:cs="Arial" w:eastAsia="Arial"/>
          <w:sz w:val="21"/>
          <w:szCs w:val="21"/>
          <w:color w:val="2A242B"/>
          <w:spacing w:val="0"/>
          <w:w w:val="100"/>
          <w:b/>
          <w:bCs/>
          <w:position w:val="1"/>
        </w:rPr>
        <w:t>ogy</w:t>
      </w:r>
      <w:r>
        <w:rPr>
          <w:rFonts w:ascii="Arial" w:hAnsi="Arial" w:cs="Arial" w:eastAsia="Arial"/>
          <w:sz w:val="21"/>
          <w:szCs w:val="21"/>
          <w:color w:val="2A242B"/>
          <w:spacing w:val="27"/>
          <w:w w:val="100"/>
          <w:b/>
          <w:bCs/>
          <w:position w:val="1"/>
        </w:rPr>
        <w:t> </w:t>
      </w:r>
      <w:r>
        <w:rPr>
          <w:rFonts w:ascii="Arial" w:hAnsi="Arial" w:cs="Arial" w:eastAsia="Arial"/>
          <w:sz w:val="21"/>
          <w:szCs w:val="21"/>
          <w:color w:val="2A242B"/>
          <w:spacing w:val="-18"/>
          <w:w w:val="104"/>
          <w:b/>
          <w:bCs/>
          <w:position w:val="0"/>
        </w:rPr>
        <w:t>R</w:t>
      </w:r>
      <w:r>
        <w:rPr>
          <w:rFonts w:ascii="Arial" w:hAnsi="Arial" w:cs="Arial" w:eastAsia="Arial"/>
          <w:sz w:val="21"/>
          <w:szCs w:val="21"/>
          <w:color w:val="2A242B"/>
          <w:spacing w:val="0"/>
          <w:w w:val="102"/>
          <w:b/>
          <w:bCs/>
          <w:position w:val="1"/>
        </w:rPr>
        <w:t>eqUireme</w:t>
      </w:r>
      <w:r>
        <w:rPr>
          <w:rFonts w:ascii="Arial" w:hAnsi="Arial" w:cs="Arial" w:eastAsia="Arial"/>
          <w:sz w:val="21"/>
          <w:szCs w:val="21"/>
          <w:color w:val="2A242B"/>
          <w:spacing w:val="-7"/>
          <w:w w:val="102"/>
          <w:b/>
          <w:bCs/>
          <w:position w:val="1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A242B"/>
          <w:spacing w:val="-12"/>
          <w:w w:val="109"/>
          <w:b/>
          <w:bCs/>
          <w:position w:val="0"/>
        </w:rPr>
        <w:t>t</w:t>
      </w:r>
      <w:r>
        <w:rPr>
          <w:rFonts w:ascii="Arial" w:hAnsi="Arial" w:cs="Arial" w:eastAsia="Arial"/>
          <w:sz w:val="21"/>
          <w:szCs w:val="21"/>
          <w:color w:val="2A242B"/>
          <w:spacing w:val="0"/>
          <w:w w:val="108"/>
          <w:b/>
          <w:bCs/>
          <w:position w:val="1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20" w:right="1220"/>
        </w:sectPr>
      </w:pPr>
      <w:rPr/>
    </w:p>
    <w:p>
      <w:pPr>
        <w:spacing w:before="57" w:after="0" w:line="240" w:lineRule="auto"/>
        <w:ind w:left="230" w:right="-20"/>
        <w:jc w:val="left"/>
        <w:tabs>
          <w:tab w:pos="130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42123"/>
          <w:spacing w:val="0"/>
          <w:w w:val="100"/>
          <w:b/>
          <w:bCs/>
        </w:rPr>
        <w:t>3.3.3.</w:t>
      </w:r>
      <w:r>
        <w:rPr>
          <w:rFonts w:ascii="Arial" w:hAnsi="Arial" w:cs="Arial" w:eastAsia="Arial"/>
          <w:sz w:val="28"/>
          <w:szCs w:val="28"/>
          <w:color w:val="242123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42123"/>
          <w:spacing w:val="0"/>
          <w:w w:val="100"/>
          <w:b/>
          <w:bCs/>
        </w:rPr>
        <w:t>Technolog</w:t>
      </w:r>
      <w:r>
        <w:rPr>
          <w:rFonts w:ascii="Arial" w:hAnsi="Arial" w:cs="Arial" w:eastAsia="Arial"/>
          <w:sz w:val="28"/>
          <w:szCs w:val="28"/>
          <w:color w:val="242123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8"/>
          <w:szCs w:val="28"/>
          <w:color w:val="242123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42123"/>
          <w:spacing w:val="0"/>
          <w:w w:val="100"/>
          <w:b/>
          <w:bCs/>
        </w:rPr>
        <w:t>Locations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90" w:after="0" w:line="290" w:lineRule="atLeast"/>
        <w:ind w:left="220" w:right="545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15"/>
          <w:w w:val="109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9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3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1"/>
          <w:w w:val="109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9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5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00"/>
        </w:rPr>
        <w:t>tab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7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11"/>
          <w:w w:val="112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12"/>
        </w:rPr>
        <w:t>ows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22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3634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3"/>
          <w:szCs w:val="23"/>
          <w:color w:val="4B3634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3634"/>
          <w:spacing w:val="-4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10"/>
        </w:rPr>
        <w:t>oc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4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16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14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24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0"/>
          <w:w w:val="113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13"/>
        </w:rPr>
        <w:t>une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4"/>
          <w:w w:val="113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13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3"/>
          <w:w w:val="11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3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1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17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2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09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7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19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5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2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09"/>
        </w:rPr>
        <w:t>hit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8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2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09"/>
        </w:rPr>
        <w:t>ture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4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4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09"/>
        </w:rPr>
        <w:t>nd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-13"/>
          <w:w w:val="111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2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3"/>
          <w:w w:val="11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7"/>
          <w:w w:val="111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62F3B"/>
          <w:spacing w:val="0"/>
          <w:w w:val="111"/>
        </w:rPr>
        <w:t>e.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8" w:lineRule="exact"/>
        <w:ind w:left="2300" w:right="-20"/>
        <w:jc w:val="left"/>
        <w:tabs>
          <w:tab w:pos="5800" w:val="left"/>
        </w:tabs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65.5pt;margin-top:1.317871pt;width:481pt;height:197pt;mso-position-horizontal-relative:page;mso-position-vertical-relative:paragraph;z-index:-10753" coordorigin="1310,26" coordsize="9620,3940">
            <v:shape style="position:absolute;left:4460;top:26;width:2540;height:3940" type="#_x0000_t75">
              <v:imagedata r:id="rId35" o:title=""/>
            </v:shape>
            <v:group style="position:absolute;left:1320;top:256;width:3160;height:2" coordorigin="1320,256" coordsize="3160,2">
              <v:shape style="position:absolute;left:1320;top:256;width:3160;height:2" coordorigin="1320,256" coordsize="3160,0" path="m1320,256l4480,256e" filled="f" stroked="t" strokeweight="1pt" strokecolor="#1F1C1F">
                <v:path arrowok="t"/>
              </v:shape>
            </v:group>
            <v:group style="position:absolute;left:1330;top:246;width:2;height:3470" coordorigin="1330,246" coordsize="2,3470">
              <v:shape style="position:absolute;left:1330;top:246;width:2;height:3470" coordorigin="1330,246" coordsize="0,3470" path="m1330,3716l1330,246e" filled="f" stroked="t" strokeweight="1pt" strokecolor="#231F1F">
                <v:path arrowok="t"/>
              </v:shape>
            </v:group>
            <v:group style="position:absolute;left:1320;top:1021;width:3160;height:2" coordorigin="1320,1021" coordsize="3160,2">
              <v:shape style="position:absolute;left:1320;top:1021;width:3160;height:2" coordorigin="1320,1021" coordsize="3160,0" path="m1320,1021l4480,1021e" filled="f" stroked="t" strokeweight=".5pt" strokecolor="#1F1C1F">
                <v:path arrowok="t"/>
              </v:shape>
            </v:group>
            <v:group style="position:absolute;left:10910;top:246;width:2;height:3470" coordorigin="10910,246" coordsize="2,3470">
              <v:shape style="position:absolute;left:10910;top:246;width:2;height:3470" coordorigin="10910,246" coordsize="0,3470" path="m10910,3716l10910,246e" filled="f" stroked="t" strokeweight="1pt" strokecolor="#231F1F">
                <v:path arrowok="t"/>
              </v:shape>
            </v:group>
            <v:group style="position:absolute;left:6980;top:1021;width:3940;height:2" coordorigin="6980,1021" coordsize="3940,2">
              <v:shape style="position:absolute;left:6980;top:1021;width:3940;height:2" coordorigin="6980,1021" coordsize="3940,0" path="m6980,1021l10920,1021e" filled="f" stroked="t" strokeweight=".5pt" strokecolor="#1F1C1F">
                <v:path arrowok="t"/>
              </v:shape>
            </v:group>
            <v:group style="position:absolute;left:1320;top:1406;width:3160;height:2" coordorigin="1320,1406" coordsize="3160,2">
              <v:shape style="position:absolute;left:1320;top:1406;width:3160;height:2" coordorigin="1320,1406" coordsize="3160,0" path="m1320,1406l4480,1406e" filled="f" stroked="t" strokeweight="1pt" strokecolor="#908C8C">
                <v:path arrowok="t"/>
              </v:shape>
            </v:group>
            <v:group style="position:absolute;left:6980;top:1406;width:3940;height:2" coordorigin="6980,1406" coordsize="3940,2">
              <v:shape style="position:absolute;left:6980;top:1406;width:3940;height:2" coordorigin="6980,1406" coordsize="3940,0" path="m6980,1406l10920,1406e" filled="f" stroked="t" strokeweight="1pt" strokecolor="#908C8C">
                <v:path arrowok="t"/>
              </v:shape>
            </v:group>
            <v:group style="position:absolute;left:1320;top:1791;width:3160;height:2" coordorigin="1320,1791" coordsize="3160,2">
              <v:shape style="position:absolute;left:1320;top:1791;width:3160;height:2" coordorigin="1320,1791" coordsize="3160,0" path="m1320,1791l4480,1791e" filled="f" stroked="t" strokeweight=".5pt" strokecolor="#1F1C1F">
                <v:path arrowok="t"/>
              </v:shape>
            </v:group>
            <v:group style="position:absolute;left:6980;top:1791;width:3940;height:2" coordorigin="6980,1791" coordsize="3940,2">
              <v:shape style="position:absolute;left:6980;top:1791;width:3940;height:2" coordorigin="6980,1791" coordsize="3940,0" path="m6980,1791l10920,1791e" filled="f" stroked="t" strokeweight=".5pt" strokecolor="#1F1C1F">
                <v:path arrowok="t"/>
              </v:shape>
            </v:group>
            <v:group style="position:absolute;left:1320;top:2171;width:3160;height:2" coordorigin="1320,2171" coordsize="3160,2">
              <v:shape style="position:absolute;left:1320;top:2171;width:3160;height:2" coordorigin="1320,2171" coordsize="3160,0" path="m1320,2171l4480,2171e" filled="f" stroked="t" strokeweight=".5pt" strokecolor="#1F1C1F">
                <v:path arrowok="t"/>
              </v:shape>
            </v:group>
            <v:group style="position:absolute;left:6980;top:2171;width:3940;height:2" coordorigin="6980,2171" coordsize="3940,2">
              <v:shape style="position:absolute;left:6980;top:2171;width:3940;height:2" coordorigin="6980,2171" coordsize="3940,0" path="m6980,2171l10920,2171e" filled="f" stroked="t" strokeweight=".5pt" strokecolor="#1F1C1F">
                <v:path arrowok="t"/>
              </v:shape>
            </v:group>
            <v:group style="position:absolute;left:1320;top:2556;width:3160;height:2" coordorigin="1320,2556" coordsize="3160,2">
              <v:shape style="position:absolute;left:1320;top:2556;width:3160;height:2" coordorigin="1320,2556" coordsize="3160,0" path="m1320,2556l4480,2556e" filled="f" stroked="t" strokeweight="1pt" strokecolor="#747070">
                <v:path arrowok="t"/>
              </v:shape>
            </v:group>
            <v:group style="position:absolute;left:6980;top:2556;width:3940;height:2" coordorigin="6980,2556" coordsize="3940,2">
              <v:shape style="position:absolute;left:6980;top:2556;width:3940;height:2" coordorigin="6980,2556" coordsize="3940,0" path="m6980,2556l10920,2556e" filled="f" stroked="t" strokeweight="1pt" strokecolor="#747070">
                <v:path arrowok="t"/>
              </v:shape>
            </v:group>
            <v:group style="position:absolute;left:1320;top:2936;width:3160;height:2" coordorigin="1320,2936" coordsize="3160,2">
              <v:shape style="position:absolute;left:1320;top:2936;width:3160;height:2" coordorigin="1320,2936" coordsize="3160,0" path="m1320,2936l4480,2936e" filled="f" stroked="t" strokeweight="1pt" strokecolor="#747070">
                <v:path arrowok="t"/>
              </v:shape>
            </v:group>
            <v:group style="position:absolute;left:6980;top:2936;width:3940;height:2" coordorigin="6980,2936" coordsize="3940,2">
              <v:shape style="position:absolute;left:6980;top:2936;width:3940;height:2" coordorigin="6980,2936" coordsize="3940,0" path="m6980,2936l10920,2936e" filled="f" stroked="t" strokeweight="1pt" strokecolor="#747070">
                <v:path arrowok="t"/>
              </v:shape>
            </v:group>
            <v:group style="position:absolute;left:1320;top:3321;width:3160;height:2" coordorigin="1320,3321" coordsize="3160,2">
              <v:shape style="position:absolute;left:1320;top:3321;width:3160;height:2" coordorigin="1320,3321" coordsize="3160,0" path="m1320,3321l4480,3321e" filled="f" stroked="t" strokeweight=".5pt" strokecolor="#1F1C1F">
                <v:path arrowok="t"/>
              </v:shape>
            </v:group>
            <v:group style="position:absolute;left:6980;top:3321;width:3940;height:2" coordorigin="6980,3321" coordsize="3940,2">
              <v:shape style="position:absolute;left:6980;top:3321;width:3940;height:2" coordorigin="6980,3321" coordsize="3940,0" path="m6980,3321l10920,3321e" filled="f" stroked="t" strokeweight=".5pt" strokecolor="#1F1C1F">
                <v:path arrowok="t"/>
              </v:shape>
            </v:group>
            <v:group style="position:absolute;left:1320;top:3706;width:3160;height:2" coordorigin="1320,3706" coordsize="3160,2">
              <v:shape style="position:absolute;left:1320;top:3706;width:3160;height:2" coordorigin="1320,3706" coordsize="3160,0" path="m1320,3706l4480,3706e" filled="f" stroked="t" strokeweight="1pt" strokecolor="#1F1C1F">
                <v:path arrowok="t"/>
              </v:shape>
            </v:group>
            <v:group style="position:absolute;left:6980;top:3706;width:3940;height:2" coordorigin="6980,3706" coordsize="3940,2">
              <v:shape style="position:absolute;left:6980;top:3706;width:3940;height:2" coordorigin="6980,3706" coordsize="3940,0" path="m6980,3706l10920,3706e" filled="f" stroked="t" strokeweight="1pt" strokecolor="#1F1C1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15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-1"/>
        </w:rPr>
        <w:t>22</w:t>
      </w:r>
      <w:r>
        <w:rPr>
          <w:rFonts w:ascii="Arial" w:hAnsi="Arial" w:cs="Arial" w:eastAsia="Arial"/>
          <w:sz w:val="22"/>
          <w:szCs w:val="22"/>
          <w:color w:val="362F3B"/>
          <w:spacing w:val="-46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-1"/>
        </w:rPr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  <w:position w:val="-1"/>
        </w:rPr>
        <w:t>Locatio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242123"/>
          <w:spacing w:val="-7"/>
          <w:w w:val="109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  <w:position w:val="-1"/>
        </w:rPr>
        <w:t>Details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pgMar w:header="0" w:footer="723" w:top="1380" w:bottom="920" w:left="1220" w:right="1220"/>
          <w:pgSz w:w="12240" w:h="15840"/>
        </w:sectPr>
      </w:pPr>
      <w:rPr/>
    </w:p>
    <w:p>
      <w:pPr>
        <w:spacing w:before="62" w:after="0" w:line="240" w:lineRule="auto"/>
        <w:ind w:left="220" w:right="-78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7"/>
        </w:rPr>
        <w:t>Technolog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7"/>
        </w:rPr>
        <w:t>y</w:t>
      </w:r>
      <w:r>
        <w:rPr>
          <w:rFonts w:ascii="Arial" w:hAnsi="Arial" w:cs="Arial" w:eastAsia="Arial"/>
          <w:sz w:val="22"/>
          <w:szCs w:val="22"/>
          <w:color w:val="242123"/>
          <w:spacing w:val="3"/>
          <w:w w:val="107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7"/>
        </w:rPr>
        <w:t>Component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67" w:after="0" w:line="248" w:lineRule="exact"/>
        <w:ind w:left="23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-1"/>
        </w:rPr>
        <w:t>Production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62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br w:type="column"/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5"/>
        </w:rPr>
        <w:t>Usage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20" w:right="1220"/>
          <w:cols w:num="2" w:equalWidth="0">
            <w:col w:w="2744" w:space="3096"/>
            <w:col w:w="3960"/>
          </w:cols>
        </w:sectPr>
      </w:pPr>
      <w:rPr/>
    </w:p>
    <w:p>
      <w:pPr>
        <w:spacing w:before="0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32" w:after="0" w:line="240" w:lineRule="auto"/>
        <w:ind w:left="220" w:right="-20"/>
        <w:jc w:val="left"/>
        <w:tabs>
          <w:tab w:pos="584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362F3B"/>
        </w:rPr>
        <w:t>Worksta</w:t>
      </w:r>
      <w:r>
        <w:rPr>
          <w:rFonts w:ascii="Arial" w:hAnsi="Arial" w:cs="Arial" w:eastAsia="Arial"/>
          <w:sz w:val="22"/>
          <w:szCs w:val="22"/>
          <w:color w:val="362F3B"/>
          <w:spacing w:val="-8"/>
        </w:rPr>
        <w:t>t</w:t>
      </w:r>
      <w:r>
        <w:rPr>
          <w:rFonts w:ascii="Arial" w:hAnsi="Arial" w:cs="Arial" w:eastAsia="Arial"/>
          <w:sz w:val="22"/>
          <w:szCs w:val="22"/>
          <w:color w:val="6E4934"/>
          <w:spacing w:val="-13"/>
          <w:w w:val="155"/>
        </w:rPr>
        <w:t>i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</w:rPr>
        <w:t>ons</w:t>
        <w:tab/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</w:rPr>
        <w:t>12</w:t>
      </w:r>
      <w:r>
        <w:rPr>
          <w:rFonts w:ascii="Arial" w:hAnsi="Arial" w:cs="Arial" w:eastAsia="Arial"/>
          <w:sz w:val="22"/>
          <w:szCs w:val="22"/>
          <w:color w:val="362F3B"/>
          <w:spacing w:val="-16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362F3B"/>
          <w:spacing w:val="0"/>
          <w:w w:val="100"/>
        </w:rPr>
        <w:t>X</w:t>
      </w:r>
      <w:r>
        <w:rPr>
          <w:rFonts w:ascii="Arial" w:hAnsi="Arial" w:cs="Arial" w:eastAsia="Arial"/>
          <w:sz w:val="17"/>
          <w:szCs w:val="17"/>
          <w:color w:val="362F3B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5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20" w:right="-20"/>
        <w:jc w:val="left"/>
        <w:tabs>
          <w:tab w:pos="58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Arial" w:hAnsi="Arial" w:cs="Arial" w:eastAsia="Arial"/>
          <w:sz w:val="22"/>
          <w:szCs w:val="22"/>
          <w:color w:val="362F3B"/>
          <w:w w:val="101"/>
          <w:position w:val="1"/>
        </w:rPr>
        <w:t>Spe</w:t>
      </w:r>
      <w:r>
        <w:rPr>
          <w:rFonts w:ascii="Arial" w:hAnsi="Arial" w:cs="Arial" w:eastAsia="Arial"/>
          <w:sz w:val="22"/>
          <w:szCs w:val="22"/>
          <w:color w:val="362F3B"/>
          <w:spacing w:val="-8"/>
          <w:w w:val="102"/>
          <w:position w:val="1"/>
        </w:rPr>
        <w:t>c</w:t>
      </w:r>
      <w:r>
        <w:rPr>
          <w:rFonts w:ascii="Arial" w:hAnsi="Arial" w:cs="Arial" w:eastAsia="Arial"/>
          <w:sz w:val="22"/>
          <w:szCs w:val="22"/>
          <w:color w:val="6E4934"/>
          <w:spacing w:val="-4"/>
          <w:w w:val="103"/>
          <w:position w:val="1"/>
        </w:rPr>
        <w:t>i</w:t>
      </w:r>
      <w:r>
        <w:rPr>
          <w:rFonts w:ascii="Arial" w:hAnsi="Arial" w:cs="Arial" w:eastAsia="Arial"/>
          <w:sz w:val="22"/>
          <w:szCs w:val="22"/>
          <w:color w:val="362F3B"/>
          <w:spacing w:val="-5"/>
          <w:w w:val="105"/>
          <w:position w:val="1"/>
        </w:rPr>
        <w:t>a</w:t>
      </w:r>
      <w:r>
        <w:rPr>
          <w:rFonts w:ascii="Arial" w:hAnsi="Arial" w:cs="Arial" w:eastAsia="Arial"/>
          <w:sz w:val="22"/>
          <w:szCs w:val="22"/>
          <w:color w:val="283656"/>
          <w:spacing w:val="0"/>
          <w:w w:val="155"/>
          <w:position w:val="1"/>
        </w:rPr>
        <w:t>l</w:t>
      </w:r>
      <w:r>
        <w:rPr>
          <w:rFonts w:ascii="Arial" w:hAnsi="Arial" w:cs="Arial" w:eastAsia="Arial"/>
          <w:sz w:val="22"/>
          <w:szCs w:val="22"/>
          <w:color w:val="283656"/>
          <w:spacing w:val="-31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4B3634"/>
          <w:spacing w:val="0"/>
          <w:w w:val="100"/>
          <w:position w:val="1"/>
        </w:rPr>
        <w:t>H</w:t>
      </w:r>
      <w:r>
        <w:rPr>
          <w:rFonts w:ascii="Arial" w:hAnsi="Arial" w:cs="Arial" w:eastAsia="Arial"/>
          <w:sz w:val="22"/>
          <w:szCs w:val="22"/>
          <w:color w:val="4B3634"/>
          <w:spacing w:val="-5"/>
          <w:w w:val="100"/>
          <w:position w:val="1"/>
        </w:rPr>
        <w:t>a</w:t>
      </w:r>
      <w:r>
        <w:rPr>
          <w:rFonts w:ascii="Arial" w:hAnsi="Arial" w:cs="Arial" w:eastAsia="Arial"/>
          <w:sz w:val="22"/>
          <w:szCs w:val="22"/>
          <w:color w:val="283656"/>
          <w:spacing w:val="-6"/>
          <w:w w:val="100"/>
          <w:position w:val="1"/>
        </w:rPr>
        <w:t>r</w:t>
      </w:r>
      <w:r>
        <w:rPr>
          <w:rFonts w:ascii="Arial" w:hAnsi="Arial" w:cs="Arial" w:eastAsia="Arial"/>
          <w:sz w:val="22"/>
          <w:szCs w:val="22"/>
          <w:color w:val="4B3634"/>
          <w:spacing w:val="-7"/>
          <w:w w:val="100"/>
          <w:position w:val="1"/>
        </w:rPr>
        <w:t>d</w:t>
      </w:r>
      <w:r>
        <w:rPr>
          <w:rFonts w:ascii="Arial" w:hAnsi="Arial" w:cs="Arial" w:eastAsia="Arial"/>
          <w:sz w:val="22"/>
          <w:szCs w:val="22"/>
          <w:color w:val="4D4454"/>
          <w:spacing w:val="-11"/>
          <w:w w:val="100"/>
          <w:position w:val="1"/>
        </w:rPr>
        <w:t>w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1"/>
        </w:rPr>
        <w:t>are</w:t>
      </w:r>
      <w:r>
        <w:rPr>
          <w:rFonts w:ascii="Arial" w:hAnsi="Arial" w:cs="Arial" w:eastAsia="Arial"/>
          <w:sz w:val="22"/>
          <w:szCs w:val="22"/>
          <w:color w:val="362F3B"/>
          <w:spacing w:val="-21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0"/>
        </w:rPr>
        <w:t>12</w:t>
      </w:r>
      <w:r>
        <w:rPr>
          <w:rFonts w:ascii="Arial" w:hAnsi="Arial" w:cs="Arial" w:eastAsia="Arial"/>
          <w:sz w:val="22"/>
          <w:szCs w:val="22"/>
          <w:color w:val="362F3B"/>
          <w:spacing w:val="-16"/>
          <w:w w:val="100"/>
          <w:position w:val="0"/>
        </w:rPr>
        <w:t> </w:t>
      </w:r>
      <w:r>
        <w:rPr>
          <w:rFonts w:ascii="Arial" w:hAnsi="Arial" w:cs="Arial" w:eastAsia="Arial"/>
          <w:sz w:val="17"/>
          <w:szCs w:val="17"/>
          <w:color w:val="362F3B"/>
          <w:spacing w:val="0"/>
          <w:w w:val="100"/>
          <w:position w:val="0"/>
        </w:rPr>
        <w:t>X</w:t>
      </w:r>
      <w:r>
        <w:rPr>
          <w:rFonts w:ascii="Arial" w:hAnsi="Arial" w:cs="Arial" w:eastAsia="Arial"/>
          <w:sz w:val="17"/>
          <w:szCs w:val="17"/>
          <w:color w:val="362F3B"/>
          <w:spacing w:val="1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62F3B"/>
          <w:spacing w:val="0"/>
          <w:w w:val="119"/>
          <w:position w:val="0"/>
        </w:rPr>
        <w:t>5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30" w:right="-20"/>
        <w:jc w:val="left"/>
        <w:tabs>
          <w:tab w:pos="58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</w:rPr>
        <w:t>Interfac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362F3B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62F3B"/>
          <w:spacing w:val="-16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283656"/>
          <w:spacing w:val="-6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</w:rPr>
        <w:t>ocessors</w:t>
      </w:r>
      <w:r>
        <w:rPr>
          <w:rFonts w:ascii="Arial" w:hAnsi="Arial" w:cs="Arial" w:eastAsia="Arial"/>
          <w:sz w:val="22"/>
          <w:szCs w:val="22"/>
          <w:color w:val="362F3B"/>
          <w:spacing w:val="-3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</w:rPr>
        <w:t>12</w:t>
      </w:r>
      <w:r>
        <w:rPr>
          <w:rFonts w:ascii="Arial" w:hAnsi="Arial" w:cs="Arial" w:eastAsia="Arial"/>
          <w:sz w:val="22"/>
          <w:szCs w:val="22"/>
          <w:color w:val="362F3B"/>
          <w:spacing w:val="-16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362F3B"/>
          <w:spacing w:val="0"/>
          <w:w w:val="100"/>
        </w:rPr>
        <w:t>X</w:t>
      </w:r>
      <w:r>
        <w:rPr>
          <w:rFonts w:ascii="Arial" w:hAnsi="Arial" w:cs="Arial" w:eastAsia="Arial"/>
          <w:sz w:val="17"/>
          <w:szCs w:val="17"/>
          <w:color w:val="362F3B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62F3B"/>
          <w:spacing w:val="0"/>
          <w:w w:val="119"/>
        </w:rPr>
        <w:t>5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30" w:right="-20"/>
        <w:jc w:val="left"/>
        <w:tabs>
          <w:tab w:pos="58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Arial" w:hAnsi="Arial" w:cs="Arial" w:eastAsia="Arial"/>
          <w:sz w:val="22"/>
          <w:szCs w:val="22"/>
          <w:color w:val="283656"/>
          <w:spacing w:val="-9"/>
          <w:w w:val="100"/>
          <w:position w:val="1"/>
        </w:rPr>
        <w:t>L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1"/>
        </w:rPr>
        <w:t>egacy</w:t>
      </w:r>
      <w:r>
        <w:rPr>
          <w:rFonts w:ascii="Arial" w:hAnsi="Arial" w:cs="Arial" w:eastAsia="Arial"/>
          <w:sz w:val="22"/>
          <w:szCs w:val="22"/>
          <w:color w:val="362F3B"/>
          <w:spacing w:val="9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4"/>
          <w:position w:val="1"/>
        </w:rPr>
        <w:t>M</w:t>
      </w:r>
      <w:r>
        <w:rPr>
          <w:rFonts w:ascii="Arial" w:hAnsi="Arial" w:cs="Arial" w:eastAsia="Arial"/>
          <w:sz w:val="22"/>
          <w:szCs w:val="22"/>
          <w:color w:val="362F3B"/>
          <w:spacing w:val="-15"/>
          <w:w w:val="104"/>
          <w:position w:val="1"/>
        </w:rPr>
        <w:t>a</w:t>
      </w:r>
      <w:r>
        <w:rPr>
          <w:rFonts w:ascii="Arial" w:hAnsi="Arial" w:cs="Arial" w:eastAsia="Arial"/>
          <w:sz w:val="22"/>
          <w:szCs w:val="22"/>
          <w:color w:val="283656"/>
          <w:spacing w:val="-12"/>
          <w:w w:val="155"/>
          <w:position w:val="1"/>
        </w:rPr>
        <w:t>i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1"/>
        </w:rPr>
        <w:t>nframe</w:t>
        <w:tab/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0"/>
        </w:rPr>
        <w:t>12</w:t>
      </w:r>
      <w:r>
        <w:rPr>
          <w:rFonts w:ascii="Arial" w:hAnsi="Arial" w:cs="Arial" w:eastAsia="Arial"/>
          <w:sz w:val="22"/>
          <w:szCs w:val="22"/>
          <w:color w:val="362F3B"/>
          <w:spacing w:val="-16"/>
          <w:w w:val="100"/>
          <w:position w:val="0"/>
        </w:rPr>
        <w:t> </w:t>
      </w:r>
      <w:r>
        <w:rPr>
          <w:rFonts w:ascii="Arial" w:hAnsi="Arial" w:cs="Arial" w:eastAsia="Arial"/>
          <w:sz w:val="17"/>
          <w:szCs w:val="17"/>
          <w:color w:val="362F3B"/>
          <w:spacing w:val="0"/>
          <w:w w:val="100"/>
          <w:position w:val="0"/>
        </w:rPr>
        <w:t>X</w:t>
      </w:r>
      <w:r>
        <w:rPr>
          <w:rFonts w:ascii="Arial" w:hAnsi="Arial" w:cs="Arial" w:eastAsia="Arial"/>
          <w:sz w:val="17"/>
          <w:szCs w:val="17"/>
          <w:color w:val="362F3B"/>
          <w:spacing w:val="1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62F3B"/>
          <w:spacing w:val="0"/>
          <w:w w:val="119"/>
          <w:position w:val="0"/>
        </w:rPr>
        <w:t>5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30" w:right="-20"/>
        <w:jc w:val="left"/>
        <w:tabs>
          <w:tab w:pos="58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Arial" w:hAnsi="Arial" w:cs="Arial" w:eastAsia="Arial"/>
          <w:sz w:val="22"/>
          <w:szCs w:val="22"/>
          <w:color w:val="283656"/>
          <w:spacing w:val="-9"/>
          <w:w w:val="100"/>
          <w:position w:val="1"/>
        </w:rPr>
        <w:t>L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1"/>
        </w:rPr>
        <w:t>egacy</w:t>
      </w:r>
      <w:r>
        <w:rPr>
          <w:rFonts w:ascii="Arial" w:hAnsi="Arial" w:cs="Arial" w:eastAsia="Arial"/>
          <w:sz w:val="22"/>
          <w:szCs w:val="22"/>
          <w:color w:val="362F3B"/>
          <w:spacing w:val="8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1"/>
        </w:rPr>
        <w:t>Applica</w:t>
      </w:r>
      <w:r>
        <w:rPr>
          <w:rFonts w:ascii="Arial" w:hAnsi="Arial" w:cs="Arial" w:eastAsia="Arial"/>
          <w:sz w:val="22"/>
          <w:szCs w:val="22"/>
          <w:color w:val="362F3B"/>
          <w:spacing w:val="-7"/>
          <w:w w:val="100"/>
          <w:position w:val="1"/>
        </w:rPr>
        <w:t>t</w:t>
      </w:r>
      <w:r>
        <w:rPr>
          <w:rFonts w:ascii="Arial" w:hAnsi="Arial" w:cs="Arial" w:eastAsia="Arial"/>
          <w:sz w:val="22"/>
          <w:szCs w:val="22"/>
          <w:color w:val="283656"/>
          <w:spacing w:val="-13"/>
          <w:w w:val="155"/>
          <w:position w:val="1"/>
        </w:rPr>
        <w:t>i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4"/>
          <w:position w:val="1"/>
        </w:rPr>
        <w:t>on</w:t>
      </w:r>
      <w:r>
        <w:rPr>
          <w:rFonts w:ascii="Arial" w:hAnsi="Arial" w:cs="Arial" w:eastAsia="Arial"/>
          <w:sz w:val="22"/>
          <w:szCs w:val="22"/>
          <w:color w:val="362F3B"/>
          <w:spacing w:val="-9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1"/>
        </w:rPr>
        <w:t>Server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0"/>
        </w:rPr>
        <w:t>12</w:t>
      </w:r>
      <w:r>
        <w:rPr>
          <w:rFonts w:ascii="Arial" w:hAnsi="Arial" w:cs="Arial" w:eastAsia="Arial"/>
          <w:sz w:val="22"/>
          <w:szCs w:val="22"/>
          <w:color w:val="362F3B"/>
          <w:spacing w:val="-16"/>
          <w:w w:val="100"/>
          <w:position w:val="0"/>
        </w:rPr>
        <w:t> </w:t>
      </w:r>
      <w:r>
        <w:rPr>
          <w:rFonts w:ascii="Arial" w:hAnsi="Arial" w:cs="Arial" w:eastAsia="Arial"/>
          <w:sz w:val="17"/>
          <w:szCs w:val="17"/>
          <w:color w:val="362F3B"/>
          <w:spacing w:val="0"/>
          <w:w w:val="100"/>
          <w:position w:val="0"/>
        </w:rPr>
        <w:t>X</w:t>
      </w:r>
      <w:r>
        <w:rPr>
          <w:rFonts w:ascii="Arial" w:hAnsi="Arial" w:cs="Arial" w:eastAsia="Arial"/>
          <w:sz w:val="17"/>
          <w:szCs w:val="17"/>
          <w:color w:val="362F3B"/>
          <w:spacing w:val="1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62F3B"/>
          <w:spacing w:val="0"/>
          <w:w w:val="119"/>
          <w:position w:val="0"/>
        </w:rPr>
        <w:t>5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30" w:right="-20"/>
        <w:jc w:val="left"/>
        <w:tabs>
          <w:tab w:pos="58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Arial" w:hAnsi="Arial" w:cs="Arial" w:eastAsia="Arial"/>
          <w:sz w:val="22"/>
          <w:szCs w:val="22"/>
          <w:color w:val="283656"/>
          <w:spacing w:val="-9"/>
          <w:w w:val="100"/>
          <w:position w:val="1"/>
        </w:rPr>
        <w:t>L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1"/>
        </w:rPr>
        <w:t>egacy</w:t>
      </w:r>
      <w:r>
        <w:rPr>
          <w:rFonts w:ascii="Arial" w:hAnsi="Arial" w:cs="Arial" w:eastAsia="Arial"/>
          <w:sz w:val="22"/>
          <w:szCs w:val="22"/>
          <w:color w:val="362F3B"/>
          <w:spacing w:val="11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1"/>
        </w:rPr>
        <w:t>Databases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  <w:position w:val="0"/>
        </w:rPr>
        <w:t>12</w:t>
      </w:r>
      <w:r>
        <w:rPr>
          <w:rFonts w:ascii="Arial" w:hAnsi="Arial" w:cs="Arial" w:eastAsia="Arial"/>
          <w:sz w:val="22"/>
          <w:szCs w:val="22"/>
          <w:color w:val="362F3B"/>
          <w:spacing w:val="-16"/>
          <w:w w:val="100"/>
          <w:position w:val="0"/>
        </w:rPr>
        <w:t> </w:t>
      </w:r>
      <w:r>
        <w:rPr>
          <w:rFonts w:ascii="Arial" w:hAnsi="Arial" w:cs="Arial" w:eastAsia="Arial"/>
          <w:sz w:val="17"/>
          <w:szCs w:val="17"/>
          <w:color w:val="362F3B"/>
          <w:spacing w:val="0"/>
          <w:w w:val="100"/>
          <w:position w:val="0"/>
        </w:rPr>
        <w:t>X</w:t>
      </w:r>
      <w:r>
        <w:rPr>
          <w:rFonts w:ascii="Arial" w:hAnsi="Arial" w:cs="Arial" w:eastAsia="Arial"/>
          <w:sz w:val="17"/>
          <w:szCs w:val="17"/>
          <w:color w:val="362F3B"/>
          <w:spacing w:val="19"/>
          <w:w w:val="100"/>
          <w:position w:val="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62F3B"/>
          <w:spacing w:val="0"/>
          <w:w w:val="119"/>
          <w:position w:val="0"/>
        </w:rPr>
        <w:t>5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-20"/>
        <w:jc w:val="left"/>
        <w:tabs>
          <w:tab w:pos="584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</w:rPr>
        <w:t>Other</w:t>
        <w:tab/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0"/>
        </w:rPr>
        <w:t>12</w:t>
      </w:r>
      <w:r>
        <w:rPr>
          <w:rFonts w:ascii="Arial" w:hAnsi="Arial" w:cs="Arial" w:eastAsia="Arial"/>
          <w:sz w:val="22"/>
          <w:szCs w:val="22"/>
          <w:color w:val="362F3B"/>
          <w:spacing w:val="-16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362F3B"/>
          <w:spacing w:val="0"/>
          <w:w w:val="100"/>
        </w:rPr>
        <w:t>X</w:t>
      </w:r>
      <w:r>
        <w:rPr>
          <w:rFonts w:ascii="Arial" w:hAnsi="Arial" w:cs="Arial" w:eastAsia="Arial"/>
          <w:sz w:val="17"/>
          <w:szCs w:val="17"/>
          <w:color w:val="362F3B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62F3B"/>
          <w:spacing w:val="0"/>
          <w:w w:val="105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700" w:hRule="exact"/>
        </w:trPr>
        <w:tc>
          <w:tcPr>
            <w:tcW w:w="32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Technolog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Component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Productio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23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5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Location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9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Usage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2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B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B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9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B3634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690" w:hRule="exact"/>
        </w:trPr>
        <w:tc>
          <w:tcPr>
            <w:tcW w:w="32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Technolog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Component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6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Certification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Location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9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Usage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470" w:hRule="exact"/>
        </w:trPr>
        <w:tc>
          <w:tcPr>
            <w:tcW w:w="32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B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B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9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B3634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695" w:hRule="exact"/>
        </w:trPr>
        <w:tc>
          <w:tcPr>
            <w:tcW w:w="327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Technolog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Component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6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Education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Location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97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Usage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327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B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B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97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B3634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700" w:hRule="exact"/>
        </w:trPr>
        <w:tc>
          <w:tcPr>
            <w:tcW w:w="32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Technolog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Component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7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Test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Location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9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Usage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2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B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B3634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9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B3634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690" w:hRule="exact"/>
        </w:trPr>
        <w:tc>
          <w:tcPr>
            <w:tcW w:w="32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Technolog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Component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5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Development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Location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9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Usage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2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B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3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B3634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9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B3634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type w:val="continuous"/>
          <w:pgSz w:w="12240" w:h="15840"/>
          <w:pgMar w:top="1380" w:bottom="280" w:left="1220" w:right="1220"/>
        </w:sectPr>
      </w:pPr>
      <w:rPr/>
    </w:p>
    <w:p>
      <w:pPr>
        <w:spacing w:before="59" w:after="0" w:line="240" w:lineRule="auto"/>
        <w:ind w:left="100" w:right="-20"/>
        <w:jc w:val="left"/>
        <w:tabs>
          <w:tab w:pos="116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3.3.4.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28"/>
          <w:szCs w:val="28"/>
          <w:color w:val="231F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Infrastructure</w:t>
      </w:r>
      <w:r>
        <w:rPr>
          <w:rFonts w:ascii="Arial" w:hAnsi="Arial" w:cs="Arial" w:eastAsia="Arial"/>
          <w:sz w:val="28"/>
          <w:szCs w:val="28"/>
          <w:color w:val="231F20"/>
          <w:spacing w:val="-18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Diagram</w:t>
      </w:r>
      <w:r>
        <w:rPr>
          <w:rFonts w:ascii="Arial" w:hAnsi="Arial" w:cs="Arial" w:eastAsia="Arial"/>
          <w:sz w:val="28"/>
          <w:szCs w:val="28"/>
          <w:color w:val="231F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(Server)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-20"/>
        <w:jc w:val="left"/>
        <w:tabs>
          <w:tab w:pos="116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3.3.4.1.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Location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Environments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External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Interfaces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56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figure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shows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configuration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depicts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rnal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terface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two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preproduction,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along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VistA,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Software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Quality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Assurance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(SQA)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Both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clustered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distributed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repository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also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accessible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/>
        <w:pict>
          <v:group style="position:absolute;margin-left:140.75pt;margin-top:20.474947pt;width:330.501pt;height:343.251pt;mso-position-horizontal-relative:page;mso-position-vertical-relative:paragraph;z-index:-10752" coordorigin="2815,409" coordsize="6610,6865">
            <v:shape style="position:absolute;left:2835;top:429;width:6570;height:6825" type="#_x0000_t75">
              <v:imagedata r:id="rId37" o:title=""/>
            </v:shape>
            <v:group style="position:absolute;left:2825;top:419;width:6590;height:6845" coordorigin="2825,419" coordsize="6590,6845">
              <v:shape style="position:absolute;left:2825;top:419;width:6590;height:6845" coordorigin="2825,419" coordsize="6590,6845" path="m2825,419l9415,419,9415,7265,2825,7265,2825,419xe" filled="f" stroked="t" strokeweight="1pt" strokecolor="#231F2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lic,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hrough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eb-based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access.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676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9:</w:t>
      </w:r>
      <w:r>
        <w:rPr>
          <w:rFonts w:ascii="Arial" w:hAnsi="Arial" w:cs="Arial" w:eastAsia="Arial"/>
          <w:sz w:val="22"/>
          <w:szCs w:val="22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CTT&amp;DM</w:t>
      </w:r>
      <w:r>
        <w:rPr>
          <w:rFonts w:ascii="Arial" w:hAnsi="Arial" w:cs="Arial" w:eastAsia="Arial"/>
          <w:sz w:val="22"/>
          <w:szCs w:val="22"/>
          <w:color w:val="231F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color w:val="231F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nceptual</w:t>
      </w:r>
      <w:r>
        <w:rPr>
          <w:rFonts w:ascii="Arial" w:hAnsi="Arial" w:cs="Arial" w:eastAsia="Arial"/>
          <w:sz w:val="22"/>
          <w:szCs w:val="2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Net</w:t>
      </w:r>
      <w:r>
        <w:rPr>
          <w:rFonts w:ascii="Arial" w:hAnsi="Arial" w:cs="Arial" w:eastAsia="Arial"/>
          <w:sz w:val="22"/>
          <w:szCs w:val="22"/>
          <w:color w:val="231F20"/>
          <w:spacing w:val="2"/>
          <w:w w:val="100"/>
          <w:b/>
          <w:bCs/>
        </w:rPr>
        <w:t>w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orks</w:t>
      </w:r>
      <w:r>
        <w:rPr>
          <w:rFonts w:ascii="Arial" w:hAnsi="Arial" w:cs="Arial" w:eastAsia="Arial"/>
          <w:sz w:val="22"/>
          <w:szCs w:val="22"/>
          <w:color w:val="231F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color w:val="231F20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color w:val="231F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Environments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-20"/>
        <w:jc w:val="left"/>
        <w:tabs>
          <w:tab w:pos="116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3.3.4.2.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Concept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Production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String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Diagram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125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figure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depicts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hosts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“To-Be”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subsyste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VETS,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Continuous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(CI),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Business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Manage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(BPM).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Each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subsystem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own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architecture.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ntegration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architectures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should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interactive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whole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00" w:right="291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receives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sources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which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converted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XML.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internally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ported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repository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coordinates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8-step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publication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including,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Issue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Tracker.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track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/monitors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projects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assi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tasks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NumType w:start="23"/>
          <w:pgMar w:footer="728" w:header="0" w:top="1380" w:bottom="920" w:left="1340" w:right="1340"/>
          <w:footerReference w:type="default" r:id="rId36"/>
          <w:pgSz w:w="12240" w:h="15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31" w:after="0" w:line="240" w:lineRule="auto"/>
        <w:ind w:left="2195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72.5pt;margin-top:-374.393036pt;width:467.801pt;height:369.889pt;mso-position-horizontal-relative:page;mso-position-vertical-relative:paragraph;z-index:-10751" coordorigin="1450,-7488" coordsize="9356,7398">
            <v:shape style="position:absolute;left:1470;top:-7468;width:9316;height:7358" type="#_x0000_t75">
              <v:imagedata r:id="rId38" o:title=""/>
            </v:shape>
            <v:group style="position:absolute;left:1460;top:-7478;width:9336;height:7378" coordorigin="1460,-7478" coordsize="9336,7378">
              <v:shape style="position:absolute;left:1460;top:-7478;width:9336;height:7378" coordorigin="1460,-7478" coordsize="9336,7378" path="m1460,-7478l10796,-7478,10796,-100,1460,-100,1460,-7478xe" filled="f" stroked="t" strokeweight="1pt" strokecolor="#231F2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10:</w:t>
      </w:r>
      <w:r>
        <w:rPr>
          <w:rFonts w:ascii="Arial" w:hAnsi="Arial" w:cs="Arial" w:eastAsia="Arial"/>
          <w:sz w:val="22"/>
          <w:szCs w:val="22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22"/>
          <w:szCs w:val="2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Production</w:t>
      </w:r>
      <w:r>
        <w:rPr>
          <w:rFonts w:ascii="Arial" w:hAnsi="Arial" w:cs="Arial" w:eastAsia="Arial"/>
          <w:sz w:val="22"/>
          <w:szCs w:val="2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String</w:t>
      </w:r>
      <w:r>
        <w:rPr>
          <w:rFonts w:ascii="Arial" w:hAnsi="Arial" w:cs="Arial" w:eastAsia="Arial"/>
          <w:sz w:val="22"/>
          <w:szCs w:val="22"/>
          <w:color w:val="231F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Di</w:t>
      </w:r>
      <w:r>
        <w:rPr>
          <w:rFonts w:ascii="Arial" w:hAnsi="Arial" w:cs="Arial" w:eastAsia="Arial"/>
          <w:sz w:val="22"/>
          <w:szCs w:val="22"/>
          <w:color w:val="231F20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gram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-20"/>
        <w:jc w:val="left"/>
        <w:tabs>
          <w:tab w:pos="820" w:val="left"/>
        </w:tabs>
        <w:rPr>
          <w:rFonts w:ascii="Arial" w:hAnsi="Arial" w:cs="Arial" w:eastAsia="Arial"/>
          <w:sz w:val="36"/>
          <w:szCs w:val="36"/>
        </w:rPr>
      </w:pPr>
      <w:rPr/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4.</w:t>
        <w:tab/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System</w:t>
      </w:r>
      <w:r>
        <w:rPr>
          <w:rFonts w:ascii="Arial" w:hAnsi="Arial" w:cs="Arial" w:eastAsia="Arial"/>
          <w:sz w:val="36"/>
          <w:szCs w:val="36"/>
          <w:color w:val="231F2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Architecture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146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ollowing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outli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onceptu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cture,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eha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views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tual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akes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both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software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hardware,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sign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logical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00" w:right="227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‘partitioning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e’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which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rally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divides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prese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foreseeable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cleanly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bound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4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subsyste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nothing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left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over.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Also,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descri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sary,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subsyst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platfor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independent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captures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busi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technology,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context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interaction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ects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conceptual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level.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00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4.1.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Hardware</w:t>
      </w:r>
      <w:r>
        <w:rPr>
          <w:rFonts w:ascii="Arial" w:hAnsi="Arial" w:cs="Arial" w:eastAsia="Arial"/>
          <w:sz w:val="32"/>
          <w:szCs w:val="3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Architecture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(Server)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54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suggested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hardware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&amp;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both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distributed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centralized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puting.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distributed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preproduction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cceptance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testing.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centralized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repository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storage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centra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ized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00" w:right="828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increases,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out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needed.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benefits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include,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follo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ng: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480" w:bottom="920" w:left="1340" w:right="1340"/>
          <w:pgSz w:w="12240" w:h="15840"/>
        </w:sectPr>
      </w:pPr>
      <w:rPr/>
    </w:p>
    <w:p>
      <w:pPr>
        <w:spacing w:before="76" w:after="0" w:line="240" w:lineRule="auto"/>
        <w:ind w:left="460" w:right="-20"/>
        <w:jc w:val="left"/>
        <w:tabs>
          <w:tab w:pos="1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capital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operation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upfront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hardware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invest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upfront).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460" w:right="-20"/>
        <w:jc w:val="left"/>
        <w:tabs>
          <w:tab w:pos="1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Security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stored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secured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datacenter).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180" w:right="46" w:firstLine="-720"/>
        <w:jc w:val="left"/>
        <w:tabs>
          <w:tab w:pos="1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nistrative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costs/overhead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(fewer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resources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equip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location).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460" w:right="-20"/>
        <w:jc w:val="left"/>
        <w:tabs>
          <w:tab w:pos="1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plexity.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460" w:right="-20"/>
        <w:jc w:val="left"/>
        <w:tabs>
          <w:tab w:pos="1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Greater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potential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areas,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nternet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access.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180" w:right="345" w:firstLine="-720"/>
        <w:jc w:val="left"/>
        <w:tabs>
          <w:tab w:pos="118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1"/>
          <w:w w:val="100"/>
        </w:rPr>
        <w:t>6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Each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scaled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out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rvi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own,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Point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ail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egard.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135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basic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distributed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centr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z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-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chitect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N-Ti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typically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refers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forward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other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rise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type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responsible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success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Another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basic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aspect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distributed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ethod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communicating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coordinating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concurrent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Through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various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essage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passing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protocols,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communicate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rectly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another,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typically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aster/slave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Altern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"d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se-ce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ic"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rchitect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strib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puting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without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inter-process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unication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utilizing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shared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10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hardware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itecture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depicted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below.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two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preproduction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both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ed;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ead,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increa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eeded,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eet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expanding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business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60" w:bottom="920" w:left="1340" w:right="1360"/>
          <w:pgSz w:w="12240" w:h="15840"/>
        </w:sectPr>
      </w:pPr>
      <w:rPr/>
    </w:p>
    <w:p>
      <w:pPr>
        <w:spacing w:before="80" w:after="0" w:line="240" w:lineRule="auto"/>
        <w:ind w:left="5860"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332A34"/>
          <w:spacing w:val="0"/>
          <w:w w:val="100"/>
        </w:rPr>
        <w:t>Austi</w:t>
      </w:r>
      <w:r>
        <w:rPr>
          <w:rFonts w:ascii="Arial" w:hAnsi="Arial" w:cs="Arial" w:eastAsia="Arial"/>
          <w:sz w:val="17"/>
          <w:szCs w:val="17"/>
          <w:color w:val="332A34"/>
          <w:spacing w:val="0"/>
          <w:w w:val="100"/>
        </w:rPr>
        <w:t>n</w:t>
      </w:r>
      <w:r>
        <w:rPr>
          <w:rFonts w:ascii="Arial" w:hAnsi="Arial" w:cs="Arial" w:eastAsia="Arial"/>
          <w:sz w:val="17"/>
          <w:szCs w:val="17"/>
          <w:color w:val="332A34"/>
          <w:spacing w:val="40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332A34"/>
          <w:spacing w:val="0"/>
          <w:w w:val="111"/>
        </w:rPr>
        <w:t>Inf</w:t>
      </w:r>
      <w:r>
        <w:rPr>
          <w:rFonts w:ascii="Arial" w:hAnsi="Arial" w:cs="Arial" w:eastAsia="Arial"/>
          <w:sz w:val="17"/>
          <w:szCs w:val="17"/>
          <w:color w:val="332A34"/>
          <w:spacing w:val="-9"/>
          <w:w w:val="111"/>
        </w:rPr>
        <w:t>o</w:t>
      </w:r>
      <w:r>
        <w:rPr>
          <w:rFonts w:ascii="Arial" w:hAnsi="Arial" w:cs="Arial" w:eastAsia="Arial"/>
          <w:sz w:val="17"/>
          <w:szCs w:val="17"/>
          <w:color w:val="2F3356"/>
          <w:spacing w:val="-12"/>
          <w:w w:val="111"/>
        </w:rPr>
        <w:t>r</w:t>
      </w:r>
      <w:r>
        <w:rPr>
          <w:rFonts w:ascii="Arial" w:hAnsi="Arial" w:cs="Arial" w:eastAsia="Arial"/>
          <w:sz w:val="17"/>
          <w:szCs w:val="17"/>
          <w:color w:val="332A34"/>
          <w:spacing w:val="0"/>
          <w:w w:val="111"/>
        </w:rPr>
        <w:t>matio</w:t>
      </w:r>
      <w:r>
        <w:rPr>
          <w:rFonts w:ascii="Arial" w:hAnsi="Arial" w:cs="Arial" w:eastAsia="Arial"/>
          <w:sz w:val="17"/>
          <w:szCs w:val="17"/>
          <w:color w:val="332A34"/>
          <w:spacing w:val="0"/>
          <w:w w:val="111"/>
        </w:rPr>
        <w:t>n</w:t>
      </w:r>
      <w:r>
        <w:rPr>
          <w:rFonts w:ascii="Arial" w:hAnsi="Arial" w:cs="Arial" w:eastAsia="Arial"/>
          <w:sz w:val="17"/>
          <w:szCs w:val="17"/>
          <w:color w:val="332A34"/>
          <w:spacing w:val="-20"/>
          <w:w w:val="111"/>
        </w:rPr>
        <w:t> </w:t>
      </w:r>
      <w:r>
        <w:rPr>
          <w:rFonts w:ascii="Arial" w:hAnsi="Arial" w:cs="Arial" w:eastAsia="Arial"/>
          <w:sz w:val="17"/>
          <w:szCs w:val="17"/>
          <w:color w:val="332A34"/>
          <w:spacing w:val="0"/>
          <w:w w:val="105"/>
        </w:rPr>
        <w:t>Techn</w:t>
      </w:r>
      <w:r>
        <w:rPr>
          <w:rFonts w:ascii="Arial" w:hAnsi="Arial" w:cs="Arial" w:eastAsia="Arial"/>
          <w:sz w:val="17"/>
          <w:szCs w:val="17"/>
          <w:color w:val="332A34"/>
          <w:spacing w:val="-8"/>
          <w:w w:val="106"/>
        </w:rPr>
        <w:t>o</w:t>
      </w:r>
      <w:r>
        <w:rPr>
          <w:rFonts w:ascii="Arial" w:hAnsi="Arial" w:cs="Arial" w:eastAsia="Arial"/>
          <w:sz w:val="17"/>
          <w:szCs w:val="17"/>
          <w:color w:val="2F3356"/>
          <w:spacing w:val="0"/>
          <w:w w:val="201"/>
        </w:rPr>
        <w:t>l</w:t>
      </w:r>
      <w:r>
        <w:rPr>
          <w:rFonts w:ascii="Arial" w:hAnsi="Arial" w:cs="Arial" w:eastAsia="Arial"/>
          <w:sz w:val="17"/>
          <w:szCs w:val="17"/>
          <w:color w:val="332A34"/>
          <w:spacing w:val="0"/>
          <w:w w:val="109"/>
        </w:rPr>
        <w:t>ogy</w:t>
      </w:r>
      <w:r>
        <w:rPr>
          <w:rFonts w:ascii="Arial" w:hAnsi="Arial" w:cs="Arial" w:eastAsia="Arial"/>
          <w:sz w:val="17"/>
          <w:szCs w:val="17"/>
          <w:color w:val="332A34"/>
          <w:spacing w:val="3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332A34"/>
          <w:spacing w:val="0"/>
          <w:w w:val="102"/>
        </w:rPr>
        <w:t>Center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2" w:after="0" w:line="240" w:lineRule="auto"/>
        <w:ind w:left="5870" w:right="-20"/>
        <w:jc w:val="lef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332A34"/>
          <w:spacing w:val="-9"/>
          <w:w w:val="109"/>
        </w:rPr>
        <w:t>D</w:t>
      </w:r>
      <w:r>
        <w:rPr>
          <w:rFonts w:ascii="Arial" w:hAnsi="Arial" w:cs="Arial" w:eastAsia="Arial"/>
          <w:sz w:val="14"/>
          <w:szCs w:val="14"/>
          <w:color w:val="232469"/>
          <w:spacing w:val="-15"/>
          <w:w w:val="162"/>
        </w:rPr>
        <w:t>i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6"/>
        </w:rPr>
        <w:t>s</w:t>
      </w:r>
      <w:r>
        <w:rPr>
          <w:rFonts w:ascii="Arial" w:hAnsi="Arial" w:cs="Arial" w:eastAsia="Arial"/>
          <w:sz w:val="14"/>
          <w:szCs w:val="14"/>
          <w:color w:val="4B4252"/>
          <w:spacing w:val="-11"/>
          <w:w w:val="105"/>
        </w:rPr>
        <w:t>t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07"/>
        </w:rPr>
        <w:t>ri</w:t>
      </w:r>
      <w:r>
        <w:rPr>
          <w:rFonts w:ascii="Arial" w:hAnsi="Arial" w:cs="Arial" w:eastAsia="Arial"/>
          <w:sz w:val="14"/>
          <w:szCs w:val="14"/>
          <w:color w:val="332A34"/>
          <w:spacing w:val="-6"/>
          <w:w w:val="107"/>
        </w:rPr>
        <w:t>b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6"/>
        </w:rPr>
        <w:t>ute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7"/>
        </w:rPr>
        <w:t>d</w:t>
      </w:r>
      <w:r>
        <w:rPr>
          <w:rFonts w:ascii="Arial" w:hAnsi="Arial" w:cs="Arial" w:eastAsia="Arial"/>
          <w:sz w:val="14"/>
          <w:szCs w:val="14"/>
          <w:color w:val="4B4252"/>
          <w:spacing w:val="-15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-7"/>
          <w:w w:val="120"/>
        </w:rPr>
        <w:t>a</w:t>
      </w:r>
      <w:r>
        <w:rPr>
          <w:rFonts w:ascii="Arial" w:hAnsi="Arial" w:cs="Arial" w:eastAsia="Arial"/>
          <w:sz w:val="14"/>
          <w:szCs w:val="14"/>
          <w:color w:val="644D54"/>
          <w:spacing w:val="-16"/>
          <w:w w:val="127"/>
        </w:rPr>
        <w:t>r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10"/>
        </w:rPr>
        <w:t>c</w:t>
      </w:r>
      <w:r>
        <w:rPr>
          <w:rFonts w:ascii="Arial" w:hAnsi="Arial" w:cs="Arial" w:eastAsia="Arial"/>
          <w:sz w:val="14"/>
          <w:szCs w:val="14"/>
          <w:color w:val="4B4252"/>
          <w:spacing w:val="-18"/>
          <w:w w:val="110"/>
        </w:rPr>
        <w:t>h</w:t>
      </w:r>
      <w:r>
        <w:rPr>
          <w:rFonts w:ascii="Arial" w:hAnsi="Arial" w:cs="Arial" w:eastAsia="Arial"/>
          <w:sz w:val="14"/>
          <w:szCs w:val="14"/>
          <w:color w:val="332A34"/>
          <w:spacing w:val="-45"/>
          <w:w w:val="140"/>
        </w:rPr>
        <w:t>t</w:t>
      </w:r>
      <w:r>
        <w:rPr>
          <w:rFonts w:ascii="Arial" w:hAnsi="Arial" w:cs="Arial" w:eastAsia="Arial"/>
          <w:sz w:val="14"/>
          <w:szCs w:val="14"/>
          <w:color w:val="4B4252"/>
          <w:spacing w:val="8"/>
          <w:w w:val="110"/>
        </w:rPr>
        <w:t>i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6"/>
        </w:rPr>
        <w:t>e</w:t>
      </w:r>
      <w:r>
        <w:rPr>
          <w:rFonts w:ascii="Arial" w:hAnsi="Arial" w:cs="Arial" w:eastAsia="Arial"/>
          <w:sz w:val="14"/>
          <w:szCs w:val="14"/>
          <w:color w:val="4B4252"/>
          <w:spacing w:val="-14"/>
          <w:w w:val="106"/>
        </w:rPr>
        <w:t>c</w:t>
      </w:r>
      <w:r>
        <w:rPr>
          <w:rFonts w:ascii="Arial" w:hAnsi="Arial" w:cs="Arial" w:eastAsia="Arial"/>
          <w:sz w:val="14"/>
          <w:szCs w:val="14"/>
          <w:color w:val="2F3356"/>
          <w:spacing w:val="-11"/>
          <w:w w:val="140"/>
        </w:rPr>
        <w:t>t</w:t>
      </w:r>
      <w:r>
        <w:rPr>
          <w:rFonts w:ascii="Arial" w:hAnsi="Arial" w:cs="Arial" w:eastAsia="Arial"/>
          <w:sz w:val="14"/>
          <w:szCs w:val="14"/>
          <w:color w:val="4B4252"/>
          <w:spacing w:val="-13"/>
          <w:w w:val="119"/>
        </w:rPr>
        <w:t>u</w:t>
      </w:r>
      <w:r>
        <w:rPr>
          <w:rFonts w:ascii="Arial" w:hAnsi="Arial" w:cs="Arial" w:eastAsia="Arial"/>
          <w:sz w:val="14"/>
          <w:szCs w:val="14"/>
          <w:color w:val="644D54"/>
          <w:spacing w:val="-15"/>
          <w:w w:val="127"/>
        </w:rPr>
        <w:t>r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20"/>
        </w:rPr>
        <w:t>e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49" w:after="0" w:line="158" w:lineRule="exact"/>
        <w:ind w:left="5870" w:right="-20"/>
        <w:jc w:val="left"/>
        <w:rPr>
          <w:rFonts w:ascii="Arial" w:hAnsi="Arial" w:cs="Arial" w:eastAsia="Arial"/>
          <w:sz w:val="14"/>
          <w:szCs w:val="14"/>
        </w:rPr>
      </w:pPr>
      <w:rPr/>
      <w:r>
        <w:rPr/>
        <w:pict>
          <v:group style="position:absolute;margin-left:77pt;margin-top:8.015918pt;width:436pt;height:292pt;mso-position-horizontal-relative:page;mso-position-vertical-relative:paragraph;z-index:-10750" coordorigin="1540,160" coordsize="8720,5840">
            <v:shape style="position:absolute;left:1540;top:160;width:4940;height:5840" type="#_x0000_t75">
              <v:imagedata r:id="rId40" o:title=""/>
            </v:shape>
            <v:group style="position:absolute;left:4600;top:660;width:2;height:1240" coordorigin="4600,660" coordsize="2,1240">
              <v:shape style="position:absolute;left:4600;top:660;width:2;height:1240" coordorigin="4600,660" coordsize="0,1240" path="m4600,1900l4600,660e" filled="f" stroked="t" strokeweight="1pt" strokecolor="#4F4B4F">
                <v:path arrowok="t"/>
              </v:shape>
              <v:shape style="position:absolute;left:8900;top:1060;width:1360;height:1080" type="#_x0000_t75">
                <v:imagedata r:id="rId41" o:title=""/>
              </v:shape>
            </v:group>
            <v:group style="position:absolute;left:6460;top:1120;width:2460;height:2" coordorigin="6460,1120" coordsize="2460,2">
              <v:shape style="position:absolute;left:6460;top:1120;width:2460;height:2" coordorigin="6460,1120" coordsize="2460,0" path="m6460,1120l8920,1120e" filled="f" stroked="t" strokeweight="1pt" strokecolor="#1F1C1F">
                <v:path arrowok="t"/>
              </v:shape>
            </v:group>
            <v:group style="position:absolute;left:5650;top:1940;width:1170;height:2" coordorigin="5650,1940" coordsize="1170,2">
              <v:shape style="position:absolute;left:5650;top:1940;width:1170;height:2" coordorigin="5650,1940" coordsize="1170,0" path="m5650,1940l6820,1940e" filled="f" stroked="t" strokeweight=".5pt" strokecolor="#2B2828">
                <v:path arrowok="t"/>
              </v:shape>
            </v:group>
            <v:group style="position:absolute;left:5650;top:2530;width:1170;height:2" coordorigin="5650,2530" coordsize="1170,2">
              <v:shape style="position:absolute;left:5650;top:2530;width:1170;height:2" coordorigin="5650,2530" coordsize="1170,0" path="m5650,2530l6820,2530e" filled="f" stroked="t" strokeweight=".5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14"/>
          <w:szCs w:val="14"/>
          <w:color w:val="644D54"/>
          <w:spacing w:val="-11"/>
          <w:w w:val="102"/>
          <w:position w:val="-1"/>
        </w:rPr>
        <w:t>C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6"/>
          <w:position w:val="-1"/>
        </w:rPr>
        <w:t>entr</w:t>
      </w:r>
      <w:r>
        <w:rPr>
          <w:rFonts w:ascii="Arial" w:hAnsi="Arial" w:cs="Arial" w:eastAsia="Arial"/>
          <w:sz w:val="14"/>
          <w:szCs w:val="14"/>
          <w:color w:val="4B4252"/>
          <w:spacing w:val="-27"/>
          <w:w w:val="107"/>
          <w:position w:val="-1"/>
        </w:rPr>
        <w:t>a</w:t>
      </w:r>
      <w:r>
        <w:rPr>
          <w:rFonts w:ascii="Arial" w:hAnsi="Arial" w:cs="Arial" w:eastAsia="Arial"/>
          <w:sz w:val="14"/>
          <w:szCs w:val="14"/>
          <w:color w:val="2F3356"/>
          <w:spacing w:val="-45"/>
          <w:w w:val="162"/>
          <w:position w:val="-1"/>
        </w:rPr>
        <w:t>i</w:t>
      </w:r>
      <w:r>
        <w:rPr>
          <w:rFonts w:ascii="Arial" w:hAnsi="Arial" w:cs="Arial" w:eastAsia="Arial"/>
          <w:sz w:val="14"/>
          <w:szCs w:val="14"/>
          <w:color w:val="4B4252"/>
          <w:spacing w:val="-10"/>
          <w:w w:val="107"/>
          <w:position w:val="-1"/>
        </w:rPr>
        <w:t>l</w:t>
      </w:r>
      <w:r>
        <w:rPr>
          <w:rFonts w:ascii="Arial" w:hAnsi="Arial" w:cs="Arial" w:eastAsia="Arial"/>
          <w:sz w:val="14"/>
          <w:szCs w:val="14"/>
          <w:color w:val="332A34"/>
          <w:spacing w:val="-19"/>
          <w:w w:val="124"/>
          <w:position w:val="-1"/>
        </w:rPr>
        <w:t>z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14"/>
          <w:position w:val="-1"/>
        </w:rPr>
        <w:t>ed</w:t>
      </w:r>
      <w:r>
        <w:rPr>
          <w:rFonts w:ascii="Arial" w:hAnsi="Arial" w:cs="Arial" w:eastAsia="Arial"/>
          <w:sz w:val="14"/>
          <w:szCs w:val="14"/>
          <w:color w:val="4B4252"/>
          <w:spacing w:val="-12"/>
          <w:w w:val="100"/>
          <w:position w:val="-1"/>
        </w:rPr>
        <w:t> </w:t>
      </w:r>
      <w:r>
        <w:rPr>
          <w:rFonts w:ascii="Arial" w:hAnsi="Arial" w:cs="Arial" w:eastAsia="Arial"/>
          <w:sz w:val="14"/>
          <w:szCs w:val="14"/>
          <w:color w:val="644D54"/>
          <w:spacing w:val="-15"/>
          <w:w w:val="127"/>
          <w:position w:val="-1"/>
        </w:rPr>
        <w:t>r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6"/>
          <w:position w:val="-1"/>
        </w:rPr>
        <w:t>epo</w:t>
      </w:r>
      <w:r>
        <w:rPr>
          <w:rFonts w:ascii="Arial" w:hAnsi="Arial" w:cs="Arial" w:eastAsia="Arial"/>
          <w:sz w:val="14"/>
          <w:szCs w:val="14"/>
          <w:color w:val="4B4252"/>
          <w:spacing w:val="-19"/>
          <w:w w:val="106"/>
          <w:position w:val="-1"/>
        </w:rPr>
        <w:t>s</w:t>
      </w:r>
      <w:r>
        <w:rPr>
          <w:rFonts w:ascii="Arial" w:hAnsi="Arial" w:cs="Arial" w:eastAsia="Arial"/>
          <w:sz w:val="14"/>
          <w:szCs w:val="14"/>
          <w:color w:val="332A34"/>
          <w:spacing w:val="-43"/>
          <w:w w:val="140"/>
          <w:position w:val="-1"/>
        </w:rPr>
        <w:t>t</w:t>
      </w:r>
      <w:r>
        <w:rPr>
          <w:rFonts w:ascii="Arial" w:hAnsi="Arial" w:cs="Arial" w:eastAsia="Arial"/>
          <w:sz w:val="14"/>
          <w:szCs w:val="14"/>
          <w:color w:val="4B4252"/>
          <w:spacing w:val="-1"/>
          <w:w w:val="106"/>
          <w:position w:val="-1"/>
        </w:rPr>
        <w:t>i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6"/>
          <w:position w:val="-1"/>
        </w:rPr>
        <w:t>ory</w:t>
      </w:r>
      <w:r>
        <w:rPr>
          <w:rFonts w:ascii="Arial" w:hAnsi="Arial" w:cs="Arial" w:eastAsia="Arial"/>
          <w:sz w:val="14"/>
          <w:szCs w:val="14"/>
          <w:color w:val="4B4252"/>
          <w:spacing w:val="-7"/>
          <w:w w:val="100"/>
          <w:position w:val="-1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0"/>
          <w:position w:val="-1"/>
        </w:rPr>
        <w:t>and</w:t>
      </w:r>
      <w:r>
        <w:rPr>
          <w:rFonts w:ascii="Arial" w:hAnsi="Arial" w:cs="Arial" w:eastAsia="Arial"/>
          <w:sz w:val="14"/>
          <w:szCs w:val="14"/>
          <w:color w:val="4B4252"/>
          <w:spacing w:val="2"/>
          <w:w w:val="100"/>
          <w:position w:val="-1"/>
        </w:rPr>
        <w:t> </w:t>
      </w:r>
      <w:r>
        <w:rPr>
          <w:rFonts w:ascii="Arial" w:hAnsi="Arial" w:cs="Arial" w:eastAsia="Arial"/>
          <w:sz w:val="14"/>
          <w:szCs w:val="14"/>
          <w:color w:val="332A34"/>
          <w:spacing w:val="-2"/>
          <w:w w:val="111"/>
          <w:position w:val="-1"/>
        </w:rPr>
        <w:t>b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6"/>
          <w:position w:val="-1"/>
        </w:rPr>
        <w:t>a</w:t>
      </w:r>
      <w:r>
        <w:rPr>
          <w:rFonts w:ascii="Arial" w:hAnsi="Arial" w:cs="Arial" w:eastAsia="Arial"/>
          <w:sz w:val="14"/>
          <w:szCs w:val="14"/>
          <w:color w:val="4B4252"/>
          <w:spacing w:val="-11"/>
          <w:w w:val="106"/>
          <w:position w:val="-1"/>
        </w:rPr>
        <w:t>c</w:t>
      </w:r>
      <w:r>
        <w:rPr>
          <w:rFonts w:ascii="Arial" w:hAnsi="Arial" w:cs="Arial" w:eastAsia="Arial"/>
          <w:sz w:val="14"/>
          <w:szCs w:val="14"/>
          <w:color w:val="332A34"/>
          <w:spacing w:val="-11"/>
          <w:w w:val="116"/>
          <w:position w:val="-1"/>
        </w:rPr>
        <w:t>k</w:t>
      </w:r>
      <w:r>
        <w:rPr>
          <w:rFonts w:ascii="Arial" w:hAnsi="Arial" w:cs="Arial" w:eastAsia="Arial"/>
          <w:sz w:val="14"/>
          <w:szCs w:val="14"/>
          <w:color w:val="4B4252"/>
          <w:spacing w:val="-13"/>
          <w:w w:val="119"/>
          <w:position w:val="-1"/>
        </w:rPr>
        <w:t>u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11"/>
          <w:position w:val="-1"/>
        </w:rPr>
        <w:t>p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footer="728" w:header="0" w:top="1360" w:bottom="920" w:left="1340" w:right="1420"/>
          <w:footerReference w:type="default" r:id="rId39"/>
          <w:pgSz w:w="12240" w:h="15840"/>
        </w:sectPr>
      </w:pPr>
      <w:rPr/>
    </w:p>
    <w:p>
      <w:pPr>
        <w:spacing w:before="42" w:after="0" w:line="260" w:lineRule="auto"/>
        <w:ind w:left="5758" w:right="-32" w:firstLine="-11"/>
        <w:jc w:val="center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52"/>
          <w:spacing w:val="-8"/>
          <w:w w:val="112"/>
        </w:rPr>
        <w:t>T</w:t>
      </w:r>
      <w:r>
        <w:rPr>
          <w:rFonts w:ascii="Arial" w:hAnsi="Arial" w:cs="Arial" w:eastAsia="Arial"/>
          <w:sz w:val="14"/>
          <w:szCs w:val="14"/>
          <w:color w:val="332A34"/>
          <w:spacing w:val="-6"/>
          <w:w w:val="105"/>
        </w:rPr>
        <w:t>e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10"/>
        </w:rPr>
        <w:t>r</w:t>
      </w:r>
      <w:r>
        <w:rPr>
          <w:rFonts w:ascii="Arial" w:hAnsi="Arial" w:cs="Arial" w:eastAsia="Arial"/>
          <w:sz w:val="14"/>
          <w:szCs w:val="14"/>
          <w:color w:val="4B4252"/>
          <w:spacing w:val="-10"/>
          <w:w w:val="110"/>
        </w:rPr>
        <w:t>m</w:t>
      </w:r>
      <w:r>
        <w:rPr>
          <w:rFonts w:ascii="Arial" w:hAnsi="Arial" w:cs="Arial" w:eastAsia="Arial"/>
          <w:sz w:val="14"/>
          <w:szCs w:val="14"/>
          <w:color w:val="232469"/>
          <w:spacing w:val="-8"/>
          <w:w w:val="162"/>
        </w:rPr>
        <w:t>i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6"/>
        </w:rPr>
        <w:t>n</w:t>
      </w:r>
      <w:r>
        <w:rPr>
          <w:rFonts w:ascii="Arial" w:hAnsi="Arial" w:cs="Arial" w:eastAsia="Arial"/>
          <w:sz w:val="14"/>
          <w:szCs w:val="14"/>
          <w:color w:val="4B4252"/>
          <w:spacing w:val="-6"/>
          <w:w w:val="106"/>
        </w:rPr>
        <w:t>o</w:t>
      </w:r>
      <w:r>
        <w:rPr>
          <w:rFonts w:ascii="Arial" w:hAnsi="Arial" w:cs="Arial" w:eastAsia="Arial"/>
          <w:sz w:val="14"/>
          <w:szCs w:val="14"/>
          <w:color w:val="644D54"/>
          <w:spacing w:val="-16"/>
          <w:w w:val="162"/>
        </w:rPr>
        <w:t>l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5"/>
        </w:rPr>
        <w:t>ogy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5"/>
        </w:rPr>
        <w:t> 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05"/>
        </w:rPr>
        <w:t>D</w:t>
      </w:r>
      <w:r>
        <w:rPr>
          <w:rFonts w:ascii="Arial" w:hAnsi="Arial" w:cs="Arial" w:eastAsia="Arial"/>
          <w:sz w:val="14"/>
          <w:szCs w:val="14"/>
          <w:color w:val="332A34"/>
          <w:spacing w:val="-8"/>
          <w:w w:val="105"/>
        </w:rPr>
        <w:t>e</w:t>
      </w:r>
      <w:r>
        <w:rPr>
          <w:rFonts w:ascii="Arial" w:hAnsi="Arial" w:cs="Arial" w:eastAsia="Arial"/>
          <w:sz w:val="14"/>
          <w:szCs w:val="14"/>
          <w:color w:val="4B4252"/>
          <w:spacing w:val="-8"/>
          <w:w w:val="120"/>
        </w:rPr>
        <w:t>v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06"/>
        </w:rPr>
        <w:t>e</w:t>
      </w:r>
      <w:r>
        <w:rPr>
          <w:rFonts w:ascii="Arial" w:hAnsi="Arial" w:cs="Arial" w:eastAsia="Arial"/>
          <w:sz w:val="14"/>
          <w:szCs w:val="14"/>
          <w:color w:val="332A34"/>
          <w:spacing w:val="-16"/>
          <w:w w:val="106"/>
        </w:rPr>
        <w:t>l</w:t>
      </w:r>
      <w:r>
        <w:rPr>
          <w:rFonts w:ascii="Arial" w:hAnsi="Arial" w:cs="Arial" w:eastAsia="Arial"/>
          <w:sz w:val="14"/>
          <w:szCs w:val="14"/>
          <w:color w:val="4B4252"/>
          <w:spacing w:val="-5"/>
          <w:w w:val="103"/>
        </w:rPr>
        <w:t>o</w:t>
      </w:r>
      <w:r>
        <w:rPr>
          <w:rFonts w:ascii="Arial" w:hAnsi="Arial" w:cs="Arial" w:eastAsia="Arial"/>
          <w:sz w:val="14"/>
          <w:szCs w:val="14"/>
          <w:color w:val="332A34"/>
          <w:spacing w:val="-6"/>
          <w:w w:val="111"/>
        </w:rPr>
        <w:t>p</w:t>
      </w:r>
      <w:r>
        <w:rPr>
          <w:rFonts w:ascii="Arial" w:hAnsi="Arial" w:cs="Arial" w:eastAsia="Arial"/>
          <w:sz w:val="14"/>
          <w:szCs w:val="14"/>
          <w:color w:val="4B4252"/>
          <w:spacing w:val="-7"/>
          <w:w w:val="112"/>
        </w:rPr>
        <w:t>m</w:t>
      </w:r>
      <w:r>
        <w:rPr>
          <w:rFonts w:ascii="Arial" w:hAnsi="Arial" w:cs="Arial" w:eastAsia="Arial"/>
          <w:sz w:val="14"/>
          <w:szCs w:val="14"/>
          <w:color w:val="332A34"/>
          <w:spacing w:val="-16"/>
          <w:w w:val="105"/>
        </w:rPr>
        <w:t>e</w:t>
      </w:r>
      <w:r>
        <w:rPr>
          <w:rFonts w:ascii="Arial" w:hAnsi="Arial" w:cs="Arial" w:eastAsia="Arial"/>
          <w:sz w:val="14"/>
          <w:szCs w:val="14"/>
          <w:color w:val="4B4252"/>
          <w:spacing w:val="-19"/>
          <w:w w:val="136"/>
        </w:rPr>
        <w:t>n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40"/>
        </w:rPr>
        <w:t>t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40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0"/>
        </w:rPr>
        <w:t>Serve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0"/>
        </w:rPr>
        <w:t>r</w:t>
      </w:r>
      <w:r>
        <w:rPr>
          <w:rFonts w:ascii="Arial" w:hAnsi="Arial" w:cs="Arial" w:eastAsia="Arial"/>
          <w:sz w:val="14"/>
          <w:szCs w:val="14"/>
          <w:color w:val="4B4252"/>
          <w:spacing w:val="3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5"/>
        </w:rPr>
        <w:t>Clu</w:t>
      </w:r>
      <w:r>
        <w:rPr>
          <w:rFonts w:ascii="Arial" w:hAnsi="Arial" w:cs="Arial" w:eastAsia="Arial"/>
          <w:sz w:val="14"/>
          <w:szCs w:val="14"/>
          <w:color w:val="4B4252"/>
          <w:spacing w:val="-9"/>
          <w:w w:val="105"/>
        </w:rPr>
        <w:t>s</w:t>
      </w:r>
      <w:r>
        <w:rPr>
          <w:rFonts w:ascii="Arial" w:hAnsi="Arial" w:cs="Arial" w:eastAsia="Arial"/>
          <w:sz w:val="14"/>
          <w:szCs w:val="14"/>
          <w:color w:val="332A34"/>
          <w:spacing w:val="-8"/>
          <w:w w:val="140"/>
        </w:rPr>
        <w:t>t</w:t>
      </w:r>
      <w:r>
        <w:rPr>
          <w:rFonts w:ascii="Arial" w:hAnsi="Arial" w:cs="Arial" w:eastAsia="Arial"/>
          <w:sz w:val="14"/>
          <w:szCs w:val="14"/>
          <w:color w:val="4B4252"/>
          <w:spacing w:val="-6"/>
          <w:w w:val="105"/>
        </w:rPr>
        <w:t>e</w:t>
      </w:r>
      <w:r>
        <w:rPr>
          <w:rFonts w:ascii="Arial" w:hAnsi="Arial" w:cs="Arial" w:eastAsia="Arial"/>
          <w:sz w:val="14"/>
          <w:szCs w:val="14"/>
          <w:color w:val="644D54"/>
          <w:spacing w:val="0"/>
          <w:w w:val="127"/>
        </w:rPr>
        <w:t>r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2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40" w:lineRule="auto"/>
        <w:ind w:left="-32" w:right="983"/>
        <w:jc w:val="center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52"/>
          <w:spacing w:val="0"/>
          <w:w w:val="100"/>
        </w:rPr>
        <w:t>SQA</w:t>
      </w:r>
      <w:r>
        <w:rPr>
          <w:rFonts w:ascii="Arial" w:hAnsi="Arial" w:cs="Arial" w:eastAsia="Arial"/>
          <w:sz w:val="14"/>
          <w:szCs w:val="14"/>
          <w:color w:val="4B4252"/>
          <w:spacing w:val="7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-8"/>
          <w:w w:val="100"/>
        </w:rPr>
        <w:t>T</w:t>
      </w:r>
      <w:r>
        <w:rPr>
          <w:rFonts w:ascii="Arial" w:hAnsi="Arial" w:cs="Arial" w:eastAsia="Arial"/>
          <w:sz w:val="14"/>
          <w:szCs w:val="14"/>
          <w:color w:val="332A34"/>
          <w:spacing w:val="-1"/>
          <w:w w:val="100"/>
        </w:rPr>
        <w:t>e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0"/>
        </w:rPr>
        <w:t>s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0"/>
        </w:rPr>
        <w:t>t</w:t>
      </w:r>
      <w:r>
        <w:rPr>
          <w:rFonts w:ascii="Arial" w:hAnsi="Arial" w:cs="Arial" w:eastAsia="Arial"/>
          <w:sz w:val="14"/>
          <w:szCs w:val="14"/>
          <w:color w:val="4B4252"/>
          <w:spacing w:val="13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2"/>
        </w:rPr>
        <w:t>Server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0" w:after="0" w:line="160" w:lineRule="exact"/>
        <w:ind w:left="290" w:right="1293"/>
        <w:jc w:val="center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644D54"/>
          <w:spacing w:val="-5"/>
          <w:w w:val="102"/>
        </w:rPr>
        <w:t>C</w:t>
      </w:r>
      <w:r>
        <w:rPr>
          <w:rFonts w:ascii="Arial" w:hAnsi="Arial" w:cs="Arial" w:eastAsia="Arial"/>
          <w:sz w:val="14"/>
          <w:szCs w:val="14"/>
          <w:color w:val="332A34"/>
          <w:spacing w:val="-8"/>
          <w:w w:val="162"/>
        </w:rPr>
        <w:t>l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8"/>
        </w:rPr>
        <w:t>us</w:t>
      </w:r>
      <w:r>
        <w:rPr>
          <w:rFonts w:ascii="Arial" w:hAnsi="Arial" w:cs="Arial" w:eastAsia="Arial"/>
          <w:sz w:val="14"/>
          <w:szCs w:val="14"/>
          <w:color w:val="4B4252"/>
          <w:spacing w:val="-7"/>
          <w:w w:val="107"/>
        </w:rPr>
        <w:t>t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07"/>
        </w:rPr>
        <w:t>er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2240" w:h="15840"/>
          <w:pgMar w:top="1380" w:bottom="280" w:left="1340" w:right="1420"/>
          <w:cols w:num="2" w:equalWidth="0">
            <w:col w:w="6695" w:space="665"/>
            <w:col w:w="2120"/>
          </w:cols>
        </w:sectPr>
      </w:pPr>
      <w:rPr/>
    </w:p>
    <w:p>
      <w:pPr>
        <w:spacing w:before="5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640" w:right="-20"/>
        <w:jc w:val="lef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52"/>
          <w:w w:val="104"/>
        </w:rPr>
        <w:t>Ter</w:t>
      </w:r>
      <w:r>
        <w:rPr>
          <w:rFonts w:ascii="Arial" w:hAnsi="Arial" w:cs="Arial" w:eastAsia="Arial"/>
          <w:sz w:val="14"/>
          <w:szCs w:val="14"/>
          <w:color w:val="4B4252"/>
          <w:spacing w:val="-10"/>
          <w:w w:val="105"/>
        </w:rPr>
        <w:t>m</w:t>
      </w:r>
      <w:r>
        <w:rPr>
          <w:rFonts w:ascii="Arial" w:hAnsi="Arial" w:cs="Arial" w:eastAsia="Arial"/>
          <w:sz w:val="14"/>
          <w:szCs w:val="14"/>
          <w:color w:val="332A34"/>
          <w:spacing w:val="-8"/>
          <w:w w:val="162"/>
        </w:rPr>
        <w:t>i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7"/>
        </w:rPr>
        <w:t>n</w:t>
      </w:r>
      <w:r>
        <w:rPr>
          <w:rFonts w:ascii="Arial" w:hAnsi="Arial" w:cs="Arial" w:eastAsia="Arial"/>
          <w:sz w:val="14"/>
          <w:szCs w:val="14"/>
          <w:color w:val="4B4252"/>
          <w:spacing w:val="-6"/>
          <w:w w:val="107"/>
        </w:rPr>
        <w:t>a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62"/>
        </w:rPr>
        <w:t>l</w:t>
      </w:r>
      <w:r>
        <w:rPr>
          <w:rFonts w:ascii="Arial" w:hAnsi="Arial" w:cs="Arial" w:eastAsia="Arial"/>
          <w:sz w:val="14"/>
          <w:szCs w:val="14"/>
          <w:color w:val="332A34"/>
          <w:spacing w:val="15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13"/>
        </w:rPr>
        <w:t>gy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9" w:after="0" w:line="158" w:lineRule="exact"/>
        <w:ind w:left="2720" w:right="-20"/>
        <w:jc w:val="lef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52"/>
          <w:w w:val="103"/>
          <w:position w:val="-1"/>
        </w:rPr>
        <w:t>Dev</w:t>
      </w:r>
      <w:r>
        <w:rPr>
          <w:rFonts w:ascii="Arial" w:hAnsi="Arial" w:cs="Arial" w:eastAsia="Arial"/>
          <w:sz w:val="14"/>
          <w:szCs w:val="14"/>
          <w:color w:val="4B4252"/>
          <w:spacing w:val="-6"/>
          <w:w w:val="103"/>
          <w:position w:val="-1"/>
        </w:rPr>
        <w:t>e</w:t>
      </w:r>
      <w:r>
        <w:rPr>
          <w:rFonts w:ascii="Arial" w:hAnsi="Arial" w:cs="Arial" w:eastAsia="Arial"/>
          <w:sz w:val="14"/>
          <w:szCs w:val="14"/>
          <w:color w:val="644D54"/>
          <w:spacing w:val="-16"/>
          <w:w w:val="162"/>
          <w:position w:val="-1"/>
        </w:rPr>
        <w:t>l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3"/>
          <w:position w:val="-1"/>
        </w:rPr>
        <w:t>op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-7"/>
          <w:w w:val="100"/>
          <w:position w:val="-1"/>
        </w:rPr>
        <w:t> </w:t>
      </w:r>
      <w:r>
        <w:rPr>
          <w:rFonts w:ascii="Arial" w:hAnsi="Arial" w:cs="Arial" w:eastAsia="Arial"/>
          <w:sz w:val="14"/>
          <w:szCs w:val="14"/>
          <w:color w:val="644D54"/>
          <w:spacing w:val="0"/>
          <w:w w:val="127"/>
          <w:position w:val="-1"/>
        </w:rPr>
        <w:t>r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420"/>
        </w:sectPr>
      </w:pPr>
      <w:rPr/>
    </w:p>
    <w:p>
      <w:pPr>
        <w:spacing w:before="42" w:after="0" w:line="240" w:lineRule="auto"/>
        <w:ind w:left="180" w:right="-61"/>
        <w:jc w:val="lef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52"/>
          <w:spacing w:val="0"/>
          <w:w w:val="100"/>
        </w:rPr>
        <w:t>Ot</w:t>
      </w:r>
      <w:r>
        <w:rPr>
          <w:rFonts w:ascii="Arial" w:hAnsi="Arial" w:cs="Arial" w:eastAsia="Arial"/>
          <w:sz w:val="14"/>
          <w:szCs w:val="14"/>
          <w:color w:val="4B4252"/>
          <w:spacing w:val="-9"/>
          <w:w w:val="100"/>
        </w:rPr>
        <w:t>h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00"/>
        </w:rPr>
        <w:t>er</w:t>
      </w:r>
      <w:r>
        <w:rPr>
          <w:rFonts w:ascii="Arial" w:hAnsi="Arial" w:cs="Arial" w:eastAsia="Arial"/>
          <w:sz w:val="14"/>
          <w:szCs w:val="14"/>
          <w:color w:val="332A34"/>
          <w:spacing w:val="14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2"/>
        </w:rPr>
        <w:t>So</w:t>
      </w:r>
      <w:r>
        <w:rPr>
          <w:rFonts w:ascii="Arial" w:hAnsi="Arial" w:cs="Arial" w:eastAsia="Arial"/>
          <w:sz w:val="14"/>
          <w:szCs w:val="14"/>
          <w:color w:val="4B4252"/>
          <w:spacing w:val="-13"/>
          <w:w w:val="103"/>
        </w:rPr>
        <w:t>u</w:t>
      </w:r>
      <w:r>
        <w:rPr>
          <w:rFonts w:ascii="Arial" w:hAnsi="Arial" w:cs="Arial" w:eastAsia="Arial"/>
          <w:sz w:val="14"/>
          <w:szCs w:val="14"/>
          <w:color w:val="332A34"/>
          <w:spacing w:val="-6"/>
          <w:w w:val="127"/>
        </w:rPr>
        <w:t>r</w:t>
      </w:r>
      <w:r>
        <w:rPr>
          <w:rFonts w:ascii="Arial" w:hAnsi="Arial" w:cs="Arial" w:eastAsia="Arial"/>
          <w:sz w:val="14"/>
          <w:szCs w:val="14"/>
          <w:color w:val="4B4252"/>
          <w:spacing w:val="-7"/>
          <w:w w:val="111"/>
        </w:rPr>
        <w:t>c</w:t>
      </w:r>
      <w:r>
        <w:rPr>
          <w:rFonts w:ascii="Arial" w:hAnsi="Arial" w:cs="Arial" w:eastAsia="Arial"/>
          <w:sz w:val="14"/>
          <w:szCs w:val="14"/>
          <w:color w:val="332A34"/>
          <w:spacing w:val="-1"/>
          <w:w w:val="105"/>
        </w:rPr>
        <w:t>e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16"/>
        </w:rPr>
        <w:t>s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2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240" w:lineRule="auto"/>
        <w:ind w:left="380" w:right="-20"/>
        <w:jc w:val="left"/>
        <w:tabs>
          <w:tab w:pos="3280" w:val="left"/>
        </w:tabs>
        <w:rPr>
          <w:rFonts w:ascii="Arial" w:hAnsi="Arial" w:cs="Arial" w:eastAsia="Arial"/>
          <w:sz w:val="14"/>
          <w:szCs w:val="14"/>
        </w:rPr>
      </w:pPr>
      <w:rPr/>
      <w:r>
        <w:rPr/>
        <w:pict>
          <v:group style="position:absolute;margin-left:423.5pt;margin-top:5.065918pt;width:.1pt;height:88.5pt;mso-position-horizontal-relative:page;mso-position-vertical-relative:paragraph;z-index:-10747" coordorigin="8470,101" coordsize="2,1770">
            <v:shape style="position:absolute;left:8470;top:101;width:2;height:1770" coordorigin="8470,101" coordsize="0,1770" path="m8470,1871l8470,101e" filled="f" stroked="t" strokeweight="1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14"/>
          <w:szCs w:val="14"/>
          <w:color w:val="332A34"/>
          <w:spacing w:val="-24"/>
          <w:w w:val="117"/>
          <w:position w:val="-3"/>
        </w:rPr>
        <w:t>F</w:t>
      </w:r>
      <w:r>
        <w:rPr>
          <w:rFonts w:ascii="Arial" w:hAnsi="Arial" w:cs="Arial" w:eastAsia="Arial"/>
          <w:sz w:val="14"/>
          <w:szCs w:val="14"/>
          <w:color w:val="4B4252"/>
          <w:spacing w:val="5"/>
          <w:w w:val="244"/>
          <w:position w:val="-3"/>
        </w:rPr>
        <w:t>i</w:t>
      </w:r>
      <w:r>
        <w:rPr>
          <w:rFonts w:ascii="Arial" w:hAnsi="Arial" w:cs="Arial" w:eastAsia="Arial"/>
          <w:sz w:val="14"/>
          <w:szCs w:val="14"/>
          <w:color w:val="644D54"/>
          <w:spacing w:val="-10"/>
          <w:w w:val="162"/>
          <w:position w:val="-3"/>
        </w:rPr>
        <w:t>l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9"/>
          <w:position w:val="-3"/>
        </w:rPr>
        <w:t>es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0"/>
          <w:position w:val="-3"/>
        </w:rPr>
        <w:tab/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0"/>
          <w:position w:val="0"/>
        </w:rPr>
        <w:t>SQA</w:t>
      </w:r>
      <w:r>
        <w:rPr>
          <w:rFonts w:ascii="Arial" w:hAnsi="Arial" w:cs="Arial" w:eastAsia="Arial"/>
          <w:sz w:val="14"/>
          <w:szCs w:val="14"/>
          <w:color w:val="4B4252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93"/>
          <w:position w:val="0"/>
        </w:rPr>
        <w:t>V1</w:t>
      </w:r>
      <w:r>
        <w:rPr>
          <w:rFonts w:ascii="Arial" w:hAnsi="Arial" w:cs="Arial" w:eastAsia="Arial"/>
          <w:sz w:val="14"/>
          <w:szCs w:val="14"/>
          <w:color w:val="4B4252"/>
          <w:spacing w:val="-24"/>
          <w:w w:val="94"/>
          <w:position w:val="0"/>
        </w:rPr>
        <w:t>1</w:t>
      </w:r>
      <w:r>
        <w:rPr>
          <w:rFonts w:ascii="Arial" w:hAnsi="Arial" w:cs="Arial" w:eastAsia="Arial"/>
          <w:sz w:val="14"/>
          <w:szCs w:val="14"/>
          <w:color w:val="231F4B"/>
          <w:spacing w:val="-19"/>
          <w:w w:val="142"/>
          <w:position w:val="0"/>
        </w:rPr>
        <w:t>.</w:t>
      </w:r>
      <w:r>
        <w:rPr>
          <w:rFonts w:ascii="Arial" w:hAnsi="Arial" w:cs="Arial" w:eastAsia="Arial"/>
          <w:sz w:val="14"/>
          <w:szCs w:val="14"/>
          <w:color w:val="4B4252"/>
          <w:spacing w:val="-13"/>
          <w:w w:val="123"/>
          <w:position w:val="0"/>
        </w:rPr>
        <w:t>0</w:t>
      </w:r>
      <w:r>
        <w:rPr>
          <w:rFonts w:ascii="Arial" w:hAnsi="Arial" w:cs="Arial" w:eastAsia="Arial"/>
          <w:sz w:val="14"/>
          <w:szCs w:val="14"/>
          <w:color w:val="231F4B"/>
          <w:spacing w:val="0"/>
          <w:w w:val="101"/>
          <w:position w:val="0"/>
        </w:rPr>
        <w:t>.1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9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1640" w:right="-20"/>
        <w:jc w:val="left"/>
        <w:tabs>
          <w:tab w:pos="3380" w:val="left"/>
          <w:tab w:pos="4080" w:val="left"/>
        </w:tabs>
        <w:rPr>
          <w:rFonts w:ascii="Arial" w:hAnsi="Arial" w:cs="Arial" w:eastAsia="Arial"/>
          <w:sz w:val="14"/>
          <w:szCs w:val="14"/>
        </w:rPr>
      </w:pPr>
      <w:rPr/>
      <w:r>
        <w:rPr/>
        <w:pict>
          <v:group style="position:absolute;margin-left:445pt;margin-top:-1.434082pt;width:74pt;height:185pt;mso-position-horizontal-relative:page;mso-position-vertical-relative:paragraph;z-index:-10748" coordorigin="8900,-29" coordsize="1480,3700">
            <v:shape style="position:absolute;left:8900;top:-29;width:1480;height:3700" type="#_x0000_t75">
              <v:imagedata r:id="rId42" o:title=""/>
            </v:shape>
            <v:group style="position:absolute;left:9220;top:1111;width:490;height:2" coordorigin="9220,1111" coordsize="490,2">
              <v:shape style="position:absolute;left:9220;top:1111;width:490;height:2" coordorigin="9220,1111" coordsize="490,0" path="m9220,1111l9710,1111e" filled="f" stroked="t" strokeweight="3.5pt" strokecolor="#74838C">
                <v:path arrowok="t"/>
              </v:shape>
            </v:group>
            <w10:wrap type="none"/>
          </v:group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55pt;margin-top:10.249047pt;width:69.472203pt;height:69.5pt;mso-position-horizontal-relative:page;mso-position-vertical-relative:paragraph;z-index:-10746" type="#_x0000_t202" filled="f" stroked="f">
            <v:textbox inset="0,0,0,0">
              <w:txbxContent>
                <w:p>
                  <w:pPr>
                    <w:spacing w:before="0" w:after="0" w:line="1390" w:lineRule="exact"/>
                    <w:ind w:right="-249"/>
                    <w:jc w:val="left"/>
                    <w:rPr>
                      <w:rFonts w:ascii="Arial" w:hAnsi="Arial" w:cs="Arial" w:eastAsia="Arial"/>
                      <w:sz w:val="139"/>
                      <w:szCs w:val="139"/>
                    </w:rPr>
                  </w:pPr>
                  <w:rPr/>
                  <w:r>
                    <w:rPr>
                      <w:rFonts w:ascii="Arial" w:hAnsi="Arial" w:cs="Arial" w:eastAsia="Arial"/>
                      <w:sz w:val="139"/>
                      <w:szCs w:val="139"/>
                      <w:color w:val="526475"/>
                      <w:spacing w:val="0"/>
                      <w:w w:val="120"/>
                      <w:position w:val="-1"/>
                    </w:rPr>
                    <w:t>v-</w:t>
                  </w:r>
                  <w:r>
                    <w:rPr>
                      <w:rFonts w:ascii="Arial" w:hAnsi="Arial" w:cs="Arial" w:eastAsia="Arial"/>
                      <w:sz w:val="139"/>
                      <w:szCs w:val="139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4"/>
          <w:szCs w:val="14"/>
          <w:color w:val="332A34"/>
          <w:spacing w:val="-10"/>
          <w:w w:val="109"/>
        </w:rPr>
        <w:t>D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8"/>
        </w:rPr>
        <w:t>EV</w:t>
      </w:r>
      <w:r>
        <w:rPr>
          <w:rFonts w:ascii="Arial" w:hAnsi="Arial" w:cs="Arial" w:eastAsia="Arial"/>
          <w:sz w:val="14"/>
          <w:szCs w:val="14"/>
          <w:color w:val="4B4252"/>
          <w:spacing w:val="-1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94"/>
        </w:rPr>
        <w:t>V1</w:t>
      </w:r>
      <w:r>
        <w:rPr>
          <w:rFonts w:ascii="Arial" w:hAnsi="Arial" w:cs="Arial" w:eastAsia="Arial"/>
          <w:sz w:val="14"/>
          <w:szCs w:val="14"/>
          <w:color w:val="4B4252"/>
          <w:spacing w:val="-14"/>
          <w:w w:val="95"/>
        </w:rPr>
        <w:t>2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06"/>
        </w:rPr>
        <w:t>-1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00"/>
        </w:rPr>
        <w:tab/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99"/>
        </w:rPr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99"/>
          <w:u w:val="single" w:color="77878C"/>
        </w:rPr>
        <w:t> 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00"/>
          <w:u w:val="single" w:color="77878C"/>
        </w:rPr>
        <w:tab/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00"/>
          <w:u w:val="single" w:color="77878C"/>
        </w:rPr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00"/>
        </w:rPr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5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40" w:lineRule="auto"/>
        <w:ind w:left="-71" w:right="4182"/>
        <w:jc w:val="center"/>
        <w:rPr>
          <w:rFonts w:ascii="Times New Roman" w:hAnsi="Times New Roman" w:cs="Times New Roman" w:eastAsia="Times New Roman"/>
          <w:sz w:val="68"/>
          <w:szCs w:val="68"/>
        </w:rPr>
      </w:pPr>
      <w:rPr/>
      <w:r>
        <w:rPr>
          <w:rFonts w:ascii="Times New Roman" w:hAnsi="Times New Roman" w:cs="Times New Roman" w:eastAsia="Times New Roman"/>
          <w:sz w:val="68"/>
          <w:szCs w:val="68"/>
          <w:color w:val="332A34"/>
          <w:spacing w:val="-3"/>
          <w:w w:val="75"/>
        </w:rPr>
        <w:t>&lt;</w:t>
      </w:r>
      <w:r>
        <w:rPr>
          <w:rFonts w:ascii="Times New Roman" w:hAnsi="Times New Roman" w:cs="Times New Roman" w:eastAsia="Times New Roman"/>
          <w:sz w:val="68"/>
          <w:szCs w:val="68"/>
          <w:color w:val="4B4252"/>
          <w:spacing w:val="-477"/>
          <w:w w:val="62"/>
        </w:rPr>
        <w:t>G</w:t>
      </w:r>
      <w:r>
        <w:rPr>
          <w:rFonts w:ascii="Times New Roman" w:hAnsi="Times New Roman" w:cs="Times New Roman" w:eastAsia="Times New Roman"/>
          <w:sz w:val="68"/>
          <w:szCs w:val="68"/>
          <w:color w:val="332A34"/>
          <w:spacing w:val="0"/>
          <w:w w:val="76"/>
        </w:rPr>
        <w:t>0</w:t>
      </w:r>
      <w:r>
        <w:rPr>
          <w:rFonts w:ascii="Times New Roman" w:hAnsi="Times New Roman" w:cs="Times New Roman" w:eastAsia="Times New Roman"/>
          <w:sz w:val="68"/>
          <w:szCs w:val="68"/>
          <w:color w:val="332A34"/>
          <w:spacing w:val="-127"/>
          <w:w w:val="100"/>
        </w:rPr>
        <w:t> </w:t>
      </w:r>
      <w:r>
        <w:rPr>
          <w:rFonts w:ascii="Times New Roman" w:hAnsi="Times New Roman" w:cs="Times New Roman" w:eastAsia="Times New Roman"/>
          <w:sz w:val="68"/>
          <w:szCs w:val="68"/>
          <w:color w:val="4B4252"/>
          <w:spacing w:val="0"/>
          <w:w w:val="62"/>
        </w:rPr>
        <w:t>D</w:t>
      </w:r>
      <w:r>
        <w:rPr>
          <w:rFonts w:ascii="Times New Roman" w:hAnsi="Times New Roman" w:cs="Times New Roman" w:eastAsia="Times New Roman"/>
          <w:sz w:val="68"/>
          <w:szCs w:val="68"/>
          <w:color w:val="000000"/>
          <w:spacing w:val="0"/>
          <w:w w:val="100"/>
        </w:rPr>
      </w:r>
    </w:p>
    <w:p>
      <w:pPr>
        <w:spacing w:before="1" w:after="0" w:line="240" w:lineRule="auto"/>
        <w:ind w:left="130" w:right="4382"/>
        <w:jc w:val="center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52"/>
          <w:w w:val="104"/>
        </w:rPr>
        <w:t>Manag</w:t>
      </w:r>
      <w:r>
        <w:rPr>
          <w:rFonts w:ascii="Arial" w:hAnsi="Arial" w:cs="Arial" w:eastAsia="Arial"/>
          <w:sz w:val="14"/>
          <w:szCs w:val="14"/>
          <w:color w:val="4B4252"/>
          <w:spacing w:val="-7"/>
          <w:w w:val="104"/>
        </w:rPr>
        <w:t>e</w:t>
      </w:r>
      <w:r>
        <w:rPr>
          <w:rFonts w:ascii="Arial" w:hAnsi="Arial" w:cs="Arial" w:eastAsia="Arial"/>
          <w:sz w:val="14"/>
          <w:szCs w:val="14"/>
          <w:color w:val="644D54"/>
          <w:spacing w:val="0"/>
          <w:w w:val="127"/>
        </w:rPr>
        <w:t>r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2240" w:h="15840"/>
          <w:pgMar w:top="1380" w:bottom="280" w:left="1340" w:right="1420"/>
          <w:cols w:num="2" w:equalWidth="0">
            <w:col w:w="1105" w:space="3205"/>
            <w:col w:w="5170"/>
          </w:cols>
        </w:sectPr>
      </w:pPr>
      <w:rPr/>
    </w:p>
    <w:p>
      <w:pPr>
        <w:spacing w:before="9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158" w:lineRule="exact"/>
        <w:ind w:right="-20"/>
        <w:jc w:val="righ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52"/>
          <w:spacing w:val="0"/>
          <w:w w:val="103"/>
          <w:position w:val="-1"/>
        </w:rPr>
        <w:t>Tester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89" w:after="0" w:line="240" w:lineRule="auto"/>
        <w:ind w:right="-20"/>
        <w:jc w:val="left"/>
        <w:rPr>
          <w:rFonts w:ascii="Arial" w:hAnsi="Arial" w:cs="Arial" w:eastAsia="Arial"/>
          <w:sz w:val="14"/>
          <w:szCs w:val="14"/>
        </w:rPr>
      </w:pPr>
      <w:rPr/>
      <w:r>
        <w:rPr/>
        <w:br w:type="column"/>
      </w:r>
      <w:r>
        <w:rPr>
          <w:rFonts w:ascii="Arial" w:hAnsi="Arial" w:cs="Arial" w:eastAsia="Arial"/>
          <w:sz w:val="14"/>
          <w:szCs w:val="14"/>
          <w:color w:val="4B4252"/>
          <w:spacing w:val="-10"/>
          <w:w w:val="100"/>
        </w:rPr>
        <w:t>D</w:t>
      </w:r>
      <w:r>
        <w:rPr>
          <w:rFonts w:ascii="Arial" w:hAnsi="Arial" w:cs="Arial" w:eastAsia="Arial"/>
          <w:sz w:val="14"/>
          <w:szCs w:val="14"/>
          <w:color w:val="332A34"/>
          <w:spacing w:val="-17"/>
          <w:w w:val="100"/>
        </w:rPr>
        <w:t>E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0"/>
        </w:rPr>
        <w:t>V</w:t>
      </w:r>
      <w:r>
        <w:rPr>
          <w:rFonts w:ascii="Arial" w:hAnsi="Arial" w:cs="Arial" w:eastAsia="Arial"/>
          <w:sz w:val="14"/>
          <w:szCs w:val="14"/>
          <w:color w:val="4B4252"/>
          <w:spacing w:val="33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94"/>
        </w:rPr>
        <w:t>V1</w:t>
      </w:r>
      <w:r>
        <w:rPr>
          <w:rFonts w:ascii="Arial" w:hAnsi="Arial" w:cs="Arial" w:eastAsia="Arial"/>
          <w:sz w:val="14"/>
          <w:szCs w:val="14"/>
          <w:color w:val="4B4252"/>
          <w:spacing w:val="-14"/>
          <w:w w:val="95"/>
        </w:rPr>
        <w:t>2</w:t>
      </w:r>
      <w:r>
        <w:rPr>
          <w:rFonts w:ascii="Arial" w:hAnsi="Arial" w:cs="Arial" w:eastAsia="Arial"/>
          <w:sz w:val="14"/>
          <w:szCs w:val="14"/>
          <w:color w:val="332A34"/>
          <w:spacing w:val="-11"/>
          <w:w w:val="131"/>
        </w:rPr>
        <w:t>-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20"/>
        </w:rPr>
        <w:t>2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420"/>
          <w:cols w:num="2" w:equalWidth="0">
            <w:col w:w="1703" w:space="4167"/>
            <w:col w:w="3610"/>
          </w:cols>
        </w:sectPr>
      </w:pPr>
      <w:rPr/>
    </w:p>
    <w:p>
      <w:pPr>
        <w:spacing w:before="0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420"/>
        </w:sectPr>
      </w:pPr>
      <w:rPr/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408" w:right="-52"/>
        <w:jc w:val="center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52"/>
          <w:w w:val="104"/>
        </w:rPr>
        <w:t>Ter</w:t>
      </w:r>
      <w:r>
        <w:rPr>
          <w:rFonts w:ascii="Arial" w:hAnsi="Arial" w:cs="Arial" w:eastAsia="Arial"/>
          <w:sz w:val="14"/>
          <w:szCs w:val="14"/>
          <w:color w:val="4B4252"/>
          <w:spacing w:val="-10"/>
          <w:w w:val="105"/>
        </w:rPr>
        <w:t>m</w:t>
      </w:r>
      <w:r>
        <w:rPr>
          <w:rFonts w:ascii="Arial" w:hAnsi="Arial" w:cs="Arial" w:eastAsia="Arial"/>
          <w:sz w:val="14"/>
          <w:szCs w:val="14"/>
          <w:color w:val="332A34"/>
          <w:spacing w:val="-8"/>
          <w:w w:val="162"/>
        </w:rPr>
        <w:t>i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6"/>
        </w:rPr>
        <w:t>n</w:t>
      </w:r>
      <w:r>
        <w:rPr>
          <w:rFonts w:ascii="Arial" w:hAnsi="Arial" w:cs="Arial" w:eastAsia="Arial"/>
          <w:sz w:val="14"/>
          <w:szCs w:val="14"/>
          <w:color w:val="4B4252"/>
          <w:spacing w:val="-5"/>
          <w:w w:val="106"/>
        </w:rPr>
        <w:t>o</w:t>
      </w:r>
      <w:r>
        <w:rPr>
          <w:rFonts w:ascii="Arial" w:hAnsi="Arial" w:cs="Arial" w:eastAsia="Arial"/>
          <w:sz w:val="14"/>
          <w:szCs w:val="14"/>
          <w:color w:val="332A34"/>
          <w:spacing w:val="-16"/>
          <w:w w:val="162"/>
        </w:rPr>
        <w:t>l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5"/>
        </w:rPr>
        <w:t>ogy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9" w:after="0" w:line="240" w:lineRule="auto"/>
        <w:ind w:right="118"/>
        <w:jc w:val="righ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52"/>
          <w:spacing w:val="-10"/>
          <w:w w:val="108"/>
        </w:rPr>
        <w:t>V</w:t>
      </w:r>
      <w:r>
        <w:rPr>
          <w:rFonts w:ascii="Arial" w:hAnsi="Arial" w:cs="Arial" w:eastAsia="Arial"/>
          <w:sz w:val="14"/>
          <w:szCs w:val="14"/>
          <w:color w:val="332A34"/>
          <w:spacing w:val="-16"/>
          <w:w w:val="162"/>
        </w:rPr>
        <w:t>i</w:t>
      </w:r>
      <w:r>
        <w:rPr>
          <w:rFonts w:ascii="Arial" w:hAnsi="Arial" w:cs="Arial" w:eastAsia="Arial"/>
          <w:sz w:val="14"/>
          <w:szCs w:val="14"/>
          <w:color w:val="4B4252"/>
          <w:spacing w:val="-9"/>
          <w:w w:val="120"/>
        </w:rPr>
        <w:t>e</w:t>
      </w:r>
      <w:r>
        <w:rPr>
          <w:rFonts w:ascii="Arial" w:hAnsi="Arial" w:cs="Arial" w:eastAsia="Arial"/>
          <w:sz w:val="14"/>
          <w:szCs w:val="14"/>
          <w:color w:val="332A34"/>
          <w:spacing w:val="-6"/>
          <w:w w:val="100"/>
        </w:rPr>
        <w:t>w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9"/>
        </w:rPr>
        <w:t>ers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40" w:lineRule="auto"/>
        <w:ind w:left="-32" w:right="-52"/>
        <w:jc w:val="center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52"/>
          <w:w w:val="104"/>
        </w:rPr>
        <w:t>Ter</w:t>
      </w:r>
      <w:r>
        <w:rPr>
          <w:rFonts w:ascii="Arial" w:hAnsi="Arial" w:cs="Arial" w:eastAsia="Arial"/>
          <w:sz w:val="14"/>
          <w:szCs w:val="14"/>
          <w:color w:val="4B4252"/>
          <w:spacing w:val="-11"/>
          <w:w w:val="105"/>
        </w:rPr>
        <w:t>m</w:t>
      </w:r>
      <w:r>
        <w:rPr>
          <w:rFonts w:ascii="Arial" w:hAnsi="Arial" w:cs="Arial" w:eastAsia="Arial"/>
          <w:sz w:val="14"/>
          <w:szCs w:val="14"/>
          <w:color w:val="332A34"/>
          <w:spacing w:val="-8"/>
          <w:w w:val="162"/>
        </w:rPr>
        <w:t>i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13"/>
        </w:rPr>
        <w:t>n</w:t>
      </w:r>
      <w:r>
        <w:rPr>
          <w:rFonts w:ascii="Arial" w:hAnsi="Arial" w:cs="Arial" w:eastAsia="Arial"/>
          <w:sz w:val="14"/>
          <w:szCs w:val="14"/>
          <w:color w:val="4B4252"/>
          <w:spacing w:val="-16"/>
          <w:w w:val="113"/>
        </w:rPr>
        <w:t>o</w:t>
      </w:r>
      <w:r>
        <w:rPr>
          <w:rFonts w:ascii="Arial" w:hAnsi="Arial" w:cs="Arial" w:eastAsia="Arial"/>
          <w:sz w:val="14"/>
          <w:szCs w:val="14"/>
          <w:color w:val="332A34"/>
          <w:spacing w:val="-16"/>
          <w:w w:val="162"/>
        </w:rPr>
        <w:t>l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5"/>
        </w:rPr>
        <w:t>ogy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19" w:after="0" w:line="158" w:lineRule="exact"/>
        <w:ind w:left="150" w:right="106"/>
        <w:jc w:val="center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52"/>
          <w:spacing w:val="-15"/>
          <w:w w:val="119"/>
          <w:position w:val="-1"/>
        </w:rPr>
        <w:t>E</w:t>
      </w:r>
      <w:r>
        <w:rPr>
          <w:rFonts w:ascii="Arial" w:hAnsi="Arial" w:cs="Arial" w:eastAsia="Arial"/>
          <w:sz w:val="14"/>
          <w:szCs w:val="14"/>
          <w:color w:val="332A34"/>
          <w:spacing w:val="-1"/>
          <w:w w:val="111"/>
          <w:position w:val="-1"/>
        </w:rPr>
        <w:t>d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97"/>
          <w:position w:val="-1"/>
        </w:rPr>
        <w:t>rtors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42" w:after="0" w:line="240" w:lineRule="auto"/>
        <w:ind w:right="-20"/>
        <w:jc w:val="left"/>
        <w:rPr>
          <w:rFonts w:ascii="Arial" w:hAnsi="Arial" w:cs="Arial" w:eastAsia="Arial"/>
          <w:sz w:val="14"/>
          <w:szCs w:val="14"/>
        </w:rPr>
      </w:pPr>
      <w:rPr/>
      <w:r>
        <w:rPr/>
        <w:br w:type="column"/>
      </w:r>
      <w:r>
        <w:rPr>
          <w:rFonts w:ascii="Arial" w:hAnsi="Arial" w:cs="Arial" w:eastAsia="Arial"/>
          <w:sz w:val="14"/>
          <w:szCs w:val="14"/>
          <w:color w:val="4B4252"/>
          <w:spacing w:val="-10"/>
          <w:w w:val="100"/>
        </w:rPr>
        <w:t>D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00"/>
        </w:rPr>
        <w:t>B</w:t>
      </w:r>
      <w:r>
        <w:rPr>
          <w:rFonts w:ascii="Arial" w:hAnsi="Arial" w:cs="Arial" w:eastAsia="Arial"/>
          <w:sz w:val="14"/>
          <w:szCs w:val="14"/>
          <w:color w:val="332A34"/>
          <w:spacing w:val="10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2"/>
        </w:rPr>
        <w:t>Server</w:t>
      </w:r>
      <w:r>
        <w:rPr>
          <w:rFonts w:ascii="Arial" w:hAnsi="Arial" w:cs="Arial" w:eastAsia="Arial"/>
          <w:sz w:val="14"/>
          <w:szCs w:val="14"/>
          <w:color w:val="4B4252"/>
          <w:spacing w:val="-3"/>
          <w:w w:val="103"/>
        </w:rPr>
        <w:t>0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08"/>
        </w:rPr>
        <w:t>1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19" w:after="0" w:line="240" w:lineRule="auto"/>
        <w:ind w:left="60" w:right="-20"/>
        <w:jc w:val="left"/>
        <w:rPr>
          <w:rFonts w:ascii="Arial" w:hAnsi="Arial" w:cs="Arial" w:eastAsia="Arial"/>
          <w:sz w:val="14"/>
          <w:szCs w:val="14"/>
        </w:rPr>
      </w:pPr>
      <w:rPr/>
      <w:r>
        <w:rPr/>
        <w:pict>
          <v:group style="position:absolute;margin-left:350pt;margin-top:-49.984081pt;width:84pt;height:96pt;mso-position-horizontal-relative:page;mso-position-vertical-relative:paragraph;z-index:-10749" coordorigin="7000,-1000" coordsize="1680,1920">
            <v:shape style="position:absolute;left:8020;top:-1000;width:660;height:800" type="#_x0000_t75">
              <v:imagedata r:id="rId43" o:title=""/>
            </v:shape>
            <v:group style="position:absolute;left:7320;top:-630;width:720;height:2" coordorigin="7320,-630" coordsize="720,2">
              <v:shape style="position:absolute;left:7320;top:-630;width:720;height:2" coordorigin="7320,-630" coordsize="720,0" path="m7320,-630l8040,-630e" filled="f" stroked="t" strokeweight="1pt" strokecolor="#1F1C1F">
                <v:path arrowok="t"/>
              </v:shape>
              <v:shape style="position:absolute;left:7000;top:60;width:640;height:860" type="#_x0000_t75">
                <v:imagedata r:id="rId44" o:title=""/>
              </v:shape>
            </v:group>
            <v:group style="position:absolute;left:7330;top:-640;width:2;height:760" coordorigin="7330,-640" coordsize="2,760">
              <v:shape style="position:absolute;left:7330;top:-640;width:2;height:760" coordorigin="7330,-640" coordsize="0,760" path="m7330,120l7330,-640e" filled="f" stroked="t" strokeweight="1pt" strokecolor="#231F1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0"/>
        </w:rPr>
        <w:t>Reposrtory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420"/>
          <w:cols w:num="3" w:equalWidth="0">
            <w:col w:w="2235" w:space="1945"/>
            <w:col w:w="794" w:space="1646"/>
            <w:col w:w="2860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420"/>
        </w:sectPr>
      </w:pPr>
      <w:rPr/>
    </w:p>
    <w:p>
      <w:pPr>
        <w:spacing w:before="42" w:after="0" w:line="240" w:lineRule="auto"/>
        <w:ind w:right="-20"/>
        <w:jc w:val="righ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52"/>
          <w:spacing w:val="3"/>
          <w:w w:val="100"/>
        </w:rPr>
        <w:t>W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00"/>
        </w:rPr>
        <w:t>eb</w:t>
      </w:r>
      <w:r>
        <w:rPr>
          <w:rFonts w:ascii="Arial" w:hAnsi="Arial" w:cs="Arial" w:eastAsia="Arial"/>
          <w:sz w:val="14"/>
          <w:szCs w:val="14"/>
          <w:color w:val="332A34"/>
          <w:spacing w:val="3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3"/>
        </w:rPr>
        <w:t>Ser</w:t>
      </w:r>
      <w:r>
        <w:rPr>
          <w:rFonts w:ascii="Arial" w:hAnsi="Arial" w:cs="Arial" w:eastAsia="Arial"/>
          <w:sz w:val="14"/>
          <w:szCs w:val="14"/>
          <w:color w:val="4B4252"/>
          <w:spacing w:val="-12"/>
          <w:w w:val="104"/>
        </w:rPr>
        <w:t>v</w:t>
      </w:r>
      <w:r>
        <w:rPr>
          <w:rFonts w:ascii="Arial" w:hAnsi="Arial" w:cs="Arial" w:eastAsia="Arial"/>
          <w:sz w:val="14"/>
          <w:szCs w:val="14"/>
          <w:color w:val="332A34"/>
          <w:spacing w:val="-17"/>
          <w:w w:val="162"/>
        </w:rPr>
        <w:t>i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10"/>
        </w:rPr>
        <w:t>ce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19" w:after="0" w:line="240" w:lineRule="auto"/>
        <w:ind w:right="191"/>
        <w:jc w:val="righ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52"/>
          <w:spacing w:val="-27"/>
          <w:w w:val="113"/>
        </w:rPr>
        <w:t>C</w:t>
      </w:r>
      <w:r>
        <w:rPr>
          <w:rFonts w:ascii="Arial" w:hAnsi="Arial" w:cs="Arial" w:eastAsia="Arial"/>
          <w:sz w:val="14"/>
          <w:szCs w:val="14"/>
          <w:color w:val="2F3356"/>
          <w:spacing w:val="-48"/>
          <w:w w:val="162"/>
        </w:rPr>
        <w:t>i</w:t>
      </w:r>
      <w:r>
        <w:rPr>
          <w:rFonts w:ascii="Arial" w:hAnsi="Arial" w:cs="Arial" w:eastAsia="Arial"/>
          <w:sz w:val="14"/>
          <w:szCs w:val="14"/>
          <w:color w:val="4B4252"/>
          <w:spacing w:val="-12"/>
          <w:w w:val="113"/>
        </w:rPr>
        <w:t>l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5"/>
        </w:rPr>
        <w:t>ents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2" w:after="0" w:line="150" w:lineRule="exact"/>
        <w:jc w:val="left"/>
        <w:rPr>
          <w:sz w:val="15"/>
          <w:szCs w:val="15"/>
        </w:rPr>
      </w:pPr>
      <w:rPr/>
      <w:r>
        <w:rPr/>
        <w:br w:type="column"/>
      </w:r>
      <w:r>
        <w:rPr>
          <w:sz w:val="15"/>
          <w:szCs w:val="15"/>
        </w:rPr>
      </w:r>
    </w:p>
    <w:p>
      <w:pPr>
        <w:spacing w:before="0" w:after="0" w:line="240" w:lineRule="auto"/>
        <w:ind w:left="-30" w:right="-50"/>
        <w:jc w:val="center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332A34"/>
          <w:spacing w:val="0"/>
          <w:w w:val="100"/>
        </w:rPr>
        <w:t>D</w:t>
      </w:r>
      <w:r>
        <w:rPr>
          <w:rFonts w:ascii="Arial" w:hAnsi="Arial" w:cs="Arial" w:eastAsia="Arial"/>
          <w:sz w:val="14"/>
          <w:szCs w:val="14"/>
          <w:color w:val="332A34"/>
          <w:spacing w:val="0"/>
          <w:w w:val="100"/>
        </w:rPr>
        <w:t>B</w:t>
      </w:r>
      <w:r>
        <w:rPr>
          <w:rFonts w:ascii="Arial" w:hAnsi="Arial" w:cs="Arial" w:eastAsia="Arial"/>
          <w:sz w:val="14"/>
          <w:szCs w:val="14"/>
          <w:color w:val="332A34"/>
          <w:spacing w:val="-1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4"/>
        </w:rPr>
        <w:t>Server02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19" w:after="0" w:line="240" w:lineRule="auto"/>
        <w:ind w:left="139" w:right="122"/>
        <w:jc w:val="center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332A34"/>
          <w:spacing w:val="-4"/>
          <w:w w:val="105"/>
        </w:rPr>
        <w:t>B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6"/>
        </w:rPr>
        <w:t>a</w:t>
      </w:r>
      <w:r>
        <w:rPr>
          <w:rFonts w:ascii="Arial" w:hAnsi="Arial" w:cs="Arial" w:eastAsia="Arial"/>
          <w:sz w:val="14"/>
          <w:szCs w:val="14"/>
          <w:color w:val="4B4252"/>
          <w:spacing w:val="-11"/>
          <w:w w:val="106"/>
        </w:rPr>
        <w:t>c</w:t>
      </w:r>
      <w:r>
        <w:rPr>
          <w:rFonts w:ascii="Arial" w:hAnsi="Arial" w:cs="Arial" w:eastAsia="Arial"/>
          <w:sz w:val="14"/>
          <w:szCs w:val="14"/>
          <w:color w:val="332A34"/>
          <w:spacing w:val="-11"/>
          <w:w w:val="116"/>
        </w:rPr>
        <w:t>k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13"/>
        </w:rPr>
        <w:t>up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12" w:after="0" w:line="220" w:lineRule="exact"/>
        <w:jc w:val="left"/>
        <w:rPr>
          <w:sz w:val="22"/>
          <w:szCs w:val="22"/>
        </w:rPr>
      </w:pPr>
      <w:rPr/>
      <w:r>
        <w:rPr/>
        <w:br w:type="column"/>
      </w:r>
      <w:r>
        <w:rPr>
          <w:sz w:val="22"/>
          <w:szCs w:val="22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332A34"/>
          <w:spacing w:val="-10"/>
          <w:w w:val="100"/>
        </w:rPr>
        <w:t>D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0"/>
        </w:rPr>
        <w:t>B</w:t>
      </w:r>
      <w:r>
        <w:rPr>
          <w:rFonts w:ascii="Arial" w:hAnsi="Arial" w:cs="Arial" w:eastAsia="Arial"/>
          <w:sz w:val="14"/>
          <w:szCs w:val="14"/>
          <w:color w:val="4B4252"/>
          <w:spacing w:val="10"/>
          <w:w w:val="100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-4"/>
          <w:w w:val="112"/>
        </w:rPr>
        <w:t>S</w:t>
      </w:r>
      <w:r>
        <w:rPr>
          <w:rFonts w:ascii="Arial" w:hAnsi="Arial" w:cs="Arial" w:eastAsia="Arial"/>
          <w:sz w:val="14"/>
          <w:szCs w:val="14"/>
          <w:color w:val="332A34"/>
          <w:spacing w:val="-16"/>
          <w:w w:val="105"/>
        </w:rPr>
        <w:t>e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8"/>
        </w:rPr>
        <w:t>rver03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19" w:after="0" w:line="158" w:lineRule="exact"/>
        <w:ind w:left="90" w:right="-20"/>
        <w:jc w:val="lef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B4252"/>
          <w:spacing w:val="0"/>
          <w:w w:val="100"/>
          <w:position w:val="-1"/>
        </w:rPr>
        <w:t>Test</w:t>
      </w:r>
      <w:r>
        <w:rPr>
          <w:rFonts w:ascii="Arial" w:hAnsi="Arial" w:cs="Arial" w:eastAsia="Arial"/>
          <w:sz w:val="14"/>
          <w:szCs w:val="14"/>
          <w:color w:val="4B4252"/>
          <w:spacing w:val="10"/>
          <w:w w:val="100"/>
          <w:position w:val="-1"/>
        </w:rPr>
        <w:t> </w:t>
      </w:r>
      <w:r>
        <w:rPr>
          <w:rFonts w:ascii="Arial" w:hAnsi="Arial" w:cs="Arial" w:eastAsia="Arial"/>
          <w:sz w:val="14"/>
          <w:szCs w:val="14"/>
          <w:color w:val="4B4252"/>
          <w:spacing w:val="0"/>
          <w:w w:val="103"/>
          <w:position w:val="-1"/>
        </w:rPr>
        <w:t>Data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420"/>
          <w:cols w:num="3" w:equalWidth="0">
            <w:col w:w="3599" w:space="1991"/>
            <w:col w:w="830" w:space="1910"/>
            <w:col w:w="1150"/>
          </w:cols>
        </w:sectPr>
      </w:pPr>
      <w:rPr/>
    </w:p>
    <w:p>
      <w:pPr>
        <w:spacing w:before="5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32" w:after="0" w:line="240" w:lineRule="auto"/>
        <w:ind w:left="2544" w:right="2425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332A34"/>
          <w:spacing w:val="0"/>
          <w:w w:val="100"/>
        </w:rPr>
        <w:t>Figur</w:t>
      </w:r>
      <w:r>
        <w:rPr>
          <w:rFonts w:ascii="Arial" w:hAnsi="Arial" w:cs="Arial" w:eastAsia="Arial"/>
          <w:sz w:val="22"/>
          <w:szCs w:val="22"/>
          <w:color w:val="332A34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332A34"/>
          <w:spacing w:val="4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32A34"/>
          <w:spacing w:val="0"/>
          <w:w w:val="100"/>
        </w:rPr>
        <w:t>11</w:t>
      </w:r>
      <w:r>
        <w:rPr>
          <w:rFonts w:ascii="Arial" w:hAnsi="Arial" w:cs="Arial" w:eastAsia="Arial"/>
          <w:sz w:val="22"/>
          <w:szCs w:val="22"/>
          <w:color w:val="332A34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color w:val="332A34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32A34"/>
          <w:spacing w:val="0"/>
          <w:w w:val="100"/>
        </w:rPr>
        <w:t>Hardware</w:t>
      </w:r>
      <w:r>
        <w:rPr>
          <w:rFonts w:ascii="Arial" w:hAnsi="Arial" w:cs="Arial" w:eastAsia="Arial"/>
          <w:sz w:val="22"/>
          <w:szCs w:val="22"/>
          <w:color w:val="332A34"/>
          <w:spacing w:val="5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32A34"/>
          <w:spacing w:val="0"/>
          <w:w w:val="106"/>
        </w:rPr>
        <w:t>Architectur</w:t>
      </w:r>
      <w:r>
        <w:rPr>
          <w:rFonts w:ascii="Arial" w:hAnsi="Arial" w:cs="Arial" w:eastAsia="Arial"/>
          <w:sz w:val="22"/>
          <w:szCs w:val="22"/>
          <w:color w:val="332A34"/>
          <w:spacing w:val="0"/>
          <w:w w:val="106"/>
        </w:rPr>
        <w:t>e</w:t>
      </w:r>
      <w:r>
        <w:rPr>
          <w:rFonts w:ascii="Arial" w:hAnsi="Arial" w:cs="Arial" w:eastAsia="Arial"/>
          <w:sz w:val="22"/>
          <w:szCs w:val="22"/>
          <w:color w:val="332A34"/>
          <w:spacing w:val="36"/>
          <w:w w:val="106"/>
        </w:rPr>
        <w:t> </w:t>
      </w:r>
      <w:r>
        <w:rPr>
          <w:rFonts w:ascii="Arial" w:hAnsi="Arial" w:cs="Arial" w:eastAsia="Arial"/>
          <w:sz w:val="22"/>
          <w:szCs w:val="22"/>
          <w:color w:val="332A34"/>
          <w:spacing w:val="0"/>
          <w:w w:val="106"/>
        </w:rPr>
        <w:t>Diagram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5" w:lineRule="auto"/>
        <w:ind w:left="100" w:right="25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20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4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4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4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7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1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19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8"/>
          <w:w w:val="11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"/>
          <w:w w:val="111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8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6"/>
          <w:w w:val="11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3"/>
          <w:w w:val="111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8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23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6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il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tate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7"/>
        </w:rPr>
        <w:t>bute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6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mputi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9"/>
        </w:rPr>
        <w:t>z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7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3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5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4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7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4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6"/>
          <w:w w:val="10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4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3"/>
          <w:w w:val="107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9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40" w:lineRule="auto"/>
        <w:ind w:left="47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23"/>
        </w:rPr>
        <w:t>VMware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24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3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9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4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7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6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6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7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4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4"/>
        </w:rPr>
        <w:t>og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"/>
          <w:w w:val="104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47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5"/>
        </w:rPr>
        <w:t>Citri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5"/>
        </w:rPr>
        <w:t>x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1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22"/>
        </w:rPr>
        <w:t>XenApp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23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F01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9"/>
        </w:rPr>
        <w:t>Pr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3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9"/>
        </w:rPr>
        <w:t>entat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27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2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9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4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5"/>
          <w:w w:val="10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ime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1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F3356"/>
          <w:spacing w:val="-8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8"/>
        </w:rPr>
        <w:t>pl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5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3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4"/>
          <w:w w:val="103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5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32A34"/>
          <w:w w:val="105"/>
        </w:rPr>
        <w:t>Del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8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9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42"/>
          <w:w w:val="94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33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5"/>
        </w:rPr>
        <w:t>mar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8"/>
          <w:w w:val="106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0"/>
        </w:rPr>
        <w:t>et.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45" w:lineRule="auto"/>
        <w:ind w:left="820" w:right="686" w:firstLine="-350"/>
        <w:jc w:val="left"/>
        <w:tabs>
          <w:tab w:pos="8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2"/>
        </w:rPr>
        <w:t>Micr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2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2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4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2"/>
        </w:rPr>
        <w:t>Terminal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6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31"/>
        </w:rPr>
        <w:t>Server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32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8"/>
          <w:w w:val="12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8"/>
          <w:w w:val="12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7"/>
          <w:w w:val="121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2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3"/>
          <w:w w:val="12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7"/>
          <w:w w:val="12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2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20"/>
          <w:w w:val="12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644D54"/>
          <w:spacing w:val="4"/>
          <w:w w:val="220"/>
        </w:rPr>
        <w:t>'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7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1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4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3"/>
          <w:w w:val="119"/>
        </w:rPr>
        <w:t>x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0"/>
        </w:rPr>
        <w:t>-l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4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8"/>
          <w:w w:val="11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11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76"/>
        </w:rPr>
        <w:t>'</w:t>
      </w:r>
      <w:r>
        <w:rPr>
          <w:rFonts w:ascii="Times New Roman" w:hAnsi="Times New Roman" w:cs="Times New Roman" w:eastAsia="Times New Roman"/>
          <w:sz w:val="23"/>
          <w:szCs w:val="23"/>
          <w:color w:val="644D54"/>
          <w:spacing w:val="0"/>
          <w:w w:val="118"/>
        </w:rPr>
        <w:t>;</w:t>
      </w:r>
      <w:r>
        <w:rPr>
          <w:rFonts w:ascii="Times New Roman" w:hAnsi="Times New Roman" w:cs="Times New Roman" w:eastAsia="Times New Roman"/>
          <w:sz w:val="23"/>
          <w:szCs w:val="23"/>
          <w:color w:val="644D54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13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8"/>
          <w:w w:val="11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6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7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4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7"/>
        </w:rPr>
        <w:t>imp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07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7"/>
        </w:rPr>
        <w:t>emen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2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4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8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ows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6"/>
        </w:rPr>
        <w:t>200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4"/>
          <w:w w:val="106"/>
        </w:rPr>
        <w:t>8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47" w:lineRule="auto"/>
        <w:ind w:left="820" w:right="163" w:firstLine="-350"/>
        <w:jc w:val="left"/>
        <w:tabs>
          <w:tab w:pos="8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1"/>
        </w:rPr>
        <w:t>Riverbe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2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223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1"/>
        </w:rPr>
        <w:t>Th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21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5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11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6"/>
          <w:w w:val="11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11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5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ead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ea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tw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rk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WAN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8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9"/>
        </w:rPr>
        <w:t>imi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3"/>
          <w:w w:val="109"/>
        </w:rPr>
        <w:t>z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8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8"/>
        </w:rPr>
        <w:t>se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9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7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9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7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F3356"/>
          <w:spacing w:val="-4"/>
          <w:w w:val="109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4"/>
          <w:w w:val="109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9"/>
        </w:rPr>
        <w:t>re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7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14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14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4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5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0"/>
        </w:rPr>
        <w:t>mi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2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3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0"/>
        </w:rPr>
        <w:t>ze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4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ff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ces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3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5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644D54"/>
          <w:spacing w:val="-20"/>
          <w:w w:val="220"/>
        </w:rPr>
        <w:t>'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7"/>
        </w:rPr>
        <w:t>co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7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5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76"/>
        </w:rPr>
        <w:t>'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act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me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16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6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3"/>
        </w:rPr>
        <w:t>ir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me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9"/>
        </w:rPr>
        <w:t>mb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5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9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7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7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2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1"/>
          <w:w w:val="112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9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6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2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F335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F3356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7"/>
        </w:rPr>
        <w:t>VM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7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4"/>
        </w:rPr>
        <w:t>ar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1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D7782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6D7782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5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"/>
          <w:w w:val="11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7"/>
        </w:rPr>
        <w:t>pu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4"/>
          <w:w w:val="107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7"/>
        </w:rPr>
        <w:t>as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18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7"/>
        </w:rPr>
        <w:t>to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8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oy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5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irtual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4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8"/>
        </w:rPr>
        <w:t>hin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8"/>
        </w:rPr>
        <w:t>s,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9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nmni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3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8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2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1"/>
          <w:w w:val="95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4"/>
        </w:rPr>
        <w:t>plia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5"/>
        </w:rPr>
        <w:t>ce.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7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54" w:lineRule="auto"/>
        <w:ind w:left="820" w:right="43" w:firstLine="-350"/>
        <w:jc w:val="left"/>
        <w:tabs>
          <w:tab w:pos="8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2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2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3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2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2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2"/>
        </w:rPr>
        <w:t>Backu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1"/>
          <w:w w:val="112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21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223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3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1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1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2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7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9"/>
        </w:rPr>
        <w:t>ac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5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D7782"/>
          <w:spacing w:val="0"/>
          <w:w w:val="148"/>
        </w:rPr>
        <w:t>;</w:t>
      </w:r>
      <w:r>
        <w:rPr>
          <w:rFonts w:ascii="Times New Roman" w:hAnsi="Times New Roman" w:cs="Times New Roman" w:eastAsia="Times New Roman"/>
          <w:sz w:val="23"/>
          <w:szCs w:val="23"/>
          <w:color w:val="6D7782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ilizi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ba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k-up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3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97"/>
        </w:rPr>
        <w:t>ta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9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1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0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2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5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2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limi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ate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hurd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8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14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8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10"/>
        </w:rPr>
        <w:t>tr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4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2"/>
          <w:w w:val="11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3"/>
          <w:w w:val="11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0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0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5"/>
        </w:rPr>
        <w:t>mp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2"/>
          <w:w w:val="106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4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04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-8"/>
          <w:w w:val="10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2"/>
          <w:spacing w:val="-13"/>
          <w:w w:val="11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32A34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420"/>
        </w:sectPr>
      </w:pPr>
      <w:rPr/>
    </w:p>
    <w:p>
      <w:pPr>
        <w:spacing w:before="58" w:after="0" w:line="240" w:lineRule="auto"/>
        <w:ind w:left="100" w:right="-20"/>
        <w:jc w:val="left"/>
        <w:tabs>
          <w:tab w:pos="100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4.2.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Software</w:t>
      </w:r>
      <w:r>
        <w:rPr>
          <w:rFonts w:ascii="Arial" w:hAnsi="Arial" w:cs="Arial" w:eastAsia="Arial"/>
          <w:sz w:val="32"/>
          <w:szCs w:val="3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Architecture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(</w:t>
      </w:r>
      <w:r>
        <w:rPr>
          <w:rFonts w:ascii="Arial" w:hAnsi="Arial" w:cs="Arial" w:eastAsia="Arial"/>
          <w:sz w:val="32"/>
          <w:szCs w:val="32"/>
          <w:color w:val="231F20"/>
          <w:spacing w:val="-24"/>
          <w:w w:val="100"/>
          <w:b/>
          <w:bCs/>
        </w:rPr>
        <w:t>T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ooling)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47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default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platform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ftware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beneath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presentation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layer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64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ault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ramework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HTML5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arkup,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JavaScri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Object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(DOM)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scripting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language,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gh-resolution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display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devices.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Scaled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Vector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Graphic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ages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preferred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eans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scalable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representations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39" w:lineRule="auto"/>
        <w:ind w:left="100" w:right="45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high-resolution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display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devices.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Alternatively,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SVG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gery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appropriate,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age-set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capability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ages.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default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Java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Rich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(RIA)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J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avaFX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Represe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tational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(REST)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default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architectural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style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oviding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Apache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Jersey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2.6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default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framework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imple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artifacts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anaged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Apache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patible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anager,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asso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Proje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Object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00" w:right="41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contai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deploy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artifacts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Maven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repository.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specification,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artifact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resource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by—or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produced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—the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whether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docu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entation,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executable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Additional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existing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software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tools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should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directly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possible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ake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unit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eworks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(JUnit),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defect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porting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(Jira),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version-control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(Git),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configuration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(Mave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continuous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(Hudson).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figure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portra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software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itecture.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footer="728" w:header="0" w:top="1380" w:bottom="920" w:left="1340" w:right="1380"/>
          <w:footerReference w:type="default" r:id="rId45"/>
          <w:pgSz w:w="12240" w:h="15840"/>
        </w:sectPr>
      </w:pPr>
      <w:rPr/>
    </w:p>
    <w:p>
      <w:pPr>
        <w:spacing w:before="76" w:after="0" w:line="293" w:lineRule="exact"/>
        <w:ind w:left="2330" w:right="-20"/>
        <w:jc w:val="left"/>
        <w:rPr>
          <w:rFonts w:ascii="Arial" w:hAnsi="Arial" w:cs="Arial" w:eastAsia="Arial"/>
          <w:sz w:val="26"/>
          <w:szCs w:val="26"/>
        </w:rPr>
      </w:pPr>
      <w:rPr/>
      <w:r>
        <w:rPr>
          <w:rFonts w:ascii="Arial" w:hAnsi="Arial" w:cs="Arial" w:eastAsia="Arial"/>
          <w:sz w:val="26"/>
          <w:szCs w:val="26"/>
          <w:color w:val="241F21"/>
          <w:spacing w:val="0"/>
          <w:w w:val="100"/>
          <w:b/>
          <w:bCs/>
          <w:position w:val="-1"/>
        </w:rPr>
        <w:t>Softwar</w:t>
      </w:r>
      <w:r>
        <w:rPr>
          <w:rFonts w:ascii="Arial" w:hAnsi="Arial" w:cs="Arial" w:eastAsia="Arial"/>
          <w:sz w:val="26"/>
          <w:szCs w:val="26"/>
          <w:color w:val="241F21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6"/>
          <w:szCs w:val="26"/>
          <w:color w:val="241F21"/>
          <w:spacing w:val="52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6"/>
          <w:szCs w:val="26"/>
          <w:color w:val="241F21"/>
          <w:spacing w:val="0"/>
          <w:w w:val="100"/>
          <w:b/>
          <w:bCs/>
          <w:position w:val="-1"/>
        </w:rPr>
        <w:t>Architectur</w:t>
      </w:r>
      <w:r>
        <w:rPr>
          <w:rFonts w:ascii="Arial" w:hAnsi="Arial" w:cs="Arial" w:eastAsia="Arial"/>
          <w:sz w:val="26"/>
          <w:szCs w:val="26"/>
          <w:color w:val="241F21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6"/>
          <w:szCs w:val="26"/>
          <w:color w:val="241F21"/>
          <w:spacing w:val="72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6"/>
          <w:szCs w:val="26"/>
          <w:color w:val="241F21"/>
          <w:spacing w:val="0"/>
          <w:w w:val="105"/>
          <w:b/>
          <w:bCs/>
          <w:position w:val="-1"/>
        </w:rPr>
        <w:t>v.1.0</w:t>
      </w:r>
      <w:r>
        <w:rPr>
          <w:rFonts w:ascii="Arial" w:hAnsi="Arial" w:cs="Arial" w:eastAsia="Arial"/>
          <w:sz w:val="26"/>
          <w:szCs w:val="26"/>
          <w:color w:val="000000"/>
          <w:spacing w:val="0"/>
          <w:w w:val="100"/>
          <w:position w:val="0"/>
        </w:rPr>
      </w:r>
    </w:p>
    <w:p>
      <w:pPr>
        <w:spacing w:before="13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pgMar w:footer="728" w:header="0" w:top="1380" w:bottom="920" w:left="1340" w:right="1580"/>
          <w:footerReference w:type="default" r:id="rId46"/>
          <w:pgSz w:w="12240" w:h="15840"/>
        </w:sectPr>
      </w:pPr>
      <w:rPr/>
    </w:p>
    <w:p>
      <w:pPr>
        <w:spacing w:before="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50" w:lineRule="auto"/>
        <w:ind w:left="1513" w:right="649" w:firstLine="28"/>
        <w:jc w:val="center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3B313B"/>
          <w:w w:val="106"/>
        </w:rPr>
        <w:t>Stand</w:t>
      </w:r>
      <w:r>
        <w:rPr>
          <w:rFonts w:ascii="Arial" w:hAnsi="Arial" w:cs="Arial" w:eastAsia="Arial"/>
          <w:sz w:val="20"/>
          <w:szCs w:val="20"/>
          <w:color w:val="3B313B"/>
          <w:spacing w:val="-2"/>
          <w:w w:val="107"/>
        </w:rPr>
        <w:t>a</w:t>
      </w:r>
      <w:r>
        <w:rPr>
          <w:rFonts w:ascii="Arial" w:hAnsi="Arial" w:cs="Arial" w:eastAsia="Arial"/>
          <w:sz w:val="20"/>
          <w:szCs w:val="20"/>
          <w:color w:val="364464"/>
          <w:spacing w:val="-9"/>
          <w:w w:val="170"/>
        </w:rPr>
        <w:t>l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10"/>
        </w:rPr>
        <w:t>one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4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241F21"/>
          <w:spacing w:val="-2"/>
          <w:w w:val="108"/>
        </w:rPr>
        <w:t>T</w:t>
      </w:r>
      <w:r>
        <w:rPr>
          <w:rFonts w:ascii="Arial" w:hAnsi="Arial" w:cs="Arial" w:eastAsia="Arial"/>
          <w:sz w:val="20"/>
          <w:szCs w:val="20"/>
          <w:color w:val="3B313B"/>
          <w:spacing w:val="-14"/>
          <w:w w:val="108"/>
        </w:rPr>
        <w:t>e</w:t>
      </w:r>
      <w:r>
        <w:rPr>
          <w:rFonts w:ascii="Arial" w:hAnsi="Arial" w:cs="Arial" w:eastAsia="Arial"/>
          <w:sz w:val="20"/>
          <w:szCs w:val="20"/>
          <w:color w:val="364464"/>
          <w:spacing w:val="0"/>
          <w:w w:val="108"/>
        </w:rPr>
        <w:t>rm</w:t>
      </w:r>
      <w:r>
        <w:rPr>
          <w:rFonts w:ascii="Arial" w:hAnsi="Arial" w:cs="Arial" w:eastAsia="Arial"/>
          <w:sz w:val="20"/>
          <w:szCs w:val="20"/>
          <w:color w:val="364464"/>
          <w:spacing w:val="-24"/>
          <w:w w:val="108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8"/>
        </w:rPr>
        <w:t>nology</w:t>
      </w:r>
      <w:r>
        <w:rPr>
          <w:rFonts w:ascii="Arial" w:hAnsi="Arial" w:cs="Arial" w:eastAsia="Arial"/>
          <w:sz w:val="20"/>
          <w:szCs w:val="20"/>
          <w:color w:val="3B313B"/>
          <w:spacing w:val="6"/>
          <w:w w:val="108"/>
        </w:rPr>
        <w:t> </w:t>
      </w:r>
      <w:r>
        <w:rPr>
          <w:rFonts w:ascii="Arial" w:hAnsi="Arial" w:cs="Arial" w:eastAsia="Arial"/>
          <w:sz w:val="20"/>
          <w:szCs w:val="20"/>
          <w:color w:val="364464"/>
          <w:spacing w:val="-10"/>
          <w:w w:val="157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-9"/>
          <w:w w:val="110"/>
        </w:rPr>
        <w:t>D</w:t>
      </w:r>
      <w:r>
        <w:rPr>
          <w:rFonts w:ascii="Arial" w:hAnsi="Arial" w:cs="Arial" w:eastAsia="Arial"/>
          <w:sz w:val="20"/>
          <w:szCs w:val="20"/>
          <w:color w:val="241F21"/>
          <w:spacing w:val="0"/>
          <w:w w:val="111"/>
        </w:rPr>
        <w:t>E</w:t>
      </w:r>
      <w:r>
        <w:rPr>
          <w:rFonts w:ascii="Arial" w:hAnsi="Arial" w:cs="Arial" w:eastAsia="Arial"/>
          <w:sz w:val="20"/>
          <w:szCs w:val="20"/>
          <w:color w:val="241F21"/>
          <w:spacing w:val="0"/>
          <w:w w:val="111"/>
        </w:rPr>
        <w:t> </w:t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6"/>
        </w:rPr>
        <w:t>Clien</w:t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5"/>
        </w:rPr>
        <w:t>t</w:t>
      </w:r>
      <w:r>
        <w:rPr>
          <w:rFonts w:ascii="Arial" w:hAnsi="Arial" w:cs="Arial" w:eastAsia="Arial"/>
          <w:sz w:val="20"/>
          <w:szCs w:val="20"/>
          <w:color w:val="4D425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</w:rPr>
        <w:t>Serv</w:t>
      </w:r>
      <w:r>
        <w:rPr>
          <w:rFonts w:ascii="Arial" w:hAnsi="Arial" w:cs="Arial" w:eastAsia="Arial"/>
          <w:sz w:val="20"/>
          <w:szCs w:val="20"/>
          <w:color w:val="3B313B"/>
          <w:spacing w:val="-2"/>
          <w:w w:val="100"/>
        </w:rPr>
        <w:t>e</w:t>
      </w:r>
      <w:r>
        <w:rPr>
          <w:rFonts w:ascii="Arial" w:hAnsi="Arial" w:cs="Arial" w:eastAsia="Arial"/>
          <w:sz w:val="20"/>
          <w:szCs w:val="20"/>
          <w:color w:val="364464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color w:val="364464"/>
          <w:spacing w:val="38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8"/>
        </w:rPr>
        <w:t>T</w:t>
      </w:r>
      <w:r>
        <w:rPr>
          <w:rFonts w:ascii="Arial" w:hAnsi="Arial" w:cs="Arial" w:eastAsia="Arial"/>
          <w:sz w:val="20"/>
          <w:szCs w:val="20"/>
          <w:color w:val="3B313B"/>
          <w:spacing w:val="-2"/>
          <w:w w:val="109"/>
        </w:rPr>
        <w:t>e</w:t>
      </w:r>
      <w:r>
        <w:rPr>
          <w:rFonts w:ascii="Arial" w:hAnsi="Arial" w:cs="Arial" w:eastAsia="Arial"/>
          <w:sz w:val="20"/>
          <w:szCs w:val="20"/>
          <w:color w:val="364464"/>
          <w:spacing w:val="0"/>
          <w:w w:val="111"/>
        </w:rPr>
        <w:t>r</w:t>
      </w:r>
      <w:r>
        <w:rPr>
          <w:rFonts w:ascii="Arial" w:hAnsi="Arial" w:cs="Arial" w:eastAsia="Arial"/>
          <w:sz w:val="20"/>
          <w:szCs w:val="20"/>
          <w:color w:val="364464"/>
          <w:spacing w:val="-10"/>
          <w:w w:val="111"/>
        </w:rPr>
        <w:t>m</w:t>
      </w:r>
      <w:r>
        <w:rPr>
          <w:rFonts w:ascii="Arial" w:hAnsi="Arial" w:cs="Arial" w:eastAsia="Arial"/>
          <w:sz w:val="20"/>
          <w:szCs w:val="20"/>
          <w:color w:val="623B31"/>
          <w:spacing w:val="-11"/>
          <w:w w:val="114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14"/>
        </w:rPr>
        <w:t>n</w:t>
      </w:r>
      <w:r>
        <w:rPr>
          <w:rFonts w:ascii="Arial" w:hAnsi="Arial" w:cs="Arial" w:eastAsia="Arial"/>
          <w:sz w:val="20"/>
          <w:szCs w:val="20"/>
          <w:color w:val="3B313B"/>
          <w:spacing w:val="-12"/>
          <w:w w:val="114"/>
        </w:rPr>
        <w:t>o</w:t>
      </w:r>
      <w:r>
        <w:rPr>
          <w:rFonts w:ascii="Arial" w:hAnsi="Arial" w:cs="Arial" w:eastAsia="Arial"/>
          <w:sz w:val="20"/>
          <w:szCs w:val="20"/>
          <w:color w:val="364464"/>
          <w:spacing w:val="-9"/>
          <w:w w:val="170"/>
        </w:rPr>
        <w:t>l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8"/>
        </w:rPr>
        <w:t>ogy</w:t>
      </w:r>
      <w:r>
        <w:rPr>
          <w:rFonts w:ascii="Arial" w:hAnsi="Arial" w:cs="Arial" w:eastAsia="Arial"/>
          <w:sz w:val="20"/>
          <w:szCs w:val="20"/>
          <w:color w:val="3B313B"/>
          <w:spacing w:val="4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623B31"/>
          <w:spacing w:val="-5"/>
          <w:w w:val="100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-11"/>
          <w:w w:val="100"/>
        </w:rPr>
        <w:t>D</w:t>
      </w:r>
      <w:r>
        <w:rPr>
          <w:rFonts w:ascii="Arial" w:hAnsi="Arial" w:cs="Arial" w:eastAsia="Arial"/>
          <w:sz w:val="20"/>
          <w:szCs w:val="20"/>
          <w:color w:val="241F21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color w:val="241F21"/>
          <w:spacing w:val="49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241F21"/>
          <w:spacing w:val="-2"/>
          <w:w w:val="105"/>
        </w:rPr>
        <w:t>T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8"/>
        </w:rPr>
        <w:t>er</w:t>
      </w:r>
      <w:r>
        <w:rPr>
          <w:rFonts w:ascii="Arial" w:hAnsi="Arial" w:cs="Arial" w:eastAsia="Arial"/>
          <w:sz w:val="20"/>
          <w:szCs w:val="20"/>
          <w:color w:val="3B313B"/>
          <w:spacing w:val="-10"/>
          <w:w w:val="108"/>
        </w:rPr>
        <w:t>m</w:t>
      </w:r>
      <w:r>
        <w:rPr>
          <w:rFonts w:ascii="Arial" w:hAnsi="Arial" w:cs="Arial" w:eastAsia="Arial"/>
          <w:sz w:val="20"/>
          <w:szCs w:val="20"/>
          <w:color w:val="364464"/>
          <w:spacing w:val="0"/>
          <w:w w:val="117"/>
        </w:rPr>
        <w:t>i</w:t>
      </w:r>
      <w:r>
        <w:rPr>
          <w:rFonts w:ascii="Arial" w:hAnsi="Arial" w:cs="Arial" w:eastAsia="Arial"/>
          <w:sz w:val="20"/>
          <w:szCs w:val="20"/>
          <w:color w:val="364464"/>
          <w:spacing w:val="-16"/>
          <w:w w:val="117"/>
        </w:rPr>
        <w:t>n</w:t>
      </w:r>
      <w:r>
        <w:rPr>
          <w:rFonts w:ascii="Arial" w:hAnsi="Arial" w:cs="Arial" w:eastAsia="Arial"/>
          <w:sz w:val="20"/>
          <w:szCs w:val="20"/>
          <w:color w:val="3B313B"/>
          <w:spacing w:val="-2"/>
          <w:w w:val="113"/>
        </w:rPr>
        <w:t>o</w:t>
      </w:r>
      <w:r>
        <w:rPr>
          <w:rFonts w:ascii="Arial" w:hAnsi="Arial" w:cs="Arial" w:eastAsia="Arial"/>
          <w:sz w:val="20"/>
          <w:szCs w:val="20"/>
          <w:color w:val="623B31"/>
          <w:spacing w:val="-4"/>
          <w:w w:val="114"/>
        </w:rPr>
        <w:t>l</w:t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5"/>
        </w:rPr>
        <w:t>ogy</w:t>
      </w:r>
      <w:r>
        <w:rPr>
          <w:rFonts w:ascii="Arial" w:hAnsi="Arial" w:cs="Arial" w:eastAsia="Arial"/>
          <w:sz w:val="20"/>
          <w:szCs w:val="20"/>
          <w:color w:val="4D4250"/>
          <w:spacing w:val="10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6"/>
        </w:rPr>
        <w:t>We</w:t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7"/>
        </w:rPr>
        <w:t>b</w:t>
      </w:r>
      <w:r>
        <w:rPr>
          <w:rFonts w:ascii="Arial" w:hAnsi="Arial" w:cs="Arial" w:eastAsia="Arial"/>
          <w:sz w:val="20"/>
          <w:szCs w:val="20"/>
          <w:color w:val="4D425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8"/>
        </w:rPr>
        <w:t>App</w:t>
      </w:r>
      <w:r>
        <w:rPr>
          <w:rFonts w:ascii="Arial" w:hAnsi="Arial" w:cs="Arial" w:eastAsia="Arial"/>
          <w:sz w:val="20"/>
          <w:szCs w:val="20"/>
          <w:color w:val="3B313B"/>
          <w:spacing w:val="-24"/>
          <w:w w:val="109"/>
        </w:rPr>
        <w:t>l</w:t>
      </w:r>
      <w:r>
        <w:rPr>
          <w:rFonts w:ascii="Arial" w:hAnsi="Arial" w:cs="Arial" w:eastAsia="Arial"/>
          <w:sz w:val="20"/>
          <w:szCs w:val="20"/>
          <w:color w:val="364464"/>
          <w:spacing w:val="-9"/>
          <w:w w:val="170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9"/>
        </w:rPr>
        <w:t>ca</w:t>
      </w:r>
      <w:r>
        <w:rPr>
          <w:rFonts w:ascii="Arial" w:hAnsi="Arial" w:cs="Arial" w:eastAsia="Arial"/>
          <w:sz w:val="20"/>
          <w:szCs w:val="20"/>
          <w:color w:val="3B313B"/>
          <w:spacing w:val="-6"/>
          <w:w w:val="108"/>
        </w:rPr>
        <w:t>t</w:t>
      </w:r>
      <w:r>
        <w:rPr>
          <w:rFonts w:ascii="Arial" w:hAnsi="Arial" w:cs="Arial" w:eastAsia="Arial"/>
          <w:sz w:val="20"/>
          <w:szCs w:val="20"/>
          <w:color w:val="364464"/>
          <w:spacing w:val="-9"/>
          <w:w w:val="170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9"/>
        </w:rPr>
        <w:t>on</w:t>
      </w:r>
      <w:r>
        <w:rPr>
          <w:rFonts w:ascii="Arial" w:hAnsi="Arial" w:cs="Arial" w:eastAsia="Arial"/>
          <w:sz w:val="20"/>
          <w:szCs w:val="20"/>
          <w:color w:val="3B313B"/>
          <w:spacing w:val="3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241F21"/>
          <w:spacing w:val="-7"/>
          <w:w w:val="111"/>
        </w:rPr>
        <w:t>E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9"/>
        </w:rPr>
        <w:t>nv</w:t>
      </w:r>
      <w:r>
        <w:rPr>
          <w:rFonts w:ascii="Arial" w:hAnsi="Arial" w:cs="Arial" w:eastAsia="Arial"/>
          <w:sz w:val="20"/>
          <w:szCs w:val="20"/>
          <w:color w:val="3B313B"/>
          <w:spacing w:val="-23"/>
          <w:w w:val="109"/>
        </w:rPr>
        <w:t>i</w:t>
      </w:r>
      <w:r>
        <w:rPr>
          <w:rFonts w:ascii="Arial" w:hAnsi="Arial" w:cs="Arial" w:eastAsia="Arial"/>
          <w:sz w:val="20"/>
          <w:szCs w:val="20"/>
          <w:color w:val="364464"/>
          <w:spacing w:val="-4"/>
          <w:w w:val="106"/>
        </w:rPr>
        <w:t>r</w:t>
      </w:r>
      <w:r>
        <w:rPr>
          <w:rFonts w:ascii="Arial" w:hAnsi="Arial" w:cs="Arial" w:eastAsia="Arial"/>
          <w:sz w:val="20"/>
          <w:szCs w:val="20"/>
          <w:color w:val="3B313B"/>
          <w:spacing w:val="-2"/>
          <w:w w:val="113"/>
        </w:rPr>
        <w:t>o</w:t>
      </w:r>
      <w:r>
        <w:rPr>
          <w:rFonts w:ascii="Arial" w:hAnsi="Arial" w:cs="Arial" w:eastAsia="Arial"/>
          <w:sz w:val="20"/>
          <w:szCs w:val="20"/>
          <w:color w:val="364464"/>
          <w:spacing w:val="-12"/>
          <w:w w:val="119"/>
        </w:rPr>
        <w:t>n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6"/>
        </w:rPr>
        <w:t>ment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left="1022" w:right="115"/>
        <w:jc w:val="center"/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87.25pt;margin-top:20.129883pt;width:315.75pt;height:90pt;mso-position-horizontal-relative:page;mso-position-vertical-relative:paragraph;z-index:-10745" coordorigin="1745,403" coordsize="6315,1800">
            <v:shape style="position:absolute;left:6780;top:1458;width:1280;height:740" type="#_x0000_t75">
              <v:imagedata r:id="rId47" o:title=""/>
            </v:shape>
            <v:group style="position:absolute;left:1750;top:413;width:6260;height:2" coordorigin="1750,413" coordsize="6260,2">
              <v:shape style="position:absolute;left:1750;top:413;width:6260;height:2" coordorigin="1750,413" coordsize="6260,0" path="m1750,413l8010,413e" filled="f" stroked="t" strokeweight=".5pt" strokecolor="#1F1C1F">
                <v:path arrowok="t"/>
              </v:shape>
            </v:group>
            <v:group style="position:absolute;left:1755;top:408;width:2;height:1790" coordorigin="1755,408" coordsize="2,1790">
              <v:shape style="position:absolute;left:1755;top:408;width:2;height:1790" coordorigin="1755,408" coordsize="0,1790" path="m1755,2198l1755,408e" filled="f" stroked="t" strokeweight=".5pt" strokecolor="#1F1C1F">
                <v:path arrowok="t"/>
              </v:shape>
            </v:group>
            <v:group style="position:absolute;left:1750;top:2193;width:6260;height:2" coordorigin="1750,2193" coordsize="6260,2">
              <v:shape style="position:absolute;left:1750;top:2193;width:6260;height:2" coordorigin="1750,2193" coordsize="6260,0" path="m1750,2193l8010,2193e" filled="f" stroked="t" strokeweight=".5pt" strokecolor="#1F1C1F">
                <v:path arrowok="t"/>
              </v:shape>
            </v:group>
            <v:group style="position:absolute;left:8005;top:408;width:2;height:1070" coordorigin="8005,408" coordsize="2,1070">
              <v:shape style="position:absolute;left:8005;top:408;width:2;height:1070" coordorigin="8005,408" coordsize="0,1070" path="m8005,1478l8005,408e" filled="f" stroked="t" strokeweight=".5pt" strokecolor="#1F1C1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</w:rPr>
        <w:t>New</w:t>
      </w:r>
      <w:r>
        <w:rPr>
          <w:rFonts w:ascii="Arial" w:hAnsi="Arial" w:cs="Arial" w:eastAsia="Arial"/>
          <w:sz w:val="20"/>
          <w:szCs w:val="20"/>
          <w:color w:val="3B313B"/>
          <w:spacing w:val="31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0"/>
        </w:rPr>
        <w:t>Concep</w:t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color w:val="4D4250"/>
          <w:spacing w:val="50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</w:rPr>
        <w:t>Reque</w:t>
      </w:r>
      <w:r>
        <w:rPr>
          <w:rFonts w:ascii="Arial" w:hAnsi="Arial" w:cs="Arial" w:eastAsia="Arial"/>
          <w:sz w:val="20"/>
          <w:szCs w:val="20"/>
          <w:color w:val="3B313B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color w:val="364464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color w:val="364464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364464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0"/>
        </w:rPr>
        <w:t>We</w:t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color w:val="4D4250"/>
          <w:spacing w:val="20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8"/>
        </w:rPr>
        <w:t>App</w:t>
      </w:r>
      <w:r>
        <w:rPr>
          <w:rFonts w:ascii="Arial" w:hAnsi="Arial" w:cs="Arial" w:eastAsia="Arial"/>
          <w:sz w:val="20"/>
          <w:szCs w:val="20"/>
          <w:color w:val="3B313B"/>
          <w:spacing w:val="-24"/>
          <w:w w:val="109"/>
        </w:rPr>
        <w:t>l</w:t>
      </w:r>
      <w:r>
        <w:rPr>
          <w:rFonts w:ascii="Arial" w:hAnsi="Arial" w:cs="Arial" w:eastAsia="Arial"/>
          <w:sz w:val="20"/>
          <w:szCs w:val="20"/>
          <w:color w:val="364464"/>
          <w:spacing w:val="-9"/>
          <w:w w:val="170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9"/>
        </w:rPr>
        <w:t>ca</w:t>
      </w:r>
      <w:r>
        <w:rPr>
          <w:rFonts w:ascii="Arial" w:hAnsi="Arial" w:cs="Arial" w:eastAsia="Arial"/>
          <w:sz w:val="20"/>
          <w:szCs w:val="20"/>
          <w:color w:val="3B313B"/>
          <w:spacing w:val="-6"/>
          <w:w w:val="108"/>
        </w:rPr>
        <w:t>t</w:t>
      </w:r>
      <w:r>
        <w:rPr>
          <w:rFonts w:ascii="Arial" w:hAnsi="Arial" w:cs="Arial" w:eastAsia="Arial"/>
          <w:sz w:val="20"/>
          <w:szCs w:val="20"/>
          <w:color w:val="364464"/>
          <w:spacing w:val="-9"/>
          <w:w w:val="170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9"/>
        </w:rPr>
        <w:t>on</w:t>
      </w:r>
      <w:r>
        <w:rPr>
          <w:rFonts w:ascii="Arial" w:hAnsi="Arial" w:cs="Arial" w:eastAsia="Arial"/>
          <w:sz w:val="20"/>
          <w:szCs w:val="20"/>
          <w:color w:val="3B313B"/>
          <w:spacing w:val="3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241F21"/>
          <w:spacing w:val="-7"/>
          <w:w w:val="111"/>
        </w:rPr>
        <w:t>E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7"/>
        </w:rPr>
        <w:t>n</w:t>
      </w:r>
      <w:r>
        <w:rPr>
          <w:rFonts w:ascii="Arial" w:hAnsi="Arial" w:cs="Arial" w:eastAsia="Arial"/>
          <w:sz w:val="20"/>
          <w:szCs w:val="20"/>
          <w:color w:val="3B313B"/>
          <w:spacing w:val="-6"/>
          <w:w w:val="107"/>
        </w:rPr>
        <w:t>v</w:t>
      </w:r>
      <w:r>
        <w:rPr>
          <w:rFonts w:ascii="Arial" w:hAnsi="Arial" w:cs="Arial" w:eastAsia="Arial"/>
          <w:sz w:val="20"/>
          <w:szCs w:val="20"/>
          <w:color w:val="364464"/>
          <w:spacing w:val="0"/>
          <w:w w:val="109"/>
        </w:rPr>
        <w:t>i</w:t>
      </w:r>
      <w:r>
        <w:rPr>
          <w:rFonts w:ascii="Arial" w:hAnsi="Arial" w:cs="Arial" w:eastAsia="Arial"/>
          <w:sz w:val="20"/>
          <w:szCs w:val="20"/>
          <w:color w:val="364464"/>
          <w:spacing w:val="-4"/>
          <w:w w:val="109"/>
        </w:rPr>
        <w:t>r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7"/>
        </w:rPr>
        <w:t>onment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600" w:right="-287"/>
        <w:jc w:val="left"/>
        <w:tabs>
          <w:tab w:pos="4560" w:val="left"/>
        </w:tabs>
        <w:rPr>
          <w:rFonts w:ascii="Arial" w:hAnsi="Arial" w:cs="Arial" w:eastAsia="Arial"/>
          <w:sz w:val="21"/>
          <w:szCs w:val="21"/>
        </w:rPr>
      </w:pPr>
      <w:rPr/>
      <w:r>
        <w:rPr/>
        <w:pict>
          <v:group style="position:absolute;margin-left:87.25pt;margin-top:-66.401123pt;width:313.5pt;height:53pt;mso-position-horizontal-relative:page;mso-position-vertical-relative:paragraph;z-index:-10743" coordorigin="1745,-1328" coordsize="6270,1060">
            <v:group style="position:absolute;left:1750;top:-1318;width:6260;height:2" coordorigin="1750,-1318" coordsize="6260,2">
              <v:shape style="position:absolute;left:1750;top:-1318;width:6260;height:2" coordorigin="1750,-1318" coordsize="6260,0" path="m1750,-1318l8010,-1318e" filled="f" stroked="t" strokeweight=".5pt" strokecolor="#1F1C1F">
                <v:path arrowok="t"/>
              </v:shape>
            </v:group>
            <v:group style="position:absolute;left:1755;top:-1323;width:2;height:1050" coordorigin="1755,-1323" coordsize="2,1050">
              <v:shape style="position:absolute;left:1755;top:-1323;width:2;height:1050" coordorigin="1755,-1323" coordsize="0,1050" path="m1755,-273l1755,-1323e" filled="f" stroked="t" strokeweight=".5pt" strokecolor="#1F1C1F">
                <v:path arrowok="t"/>
              </v:shape>
            </v:group>
            <v:group style="position:absolute;left:1750;top:-278;width:6260;height:2" coordorigin="1750,-278" coordsize="6260,2">
              <v:shape style="position:absolute;left:1750;top:-278;width:6260;height:2" coordorigin="1750,-278" coordsize="6260,0" path="m1750,-278l8010,-278e" filled="f" stroked="t" strokeweight=".5pt" strokecolor="#1F1C1F">
                <v:path arrowok="t"/>
              </v:shape>
            </v:group>
            <v:group style="position:absolute;left:8005;top:-1323;width:2;height:1050" coordorigin="8005,-1323" coordsize="2,1050">
              <v:shape style="position:absolute;left:8005;top:-1323;width:2;height:1050" coordorigin="8005,-1323" coordsize="0,1050" path="m8005,-273l8005,-1323e" filled="f" stroked="t" strokeweight=".5pt" strokecolor="#1F1C1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1"/>
          <w:szCs w:val="21"/>
          <w:color w:val="241F21"/>
          <w:spacing w:val="0"/>
          <w:w w:val="100"/>
          <w:b/>
          <w:bCs/>
        </w:rPr>
        <w:t>BAM</w:t>
      </w:r>
      <w:r>
        <w:rPr>
          <w:rFonts w:ascii="Arial" w:hAnsi="Arial" w:cs="Arial" w:eastAsia="Arial"/>
          <w:sz w:val="21"/>
          <w:szCs w:val="21"/>
          <w:color w:val="241F21"/>
          <w:spacing w:val="-44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41F21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1"/>
          <w:szCs w:val="21"/>
          <w:color w:val="241F21"/>
          <w:spacing w:val="0"/>
          <w:w w:val="100"/>
          <w:b/>
          <w:bCs/>
        </w:rPr>
      </w:r>
      <w:r>
        <w:rPr>
          <w:rFonts w:ascii="Arial" w:hAnsi="Arial" w:cs="Arial" w:eastAsia="Arial"/>
          <w:sz w:val="19"/>
          <w:szCs w:val="19"/>
          <w:color w:val="241F21"/>
          <w:spacing w:val="0"/>
          <w:w w:val="72"/>
          <w:b/>
          <w:bCs/>
        </w:rPr>
        <w:t>I</w:t>
      </w:r>
      <w:r>
        <w:rPr>
          <w:rFonts w:ascii="Arial" w:hAnsi="Arial" w:cs="Arial" w:eastAsia="Arial"/>
          <w:sz w:val="19"/>
          <w:szCs w:val="19"/>
          <w:color w:val="241F21"/>
          <w:spacing w:val="0"/>
          <w:w w:val="72"/>
          <w:b/>
          <w:bCs/>
        </w:rPr>
        <w:t>    </w:t>
      </w:r>
      <w:r>
        <w:rPr>
          <w:rFonts w:ascii="Arial" w:hAnsi="Arial" w:cs="Arial" w:eastAsia="Arial"/>
          <w:sz w:val="19"/>
          <w:szCs w:val="19"/>
          <w:color w:val="241F21"/>
          <w:spacing w:val="1"/>
          <w:w w:val="72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41F21"/>
          <w:spacing w:val="0"/>
          <w:w w:val="100"/>
          <w:b/>
          <w:bCs/>
        </w:rPr>
        <w:t>STS</w:t>
      </w:r>
      <w:r>
        <w:rPr>
          <w:rFonts w:ascii="Arial" w:hAnsi="Arial" w:cs="Arial" w:eastAsia="Arial"/>
          <w:sz w:val="21"/>
          <w:szCs w:val="21"/>
          <w:color w:val="241F21"/>
          <w:spacing w:val="8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41F21"/>
          <w:spacing w:val="0"/>
          <w:w w:val="100"/>
          <w:b/>
          <w:bCs/>
        </w:rPr>
        <w:t>Web</w:t>
      </w:r>
      <w:r>
        <w:rPr>
          <w:rFonts w:ascii="Arial" w:hAnsi="Arial" w:cs="Arial" w:eastAsia="Arial"/>
          <w:sz w:val="21"/>
          <w:szCs w:val="21"/>
          <w:color w:val="241F21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41F21"/>
          <w:spacing w:val="0"/>
          <w:w w:val="101"/>
          <w:b/>
          <w:bCs/>
        </w:rPr>
        <w:t>App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0" w:after="0" w:line="1527" w:lineRule="exact"/>
        <w:ind w:left="2696" w:right="-20"/>
        <w:jc w:val="left"/>
        <w:rPr>
          <w:rFonts w:ascii="Arial" w:hAnsi="Arial" w:cs="Arial" w:eastAsia="Arial"/>
          <w:sz w:val="143"/>
          <w:szCs w:val="143"/>
        </w:rPr>
      </w:pPr>
      <w:rPr/>
      <w:r>
        <w:rPr/>
        <w:pict>
          <v:group style="position:absolute;margin-left:85.25pt;margin-top:78.524902pt;width:315.5pt;height:111pt;mso-position-horizontal-relative:page;mso-position-vertical-relative:paragraph;z-index:-10740" coordorigin="1705,1570" coordsize="6310,2220">
            <v:group style="position:absolute;left:1730;top:1595;width:1420;height:2" coordorigin="1730,1595" coordsize="1420,2">
              <v:shape style="position:absolute;left:1730;top:1595;width:1420;height:2" coordorigin="1730,1595" coordsize="1420,0" path="m1730,1595l3150,1595e" filled="f" stroked="t" strokeweight=".5pt" strokecolor="#1F1C1F">
                <v:path arrowok="t"/>
              </v:shape>
            </v:group>
            <v:group style="position:absolute;left:1730;top:2385;width:1420;height:2" coordorigin="1730,2385" coordsize="1420,2">
              <v:shape style="position:absolute;left:1730;top:2385;width:1420;height:2" coordorigin="1730,2385" coordsize="1420,0" path="m1730,2385l3150,2385e" filled="f" stroked="t" strokeweight="2.5pt" strokecolor="#1F1C1F">
                <v:path arrowok="t"/>
              </v:shape>
            </v:group>
            <v:group style="position:absolute;left:1755;top:1575;width:2;height:2210" coordorigin="1755,1575" coordsize="2,2210">
              <v:shape style="position:absolute;left:1755;top:1575;width:2;height:2210" coordorigin="1755,1575" coordsize="0,2210" path="m1755,3785l1755,1575e" filled="f" stroked="t" strokeweight=".5pt" strokecolor="#1F1C1F">
                <v:path arrowok="t"/>
              </v:shape>
            </v:group>
            <v:group style="position:absolute;left:3140;top:1595;width:4640;height:2" coordorigin="3140,1595" coordsize="4640,2">
              <v:shape style="position:absolute;left:3140;top:1595;width:4640;height:2" coordorigin="3140,1595" coordsize="4640,0" path="m3140,1595l7780,1595e" filled="f" stroked="t" strokeweight=".5pt" strokecolor="#000000">
                <v:path arrowok="t"/>
              </v:shape>
            </v:group>
            <v:group style="position:absolute;left:2630;top:2415;width:4390;height:2" coordorigin="2630,2415" coordsize="4390,2">
              <v:shape style="position:absolute;left:2630;top:2415;width:4390;height:2" coordorigin="2630,2415" coordsize="4390,0" path="m2630,2415l7020,2415e" filled="f" stroked="t" strokeweight="5pt" strokecolor="#1F1C1F">
                <v:path arrowok="t"/>
              </v:shape>
            </v:group>
            <v:group style="position:absolute;left:6475;top:1645;width:2;height:630" coordorigin="6475,1645" coordsize="2,630">
              <v:shape style="position:absolute;left:6475;top:1645;width:2;height:630" coordorigin="6475,1645" coordsize="0,630" path="m6475,2275l6475,1645e" filled="f" stroked="t" strokeweight=".5pt" strokecolor="#1F1C1F">
                <v:path arrowok="t"/>
              </v:shape>
            </v:group>
            <v:group style="position:absolute;left:7785;top:1645;width:2;height:630" coordorigin="7785,1645" coordsize="2,630">
              <v:shape style="position:absolute;left:7785;top:1645;width:2;height:630" coordorigin="7785,1645" coordsize="0,630" path="m7785,2275l7785,1645e" filled="f" stroked="t" strokeweight=".5pt" strokecolor="#1F1C1F">
                <v:path arrowok="t"/>
              </v:shape>
            </v:group>
            <v:group style="position:absolute;left:7750;top:1595;width:250;height:2" coordorigin="7750,1595" coordsize="250,2">
              <v:shape style="position:absolute;left:7750;top:1595;width:250;height:2" coordorigin="7750,1595" coordsize="250,0" path="m7750,1595l8000,1595e" filled="f" stroked="t" strokeweight=".5pt" strokecolor="#1F1C1F">
                <v:path arrowok="t"/>
              </v:shape>
            </v:group>
            <v:group style="position:absolute;left:8005;top:1575;width:2;height:2210" coordorigin="8005,1575" coordsize="2,2210">
              <v:shape style="position:absolute;left:8005;top:1575;width:2;height:2210" coordorigin="8005,1575" coordsize="0,2210" path="m8005,3785l8005,1575e" filled="f" stroked="t" strokeweight=".5pt" strokecolor="#1F1C1F">
                <v:path arrowok="t"/>
              </v:shape>
            </v:group>
            <v:group style="position:absolute;left:1730;top:3145;width:1960;height:2" coordorigin="1730,3145" coordsize="1960,2">
              <v:shape style="position:absolute;left:1730;top:3145;width:1960;height:2" coordorigin="1730,3145" coordsize="1960,0" path="m1730,3145l3690,3145e" filled="f" stroked="t" strokeweight="1pt" strokecolor="#1F1C1F">
                <v:path arrowok="t"/>
              </v:shape>
            </v:group>
            <v:group style="position:absolute;left:3680;top:3145;width:4100;height:2" coordorigin="3680,3145" coordsize="4100,2">
              <v:shape style="position:absolute;left:3680;top:3145;width:4100;height:2" coordorigin="3680,3145" coordsize="4100,0" path="m3680,3145l7780,3145e" filled="f" stroked="t" strokeweight="1pt" strokecolor="#000000">
                <v:path arrowok="t"/>
              </v:shape>
            </v:group>
            <v:group style="position:absolute;left:6475;top:2835;width:2;height:270" coordorigin="6475,2835" coordsize="2,270">
              <v:shape style="position:absolute;left:6475;top:2835;width:2;height:270" coordorigin="6475,2835" coordsize="0,270" path="m6475,3105l6475,2835e" filled="f" stroked="t" strokeweight=".5pt" strokecolor="#1F1C1F">
                <v:path arrowok="t"/>
              </v:shape>
            </v:group>
            <v:group style="position:absolute;left:7785;top:2835;width:2;height:270" coordorigin="7785,2835" coordsize="2,270">
              <v:shape style="position:absolute;left:7785;top:2835;width:2;height:270" coordorigin="7785,2835" coordsize="0,270" path="m7785,3105l7785,2835e" filled="f" stroked="t" strokeweight=".5pt" strokecolor="#1F1C1F">
                <v:path arrowok="t"/>
              </v:shape>
            </v:group>
            <v:group style="position:absolute;left:1750;top:3780;width:6260;height:2" coordorigin="1750,3780" coordsize="6260,2">
              <v:shape style="position:absolute;left:1750;top:3780;width:6260;height:2" coordorigin="1750,3780" coordsize="6260,0" path="m1750,3780l8010,3780e" filled="f" stroked="t" strokeweight=".5pt" strokecolor="#1F1C1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143"/>
          <w:szCs w:val="143"/>
          <w:color w:val="4D4250"/>
          <w:spacing w:val="0"/>
          <w:w w:val="317"/>
          <w:position w:val="-3"/>
        </w:rPr>
        <w:t>s</w:t>
      </w:r>
      <w:r>
        <w:rPr>
          <w:rFonts w:ascii="Arial" w:hAnsi="Arial" w:cs="Arial" w:eastAsia="Arial"/>
          <w:sz w:val="143"/>
          <w:szCs w:val="143"/>
          <w:color w:val="000000"/>
          <w:spacing w:val="0"/>
          <w:w w:val="100"/>
          <w:position w:val="0"/>
        </w:rPr>
      </w:r>
    </w:p>
    <w:p>
      <w:pPr>
        <w:spacing w:before="38" w:after="0" w:line="240" w:lineRule="auto"/>
        <w:ind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/>
        <w:br w:type="column"/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8"/>
        </w:rPr>
        <w:t>Presentatio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8"/>
        </w:rPr>
        <w:t>n</w:t>
      </w:r>
      <w:r>
        <w:rPr>
          <w:rFonts w:ascii="Arial" w:hAnsi="Arial" w:cs="Arial" w:eastAsia="Arial"/>
          <w:sz w:val="17"/>
          <w:szCs w:val="17"/>
          <w:color w:val="4D4250"/>
          <w:spacing w:val="-11"/>
          <w:w w:val="108"/>
        </w:rPr>
        <w:t> 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08"/>
        </w:rPr>
        <w:t>Layer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24" w:after="0" w:line="240" w:lineRule="auto"/>
        <w:ind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2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Us</w:t>
      </w:r>
      <w:r>
        <w:rPr>
          <w:rFonts w:ascii="Arial" w:hAnsi="Arial" w:cs="Arial" w:eastAsia="Arial"/>
          <w:sz w:val="17"/>
          <w:szCs w:val="17"/>
          <w:color w:val="4D4250"/>
          <w:spacing w:val="-11"/>
          <w:w w:val="100"/>
        </w:rPr>
        <w:t>e</w:t>
      </w:r>
      <w:r>
        <w:rPr>
          <w:rFonts w:ascii="Arial" w:hAnsi="Arial" w:cs="Arial" w:eastAsia="Arial"/>
          <w:sz w:val="17"/>
          <w:szCs w:val="17"/>
          <w:color w:val="674B48"/>
          <w:spacing w:val="0"/>
          <w:w w:val="100"/>
        </w:rPr>
        <w:t>r</w:t>
      </w:r>
      <w:r>
        <w:rPr>
          <w:rFonts w:ascii="Arial" w:hAnsi="Arial" w:cs="Arial" w:eastAsia="Arial"/>
          <w:sz w:val="17"/>
          <w:szCs w:val="17"/>
          <w:color w:val="674B48"/>
          <w:spacing w:val="36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11"/>
        </w:rPr>
        <w:t>roles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14" w:after="0" w:line="240" w:lineRule="auto"/>
        <w:ind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2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Ul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7"/>
        </w:rPr>
        <w:t>components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14" w:after="0" w:line="240" w:lineRule="auto"/>
        <w:ind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2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Ul</w:t>
      </w:r>
      <w:r>
        <w:rPr>
          <w:rFonts w:ascii="Arial" w:hAnsi="Arial" w:cs="Arial" w:eastAsia="Arial"/>
          <w:sz w:val="17"/>
          <w:szCs w:val="17"/>
          <w:color w:val="4D4250"/>
          <w:spacing w:val="6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3B313B"/>
          <w:spacing w:val="0"/>
          <w:w w:val="100"/>
        </w:rPr>
        <w:t>process</w:t>
      </w:r>
      <w:r>
        <w:rPr>
          <w:rFonts w:ascii="Arial" w:hAnsi="Arial" w:cs="Arial" w:eastAsia="Arial"/>
          <w:sz w:val="17"/>
          <w:szCs w:val="17"/>
          <w:color w:val="3B313B"/>
          <w:spacing w:val="41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7"/>
        </w:rPr>
        <w:t>components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5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Busines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s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1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Proces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s</w:t>
      </w:r>
      <w:r>
        <w:rPr>
          <w:rFonts w:ascii="Arial" w:hAnsi="Arial" w:cs="Arial" w:eastAsia="Arial"/>
          <w:sz w:val="17"/>
          <w:szCs w:val="17"/>
          <w:color w:val="4D4250"/>
          <w:spacing w:val="43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2"/>
        </w:rPr>
        <w:t>Lay</w:t>
      </w:r>
      <w:r>
        <w:rPr>
          <w:rFonts w:ascii="Arial" w:hAnsi="Arial" w:cs="Arial" w:eastAsia="Arial"/>
          <w:sz w:val="17"/>
          <w:szCs w:val="17"/>
          <w:color w:val="4D4250"/>
          <w:spacing w:val="-11"/>
          <w:w w:val="112"/>
        </w:rPr>
        <w:t>e</w:t>
      </w:r>
      <w:r>
        <w:rPr>
          <w:rFonts w:ascii="Arial" w:hAnsi="Arial" w:cs="Arial" w:eastAsia="Arial"/>
          <w:sz w:val="17"/>
          <w:szCs w:val="17"/>
          <w:color w:val="674B48"/>
          <w:spacing w:val="0"/>
          <w:w w:val="125"/>
        </w:rPr>
        <w:t>r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14" w:after="0" w:line="240" w:lineRule="auto"/>
        <w:ind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2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-13"/>
          <w:w w:val="111"/>
        </w:rPr>
        <w:t>E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1"/>
        </w:rPr>
        <w:t>n</w:t>
      </w:r>
      <w:r>
        <w:rPr>
          <w:rFonts w:ascii="Arial" w:hAnsi="Arial" w:cs="Arial" w:eastAsia="Arial"/>
          <w:sz w:val="17"/>
          <w:szCs w:val="17"/>
          <w:color w:val="4D4250"/>
          <w:spacing w:val="-12"/>
          <w:w w:val="111"/>
        </w:rPr>
        <w:t>d</w:t>
      </w:r>
      <w:r>
        <w:rPr>
          <w:rFonts w:ascii="Arial" w:hAnsi="Arial" w:cs="Arial" w:eastAsia="Arial"/>
          <w:sz w:val="17"/>
          <w:szCs w:val="17"/>
          <w:color w:val="241F21"/>
          <w:spacing w:val="-12"/>
          <w:w w:val="111"/>
        </w:rPr>
        <w:t>-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1"/>
        </w:rPr>
        <w:t>t</w:t>
      </w:r>
      <w:r>
        <w:rPr>
          <w:rFonts w:ascii="Arial" w:hAnsi="Arial" w:cs="Arial" w:eastAsia="Arial"/>
          <w:sz w:val="17"/>
          <w:szCs w:val="17"/>
          <w:color w:val="4D4250"/>
          <w:spacing w:val="-14"/>
          <w:w w:val="111"/>
        </w:rPr>
        <w:t>o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11"/>
        </w:rPr>
        <w:t>-</w:t>
      </w:r>
      <w:r>
        <w:rPr>
          <w:rFonts w:ascii="Arial" w:hAnsi="Arial" w:cs="Arial" w:eastAsia="Arial"/>
          <w:sz w:val="17"/>
          <w:szCs w:val="17"/>
          <w:color w:val="241F21"/>
          <w:spacing w:val="-13"/>
          <w:w w:val="111"/>
        </w:rPr>
        <w:t>E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1"/>
        </w:rPr>
        <w:t>nd</w:t>
      </w:r>
      <w:r>
        <w:rPr>
          <w:rFonts w:ascii="Arial" w:hAnsi="Arial" w:cs="Arial" w:eastAsia="Arial"/>
          <w:sz w:val="17"/>
          <w:szCs w:val="17"/>
          <w:color w:val="4D4250"/>
          <w:spacing w:val="29"/>
          <w:w w:val="111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1"/>
        </w:rPr>
        <w:t>Business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14" w:after="0" w:line="240" w:lineRule="auto"/>
        <w:ind w:left="247" w:right="1282"/>
        <w:jc w:val="center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4D4250"/>
          <w:spacing w:val="0"/>
          <w:w w:val="108"/>
        </w:rPr>
        <w:t>Processes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14" w:after="0" w:line="240" w:lineRule="auto"/>
        <w:ind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2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Busines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s</w:t>
      </w:r>
      <w:r>
        <w:rPr>
          <w:rFonts w:ascii="Arial" w:hAnsi="Arial" w:cs="Arial" w:eastAsia="Arial"/>
          <w:sz w:val="17"/>
          <w:szCs w:val="17"/>
          <w:color w:val="4D4250"/>
          <w:spacing w:val="40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</w:rPr>
        <w:t>Activity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4" w:after="0" w:line="240" w:lineRule="auto"/>
        <w:ind w:left="247" w:right="1290"/>
        <w:jc w:val="center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4D4250"/>
          <w:spacing w:val="0"/>
          <w:w w:val="107"/>
        </w:rPr>
        <w:t>Monitoring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24" w:after="0" w:line="240" w:lineRule="auto"/>
        <w:ind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2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-2"/>
          <w:w w:val="100"/>
        </w:rPr>
        <w:t>E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xterna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l</w:t>
      </w:r>
      <w:r>
        <w:rPr>
          <w:rFonts w:ascii="Arial" w:hAnsi="Arial" w:cs="Arial" w:eastAsia="Arial"/>
          <w:sz w:val="17"/>
          <w:szCs w:val="17"/>
          <w:color w:val="4D4250"/>
          <w:spacing w:val="25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07"/>
        </w:rPr>
        <w:t>Terminology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4" w:after="0" w:line="240" w:lineRule="auto"/>
        <w:ind w:left="237" w:right="555"/>
        <w:jc w:val="center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5D5974"/>
          <w:spacing w:val="-15"/>
          <w:w w:val="117"/>
        </w:rPr>
        <w:t>V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7"/>
        </w:rPr>
        <w:t>i</w:t>
      </w:r>
      <w:r>
        <w:rPr>
          <w:rFonts w:ascii="Arial" w:hAnsi="Arial" w:cs="Arial" w:eastAsia="Arial"/>
          <w:sz w:val="17"/>
          <w:szCs w:val="17"/>
          <w:color w:val="4D4250"/>
          <w:spacing w:val="-19"/>
          <w:w w:val="117"/>
        </w:rPr>
        <w:t>e</w:t>
      </w:r>
      <w:r>
        <w:rPr>
          <w:rFonts w:ascii="Arial" w:hAnsi="Arial" w:cs="Arial" w:eastAsia="Arial"/>
          <w:sz w:val="17"/>
          <w:szCs w:val="17"/>
          <w:color w:val="5D5974"/>
          <w:spacing w:val="-15"/>
          <w:w w:val="117"/>
        </w:rPr>
        <w:t>w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17"/>
        </w:rPr>
        <w:t>ing</w:t>
      </w:r>
      <w:r>
        <w:rPr>
          <w:rFonts w:ascii="Arial" w:hAnsi="Arial" w:cs="Arial" w:eastAsia="Arial"/>
          <w:sz w:val="17"/>
          <w:szCs w:val="17"/>
          <w:color w:val="364464"/>
          <w:spacing w:val="-13"/>
          <w:w w:val="117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and</w:t>
      </w:r>
      <w:r>
        <w:rPr>
          <w:rFonts w:ascii="Arial" w:hAnsi="Arial" w:cs="Arial" w:eastAsia="Arial"/>
          <w:sz w:val="17"/>
          <w:szCs w:val="17"/>
          <w:color w:val="4D4250"/>
          <w:spacing w:val="19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3B313B"/>
          <w:spacing w:val="0"/>
          <w:w w:val="108"/>
        </w:rPr>
        <w:t>Editing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2240" w:h="15840"/>
          <w:pgMar w:top="1380" w:bottom="280" w:left="1340" w:right="1580"/>
          <w:cols w:num="2" w:equalWidth="0">
            <w:col w:w="6205" w:space="635"/>
            <w:col w:w="2480"/>
          </w:cols>
        </w:sectPr>
      </w:pPr>
      <w:rPr/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21" w:lineRule="exact"/>
        <w:ind w:left="1890" w:right="-9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3B313B"/>
          <w:w w:val="109"/>
          <w:position w:val="-1"/>
        </w:rPr>
        <w:t>C</w:t>
      </w:r>
      <w:r>
        <w:rPr>
          <w:rFonts w:ascii="Arial" w:hAnsi="Arial" w:cs="Arial" w:eastAsia="Arial"/>
          <w:sz w:val="20"/>
          <w:szCs w:val="20"/>
          <w:color w:val="3B313B"/>
          <w:spacing w:val="-12"/>
          <w:w w:val="109"/>
          <w:position w:val="-1"/>
        </w:rPr>
        <w:t>o</w:t>
      </w:r>
      <w:r>
        <w:rPr>
          <w:rFonts w:ascii="Arial" w:hAnsi="Arial" w:cs="Arial" w:eastAsia="Arial"/>
          <w:sz w:val="20"/>
          <w:szCs w:val="20"/>
          <w:color w:val="364464"/>
          <w:spacing w:val="-10"/>
          <w:w w:val="114"/>
          <w:position w:val="-1"/>
        </w:rPr>
        <w:t>m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9"/>
          <w:position w:val="-1"/>
        </w:rPr>
        <w:t>po</w:t>
      </w:r>
      <w:r>
        <w:rPr>
          <w:rFonts w:ascii="Arial" w:hAnsi="Arial" w:cs="Arial" w:eastAsia="Arial"/>
          <w:sz w:val="20"/>
          <w:szCs w:val="20"/>
          <w:color w:val="3B313B"/>
          <w:spacing w:val="-13"/>
          <w:w w:val="109"/>
          <w:position w:val="-1"/>
        </w:rPr>
        <w:t>s</w:t>
      </w:r>
      <w:r>
        <w:rPr>
          <w:rFonts w:ascii="Arial" w:hAnsi="Arial" w:cs="Arial" w:eastAsia="Arial"/>
          <w:sz w:val="20"/>
          <w:szCs w:val="20"/>
          <w:color w:val="364464"/>
          <w:spacing w:val="-8"/>
          <w:w w:val="170"/>
          <w:position w:val="-1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9"/>
          <w:position w:val="-1"/>
        </w:rPr>
        <w:t>t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10"/>
          <w:position w:val="-1"/>
        </w:rPr>
        <w:t>e</w:t>
      </w:r>
      <w:r>
        <w:rPr>
          <w:rFonts w:ascii="Arial" w:hAnsi="Arial" w:cs="Arial" w:eastAsia="Arial"/>
          <w:sz w:val="20"/>
          <w:szCs w:val="20"/>
          <w:color w:val="3B313B"/>
          <w:spacing w:val="-5"/>
          <w:w w:val="100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7"/>
          <w:position w:val="-1"/>
        </w:rPr>
        <w:t>Services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88" w:lineRule="exact"/>
        <w:ind w:left="620" w:right="-20"/>
        <w:jc w:val="left"/>
        <w:rPr>
          <w:rFonts w:ascii="Arial" w:hAnsi="Arial" w:cs="Arial" w:eastAsia="Arial"/>
          <w:sz w:val="29"/>
          <w:szCs w:val="29"/>
        </w:rPr>
      </w:pPr>
      <w:rPr/>
      <w:r>
        <w:rPr>
          <w:rFonts w:ascii="Arial" w:hAnsi="Arial" w:cs="Arial" w:eastAsia="Arial"/>
          <w:sz w:val="29"/>
          <w:szCs w:val="29"/>
          <w:color w:val="241F21"/>
          <w:spacing w:val="0"/>
          <w:w w:val="72"/>
        </w:rPr>
        <w:t>I</w:t>
      </w:r>
      <w:r>
        <w:rPr>
          <w:rFonts w:ascii="Arial" w:hAnsi="Arial" w:cs="Arial" w:eastAsia="Arial"/>
          <w:sz w:val="29"/>
          <w:szCs w:val="29"/>
          <w:color w:val="000000"/>
          <w:spacing w:val="0"/>
          <w:w w:val="100"/>
        </w:rPr>
      </w:r>
    </w:p>
    <w:p>
      <w:pPr>
        <w:spacing w:before="1" w:after="0" w:line="170" w:lineRule="exact"/>
        <w:jc w:val="left"/>
        <w:rPr>
          <w:sz w:val="17"/>
          <w:szCs w:val="17"/>
        </w:rPr>
      </w:pPr>
      <w:rPr/>
      <w:r>
        <w:rPr/>
        <w:br w:type="column"/>
      </w:r>
      <w:r>
        <w:rPr>
          <w:sz w:val="17"/>
          <w:szCs w:val="17"/>
        </w:rPr>
      </w:r>
    </w:p>
    <w:p>
      <w:pPr>
        <w:spacing w:before="0" w:after="0" w:line="240" w:lineRule="auto"/>
        <w:ind w:left="290" w:right="-7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623B31"/>
          <w:spacing w:val="-13"/>
          <w:w w:val="157"/>
        </w:rPr>
        <w:t>I</w:t>
      </w:r>
      <w:r>
        <w:rPr>
          <w:rFonts w:ascii="Arial" w:hAnsi="Arial" w:cs="Arial" w:eastAsia="Arial"/>
          <w:sz w:val="20"/>
          <w:szCs w:val="20"/>
          <w:color w:val="364464"/>
          <w:spacing w:val="-12"/>
          <w:w w:val="119"/>
        </w:rPr>
        <w:t>n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10"/>
        </w:rPr>
        <w:t>te</w:t>
      </w:r>
      <w:r>
        <w:rPr>
          <w:rFonts w:ascii="Arial" w:hAnsi="Arial" w:cs="Arial" w:eastAsia="Arial"/>
          <w:sz w:val="20"/>
          <w:szCs w:val="20"/>
          <w:color w:val="3B313B"/>
          <w:spacing w:val="-10"/>
          <w:w w:val="111"/>
        </w:rPr>
        <w:t>g</w:t>
      </w:r>
      <w:r>
        <w:rPr>
          <w:rFonts w:ascii="Arial" w:hAnsi="Arial" w:cs="Arial" w:eastAsia="Arial"/>
          <w:sz w:val="20"/>
          <w:szCs w:val="20"/>
          <w:color w:val="241F21"/>
          <w:spacing w:val="-5"/>
          <w:w w:val="106"/>
        </w:rPr>
        <w:t>r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6"/>
        </w:rPr>
        <w:t>ati</w:t>
      </w:r>
      <w:r>
        <w:rPr>
          <w:rFonts w:ascii="Arial" w:hAnsi="Arial" w:cs="Arial" w:eastAsia="Arial"/>
          <w:sz w:val="20"/>
          <w:szCs w:val="20"/>
          <w:color w:val="3B313B"/>
          <w:spacing w:val="-2"/>
          <w:w w:val="107"/>
        </w:rPr>
        <w:t>o</w:t>
      </w:r>
      <w:r>
        <w:rPr>
          <w:rFonts w:ascii="Arial" w:hAnsi="Arial" w:cs="Arial" w:eastAsia="Arial"/>
          <w:sz w:val="20"/>
          <w:szCs w:val="20"/>
          <w:color w:val="364464"/>
          <w:spacing w:val="0"/>
          <w:w w:val="119"/>
        </w:rPr>
        <w:t>n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240" w:lineRule="auto"/>
        <w:ind w:right="-20"/>
        <w:jc w:val="left"/>
        <w:tabs>
          <w:tab w:pos="360" w:val="left"/>
        </w:tabs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9"/>
          <w:szCs w:val="29"/>
          <w:color w:val="241F21"/>
          <w:spacing w:val="0"/>
          <w:w w:val="72"/>
          <w:position w:val="-15"/>
        </w:rPr>
        <w:t>I</w:t>
      </w:r>
      <w:r>
        <w:rPr>
          <w:rFonts w:ascii="Arial" w:hAnsi="Arial" w:cs="Arial" w:eastAsia="Arial"/>
          <w:sz w:val="29"/>
          <w:szCs w:val="29"/>
          <w:color w:val="241F21"/>
          <w:spacing w:val="0"/>
          <w:w w:val="100"/>
          <w:position w:val="-15"/>
        </w:rPr>
        <w:tab/>
      </w:r>
      <w:r>
        <w:rPr>
          <w:rFonts w:ascii="Arial" w:hAnsi="Arial" w:cs="Arial" w:eastAsia="Arial"/>
          <w:sz w:val="29"/>
          <w:szCs w:val="29"/>
          <w:color w:val="241F21"/>
          <w:spacing w:val="0"/>
          <w:w w:val="100"/>
          <w:position w:val="-15"/>
        </w:rPr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7"/>
          <w:position w:val="0"/>
        </w:rPr>
        <w:t>Services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Servic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e</w:t>
      </w:r>
      <w:r>
        <w:rPr>
          <w:rFonts w:ascii="Arial" w:hAnsi="Arial" w:cs="Arial" w:eastAsia="Arial"/>
          <w:sz w:val="17"/>
          <w:szCs w:val="17"/>
          <w:color w:val="4D4250"/>
          <w:spacing w:val="36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8"/>
        </w:rPr>
        <w:t>Layer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1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92" w:lineRule="exact"/>
        <w:ind w:left="270"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364464"/>
          <w:spacing w:val="0"/>
          <w:w w:val="100"/>
          <w:position w:val="-1"/>
        </w:rPr>
        <w:t>Tas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00"/>
          <w:position w:val="-1"/>
        </w:rPr>
        <w:t>k</w:t>
      </w:r>
      <w:r>
        <w:rPr>
          <w:rFonts w:ascii="Arial" w:hAnsi="Arial" w:cs="Arial" w:eastAsia="Arial"/>
          <w:sz w:val="17"/>
          <w:szCs w:val="17"/>
          <w:color w:val="364464"/>
          <w:spacing w:val="21"/>
          <w:w w:val="100"/>
          <w:position w:val="-1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  <w:position w:val="-1"/>
        </w:rPr>
        <w:t>We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  <w:position w:val="-1"/>
        </w:rPr>
        <w:t>b</w:t>
      </w:r>
      <w:r>
        <w:rPr>
          <w:rFonts w:ascii="Arial" w:hAnsi="Arial" w:cs="Arial" w:eastAsia="Arial"/>
          <w:sz w:val="17"/>
          <w:szCs w:val="17"/>
          <w:color w:val="4D4250"/>
          <w:spacing w:val="21"/>
          <w:w w:val="100"/>
          <w:position w:val="-1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  <w:position w:val="-1"/>
        </w:rPr>
        <w:t>Services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580"/>
          <w:cols w:num="3" w:equalWidth="0">
            <w:col w:w="3787" w:space="1223"/>
            <w:col w:w="1305" w:space="525"/>
            <w:col w:w="2480"/>
          </w:cols>
        </w:sectPr>
      </w:pPr>
      <w:rPr/>
    </w:p>
    <w:p>
      <w:pPr>
        <w:spacing w:before="0" w:after="0" w:line="250" w:lineRule="exact"/>
        <w:ind w:left="620" w:right="-124"/>
        <w:jc w:val="left"/>
        <w:tabs>
          <w:tab w:pos="2480" w:val="left"/>
          <w:tab w:pos="3680" w:val="left"/>
          <w:tab w:pos="4200" w:val="left"/>
          <w:tab w:pos="5000" w:val="left"/>
          <w:tab w:pos="5360" w:val="left"/>
        </w:tabs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34"/>
          <w:szCs w:val="34"/>
          <w:color w:val="241F21"/>
          <w:w w:val="61"/>
          <w:position w:val="-10"/>
        </w:rPr>
        <w:t>I</w:t>
      </w:r>
      <w:r>
        <w:rPr>
          <w:rFonts w:ascii="Arial" w:hAnsi="Arial" w:cs="Arial" w:eastAsia="Arial"/>
          <w:sz w:val="34"/>
          <w:szCs w:val="34"/>
          <w:color w:val="241F21"/>
          <w:spacing w:val="-43"/>
          <w:w w:val="100"/>
          <w:position w:val="-10"/>
        </w:rPr>
        <w:t> </w:t>
      </w:r>
      <w:r>
        <w:rPr>
          <w:rFonts w:ascii="Arial" w:hAnsi="Arial" w:cs="Arial" w:eastAsia="Arial"/>
          <w:sz w:val="20"/>
          <w:szCs w:val="20"/>
          <w:color w:val="241F21"/>
          <w:spacing w:val="-1"/>
          <w:w w:val="128"/>
          <w:position w:val="-10"/>
        </w:rPr>
        <w:t>H</w:t>
      </w:r>
      <w:r>
        <w:rPr>
          <w:rFonts w:ascii="Arial" w:hAnsi="Arial" w:cs="Arial" w:eastAsia="Arial"/>
          <w:sz w:val="20"/>
          <w:szCs w:val="20"/>
          <w:color w:val="364464"/>
          <w:spacing w:val="-17"/>
          <w:w w:val="128"/>
          <w:position w:val="-10"/>
        </w:rPr>
        <w:t>u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28"/>
          <w:position w:val="-10"/>
        </w:rPr>
        <w:t>ma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28"/>
          <w:position w:val="-10"/>
        </w:rPr>
        <w:t>Task</w:t>
      </w:r>
      <w:r>
        <w:rPr>
          <w:rFonts w:ascii="Arial" w:hAnsi="Arial" w:cs="Arial" w:eastAsia="Arial"/>
          <w:sz w:val="20"/>
          <w:szCs w:val="20"/>
          <w:color w:val="3B313B"/>
          <w:spacing w:val="-35"/>
          <w:w w:val="128"/>
          <w:position w:val="-10"/>
        </w:rPr>
        <w:t> </w:t>
      </w:r>
      <w:r>
        <w:rPr>
          <w:rFonts w:ascii="Arial" w:hAnsi="Arial" w:cs="Arial" w:eastAsia="Arial"/>
          <w:sz w:val="34"/>
          <w:szCs w:val="34"/>
          <w:color w:val="241F21"/>
          <w:spacing w:val="0"/>
          <w:w w:val="128"/>
          <w:position w:val="-10"/>
        </w:rPr>
        <w:t>II</w:t>
      </w:r>
      <w:r>
        <w:rPr>
          <w:rFonts w:ascii="Arial" w:hAnsi="Arial" w:cs="Arial" w:eastAsia="Arial"/>
          <w:sz w:val="34"/>
          <w:szCs w:val="34"/>
          <w:color w:val="241F21"/>
          <w:spacing w:val="-81"/>
          <w:w w:val="128"/>
          <w:position w:val="-10"/>
        </w:rPr>
        <w:t> </w:t>
      </w:r>
      <w:r>
        <w:rPr>
          <w:rFonts w:ascii="Arial" w:hAnsi="Arial" w:cs="Arial" w:eastAsia="Arial"/>
          <w:sz w:val="34"/>
          <w:szCs w:val="34"/>
          <w:color w:val="241F21"/>
          <w:spacing w:val="0"/>
          <w:w w:val="100"/>
          <w:position w:val="-10"/>
        </w:rPr>
        <w:tab/>
      </w:r>
      <w:r>
        <w:rPr>
          <w:rFonts w:ascii="Arial" w:hAnsi="Arial" w:cs="Arial" w:eastAsia="Arial"/>
          <w:sz w:val="34"/>
          <w:szCs w:val="34"/>
          <w:color w:val="241F21"/>
          <w:spacing w:val="0"/>
          <w:w w:val="100"/>
          <w:position w:val="-10"/>
        </w:rPr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7"/>
          <w:position w:val="-3"/>
        </w:rPr>
        <w:t>Tech</w:t>
      </w:r>
      <w:r>
        <w:rPr>
          <w:rFonts w:ascii="Arial" w:hAnsi="Arial" w:cs="Arial" w:eastAsia="Arial"/>
          <w:sz w:val="20"/>
          <w:szCs w:val="20"/>
          <w:color w:val="3B313B"/>
          <w:spacing w:val="-12"/>
          <w:w w:val="108"/>
          <w:position w:val="-3"/>
        </w:rPr>
        <w:t>n</w:t>
      </w:r>
      <w:r>
        <w:rPr>
          <w:rFonts w:ascii="Arial" w:hAnsi="Arial" w:cs="Arial" w:eastAsia="Arial"/>
          <w:sz w:val="20"/>
          <w:szCs w:val="20"/>
          <w:color w:val="364464"/>
          <w:spacing w:val="-6"/>
          <w:w w:val="170"/>
          <w:position w:val="-3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7"/>
          <w:position w:val="-3"/>
        </w:rPr>
        <w:t>cal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-3"/>
        </w:rPr>
        <w:tab/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-3"/>
        </w:rPr>
      </w:r>
      <w:r>
        <w:rPr>
          <w:rFonts w:ascii="Arial" w:hAnsi="Arial" w:cs="Arial" w:eastAsia="Arial"/>
          <w:sz w:val="34"/>
          <w:szCs w:val="34"/>
          <w:color w:val="241F21"/>
          <w:spacing w:val="0"/>
          <w:w w:val="100"/>
          <w:position w:val="-30"/>
        </w:rPr>
        <w:t>II</w:t>
      </w:r>
      <w:r>
        <w:rPr>
          <w:rFonts w:ascii="Arial" w:hAnsi="Arial" w:cs="Arial" w:eastAsia="Arial"/>
          <w:sz w:val="34"/>
          <w:szCs w:val="34"/>
          <w:color w:val="241F21"/>
          <w:spacing w:val="-91"/>
          <w:w w:val="100"/>
          <w:position w:val="-30"/>
        </w:rPr>
        <w:t> </w:t>
      </w:r>
      <w:r>
        <w:rPr>
          <w:rFonts w:ascii="Arial" w:hAnsi="Arial" w:cs="Arial" w:eastAsia="Arial"/>
          <w:sz w:val="34"/>
          <w:szCs w:val="34"/>
          <w:color w:val="241F21"/>
          <w:spacing w:val="0"/>
          <w:w w:val="100"/>
          <w:position w:val="-30"/>
        </w:rPr>
        <w:tab/>
      </w:r>
      <w:r>
        <w:rPr>
          <w:rFonts w:ascii="Arial" w:hAnsi="Arial" w:cs="Arial" w:eastAsia="Arial"/>
          <w:sz w:val="34"/>
          <w:szCs w:val="34"/>
          <w:color w:val="241F21"/>
          <w:spacing w:val="0"/>
          <w:w w:val="100"/>
          <w:position w:val="-30"/>
        </w:rPr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-8"/>
        </w:rPr>
        <w:t>Data</w:t>
      </w:r>
      <w:r>
        <w:rPr>
          <w:rFonts w:ascii="Arial" w:hAnsi="Arial" w:cs="Arial" w:eastAsia="Arial"/>
          <w:sz w:val="20"/>
          <w:szCs w:val="20"/>
          <w:color w:val="3B313B"/>
          <w:spacing w:val="-26"/>
          <w:w w:val="100"/>
          <w:position w:val="-8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-8"/>
        </w:rPr>
        <w:tab/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-8"/>
        </w:rPr>
      </w:r>
      <w:r>
        <w:rPr>
          <w:rFonts w:ascii="Arial" w:hAnsi="Arial" w:cs="Arial" w:eastAsia="Arial"/>
          <w:sz w:val="34"/>
          <w:szCs w:val="34"/>
          <w:color w:val="241F21"/>
          <w:spacing w:val="0"/>
          <w:w w:val="61"/>
          <w:position w:val="-8"/>
        </w:rPr>
        <w:t>I</w:t>
      </w:r>
      <w:r>
        <w:rPr>
          <w:rFonts w:ascii="Arial" w:hAnsi="Arial" w:cs="Arial" w:eastAsia="Arial"/>
          <w:sz w:val="34"/>
          <w:szCs w:val="34"/>
          <w:color w:val="241F21"/>
          <w:spacing w:val="0"/>
          <w:w w:val="100"/>
          <w:position w:val="-8"/>
        </w:rPr>
        <w:tab/>
      </w:r>
      <w:r>
        <w:rPr>
          <w:rFonts w:ascii="Arial" w:hAnsi="Arial" w:cs="Arial" w:eastAsia="Arial"/>
          <w:sz w:val="34"/>
          <w:szCs w:val="34"/>
          <w:color w:val="241F21"/>
          <w:spacing w:val="0"/>
          <w:w w:val="100"/>
          <w:position w:val="-8"/>
        </w:rPr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11"/>
          <w:position w:val="-3"/>
        </w:rPr>
        <w:t>Bu</w:t>
      </w:r>
      <w:r>
        <w:rPr>
          <w:rFonts w:ascii="Arial" w:hAnsi="Arial" w:cs="Arial" w:eastAsia="Arial"/>
          <w:sz w:val="20"/>
          <w:szCs w:val="20"/>
          <w:color w:val="3B313B"/>
          <w:spacing w:val="-13"/>
          <w:w w:val="112"/>
          <w:position w:val="-3"/>
        </w:rPr>
        <w:t>s</w:t>
      </w:r>
      <w:r>
        <w:rPr>
          <w:rFonts w:ascii="Arial" w:hAnsi="Arial" w:cs="Arial" w:eastAsia="Arial"/>
          <w:sz w:val="20"/>
          <w:szCs w:val="20"/>
          <w:color w:val="364464"/>
          <w:spacing w:val="-8"/>
          <w:w w:val="170"/>
          <w:position w:val="-3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7"/>
          <w:position w:val="-3"/>
        </w:rPr>
        <w:t>ness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28" w:after="0" w:line="240" w:lineRule="auto"/>
        <w:ind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/>
        <w:br w:type="column"/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2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3D597C"/>
          <w:spacing w:val="-6"/>
          <w:w w:val="185"/>
        </w:rPr>
        <w:t>I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8"/>
        </w:rPr>
        <w:t>ntegratio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</w:rPr>
        <w:t>n</w:t>
      </w:r>
      <w:r>
        <w:rPr>
          <w:rFonts w:ascii="Arial" w:hAnsi="Arial" w:cs="Arial" w:eastAsia="Arial"/>
          <w:sz w:val="17"/>
          <w:szCs w:val="17"/>
          <w:color w:val="4D4250"/>
          <w:spacing w:val="-7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8"/>
        </w:rPr>
        <w:t>Web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580"/>
          <w:cols w:num="2" w:equalWidth="0">
            <w:col w:w="6235" w:space="605"/>
            <w:col w:w="2480"/>
          </w:cols>
        </w:sectPr>
      </w:pPr>
      <w:rPr/>
    </w:p>
    <w:p>
      <w:pPr>
        <w:spacing w:before="30" w:after="0" w:line="240" w:lineRule="auto"/>
        <w:ind w:left="920" w:right="-20"/>
        <w:jc w:val="left"/>
        <w:tabs>
          <w:tab w:pos="2520" w:val="left"/>
          <w:tab w:pos="4040" w:val="left"/>
        </w:tabs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color w:val="3B313B"/>
          <w:spacing w:val="-13"/>
          <w:w w:val="100"/>
        </w:rPr>
        <w:t>e</w:t>
      </w:r>
      <w:r>
        <w:rPr>
          <w:rFonts w:ascii="Arial" w:hAnsi="Arial" w:cs="Arial" w:eastAsia="Arial"/>
          <w:sz w:val="20"/>
          <w:szCs w:val="20"/>
          <w:color w:val="364464"/>
          <w:spacing w:val="0"/>
          <w:w w:val="100"/>
        </w:rPr>
        <w:t>rv</w:t>
      </w:r>
      <w:r>
        <w:rPr>
          <w:rFonts w:ascii="Arial" w:hAnsi="Arial" w:cs="Arial" w:eastAsia="Arial"/>
          <w:sz w:val="20"/>
          <w:szCs w:val="20"/>
          <w:color w:val="364464"/>
          <w:spacing w:val="-10"/>
          <w:w w:val="100"/>
        </w:rPr>
        <w:t>1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</w:rPr>
        <w:t>ces</w:t>
      </w:r>
      <w:r>
        <w:rPr>
          <w:rFonts w:ascii="Arial" w:hAnsi="Arial" w:cs="Arial" w:eastAsia="Arial"/>
          <w:sz w:val="20"/>
          <w:szCs w:val="20"/>
          <w:color w:val="3B313B"/>
          <w:spacing w:val="-30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</w:rPr>
        <w:tab/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</w:rPr>
        <w:t>Ser</w:t>
      </w:r>
      <w:r>
        <w:rPr>
          <w:rFonts w:ascii="Arial" w:hAnsi="Arial" w:cs="Arial" w:eastAsia="Arial"/>
          <w:sz w:val="20"/>
          <w:szCs w:val="20"/>
          <w:color w:val="3B313B"/>
          <w:spacing w:val="4"/>
          <w:w w:val="100"/>
        </w:rPr>
        <w:t>v</w:t>
      </w:r>
      <w:r>
        <w:rPr>
          <w:rFonts w:ascii="Arial" w:hAnsi="Arial" w:cs="Arial" w:eastAsia="Arial"/>
          <w:sz w:val="20"/>
          <w:szCs w:val="20"/>
          <w:color w:val="623B31"/>
          <w:spacing w:val="-5"/>
          <w:w w:val="100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</w:rPr>
        <w:t>ces</w:t>
      </w:r>
      <w:r>
        <w:rPr>
          <w:rFonts w:ascii="Arial" w:hAnsi="Arial" w:cs="Arial" w:eastAsia="Arial"/>
          <w:sz w:val="20"/>
          <w:szCs w:val="20"/>
          <w:color w:val="3B313B"/>
          <w:spacing w:val="5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</w:rPr>
        <w:tab/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7"/>
        </w:rPr>
        <w:t>Services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4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429" w:lineRule="exact"/>
        <w:ind w:left="620" w:right="-1605"/>
        <w:jc w:val="left"/>
        <w:tabs>
          <w:tab w:pos="1780" w:val="left"/>
          <w:tab w:pos="6440" w:val="left"/>
        </w:tabs>
        <w:rPr>
          <w:rFonts w:ascii="Arial" w:hAnsi="Arial" w:cs="Arial" w:eastAsia="Arial"/>
          <w:sz w:val="26"/>
          <w:szCs w:val="26"/>
        </w:rPr>
      </w:pPr>
      <w:rPr/>
      <w:r>
        <w:rPr/>
        <w:pict>
          <v:group style="position:absolute;margin-left:100.25pt;margin-top:40.443848pt;width:62pt;height:68pt;mso-position-horizontal-relative:page;mso-position-vertical-relative:paragraph;z-index:-10739" coordorigin="2005,809" coordsize="1240,1360">
            <v:group style="position:absolute;left:2030;top:819;width:1210;height:2" coordorigin="2030,819" coordsize="1210,2">
              <v:shape style="position:absolute;left:2030;top:819;width:1210;height:2" coordorigin="2030,819" coordsize="1210,0" path="m2030,819l3240,819e" filled="f" stroked="t" strokeweight=".5pt" strokecolor="#1F1C1F">
                <v:path arrowok="t"/>
              </v:shape>
            </v:group>
            <v:group style="position:absolute;left:2035;top:814;width:2;height:630" coordorigin="2035,814" coordsize="2,630">
              <v:shape style="position:absolute;left:2035;top:814;width:2;height:630" coordorigin="2035,814" coordsize="0,630" path="m2035,1444l2035,814e" filled="f" stroked="t" strokeweight=".5pt" strokecolor="#1F1C1F">
                <v:path arrowok="t"/>
              </v:shape>
            </v:group>
            <v:group style="position:absolute;left:3235;top:814;width:2;height:630" coordorigin="3235,814" coordsize="2,630">
              <v:shape style="position:absolute;left:3235;top:814;width:2;height:630" coordorigin="3235,814" coordsize="0,630" path="m3235,1444l3235,814e" filled="f" stroked="t" strokeweight=".5pt" strokecolor="#1F1C1F">
                <v:path arrowok="t"/>
              </v:shape>
            </v:group>
            <v:group style="position:absolute;left:2010;top:1494;width:1220;height:2" coordorigin="2010,1494" coordsize="1220,2">
              <v:shape style="position:absolute;left:2010;top:1494;width:1220;height:2" coordorigin="2010,1494" coordsize="1220,0" path="m2010,1494l3230,1494e" filled="f" stroked="t" strokeweight=".5pt" strokecolor="#000000">
                <v:path arrowok="t"/>
              </v:shape>
            </v:group>
            <v:group style="position:absolute;left:2145;top:1544;width:2;height:620" coordorigin="2145,1544" coordsize="2,620">
              <v:shape style="position:absolute;left:2145;top:1544;width:2;height:620" coordorigin="2145,1544" coordsize="0,620" path="m2145,2164l2145,1544e" filled="f" stroked="t" strokeweight=".5pt" strokecolor="#1F1C1F">
                <v:path arrowok="t"/>
              </v:shape>
            </v:group>
            <v:group style="position:absolute;left:2140;top:2159;width:1100;height:2" coordorigin="2140,2159" coordsize="1100,2">
              <v:shape style="position:absolute;left:2140;top:2159;width:1100;height:2" coordorigin="2140,2159" coordsize="1100,0" path="m2140,2159l3240,2159e" filled="f" stroked="t" strokeweight=".5pt" strokecolor="#1F1C1F">
                <v:path arrowok="t"/>
              </v:shape>
            </v:group>
            <w10:wrap type="none"/>
          </v:group>
        </w:pict>
      </w:r>
      <w:r>
        <w:rPr/>
        <w:pict>
          <v:group style="position:absolute;margin-left:174.25pt;margin-top:39.943848pt;width:204pt;height:68.5pt;mso-position-horizontal-relative:page;mso-position-vertical-relative:paragraph;z-index:-10738" coordorigin="3485,799" coordsize="4080,1370">
            <v:group style="position:absolute;left:3510;top:819;width:1050;height:2" coordorigin="3510,819" coordsize="1050,2">
              <v:shape style="position:absolute;left:3510;top:819;width:1050;height:2" coordorigin="3510,819" coordsize="1050,0" path="m3510,819l4560,819e" filled="f" stroked="t" strokeweight=".5pt" strokecolor="#1F1C1F">
                <v:path arrowok="t"/>
              </v:shape>
            </v:group>
            <v:group style="position:absolute;left:3515;top:814;width:2;height:630" coordorigin="3515,814" coordsize="2,630">
              <v:shape style="position:absolute;left:3515;top:814;width:2;height:630" coordorigin="3515,814" coordsize="0,630" path="m3515,1444l3515,814e" filled="f" stroked="t" strokeweight=".5pt" strokecolor="#1F1C1F">
                <v:path arrowok="t"/>
              </v:shape>
            </v:group>
            <v:group style="position:absolute;left:4555;top:814;width:2;height:630" coordorigin="4555,814" coordsize="2,630">
              <v:shape style="position:absolute;left:4555;top:814;width:2;height:630" coordorigin="4555,814" coordsize="0,630" path="m4555,1444l4555,814e" filled="f" stroked="t" strokeweight=".5pt" strokecolor="#1F1C1F">
                <v:path arrowok="t"/>
              </v:shape>
            </v:group>
            <v:group style="position:absolute;left:4775;top:814;width:2;height:630" coordorigin="4775,814" coordsize="2,630">
              <v:shape style="position:absolute;left:4775;top:814;width:2;height:630" coordorigin="4775,814" coordsize="0,630" path="m4775,1444l4775,814e" filled="f" stroked="t" strokeweight=".5pt" strokecolor="#1F1C1F">
                <v:path arrowok="t"/>
              </v:shape>
            </v:group>
            <v:group style="position:absolute;left:4770;top:819;width:1430;height:2" coordorigin="4770,819" coordsize="1430,2">
              <v:shape style="position:absolute;left:4770;top:819;width:1430;height:2" coordorigin="4770,819" coordsize="1430,0" path="m4770,819l6200,819e" filled="f" stroked="t" strokeweight=".5pt" strokecolor="#1F1C1F">
                <v:path arrowok="t"/>
              </v:shape>
            </v:group>
            <v:group style="position:absolute;left:6195;top:814;width:2;height:630" coordorigin="6195,814" coordsize="2,630">
              <v:shape style="position:absolute;left:6195;top:814;width:2;height:630" coordorigin="6195,814" coordsize="0,630" path="m6195,1444l6195,814e" filled="f" stroked="t" strokeweight=".5pt" strokecolor="#1F1C1F">
                <v:path arrowok="t"/>
              </v:shape>
            </v:group>
            <v:group style="position:absolute;left:6375;top:844;width:2;height:600" coordorigin="6375,844" coordsize="2,600">
              <v:shape style="position:absolute;left:6375;top:844;width:2;height:600" coordorigin="6375,844" coordsize="0,600" path="m6375,1444l6375,844e" filled="f" stroked="t" strokeweight=".5pt" strokecolor="#1F1C1F">
                <v:path arrowok="t"/>
              </v:shape>
            </v:group>
            <v:group style="position:absolute;left:6350;top:804;width:1190;height:2" coordorigin="6350,804" coordsize="1190,2">
              <v:shape style="position:absolute;left:6350;top:804;width:1190;height:2" coordorigin="6350,804" coordsize="1190,0" path="m6350,804l7540,804e" filled="f" stroked="t" strokeweight=".5pt" strokecolor="#000000">
                <v:path arrowok="t"/>
              </v:shape>
            </v:group>
            <v:group style="position:absolute;left:7545;top:844;width:2;height:600" coordorigin="7545,844" coordsize="2,600">
              <v:shape style="position:absolute;left:7545;top:844;width:2;height:600" coordorigin="7545,844" coordsize="0,600" path="m7545,1444l7545,844e" filled="f" stroked="t" strokeweight=".5pt" strokecolor="#1F1C1F">
                <v:path arrowok="t"/>
              </v:shape>
            </v:group>
            <v:group style="position:absolute;left:3490;top:1494;width:4050;height:2" coordorigin="3490,1494" coordsize="4050,2">
              <v:shape style="position:absolute;left:3490;top:1494;width:4050;height:2" coordorigin="3490,1494" coordsize="4050,0" path="m3490,1494l7540,1494e" filled="f" stroked="t" strokeweight=".5pt" strokecolor="#000000">
                <v:path arrowok="t"/>
              </v:shape>
            </v:group>
            <v:group style="position:absolute;left:3515;top:1544;width:2;height:620" coordorigin="3515,1544" coordsize="2,620">
              <v:shape style="position:absolute;left:3515;top:1544;width:2;height:620" coordorigin="3515,1544" coordsize="0,620" path="m3515,2164l3515,1544e" filled="f" stroked="t" strokeweight=".5pt" strokecolor="#1F1C1F">
                <v:path arrowok="t"/>
              </v:shape>
            </v:group>
            <v:group style="position:absolute;left:5645;top:1544;width:2;height:620" coordorigin="5645,1544" coordsize="2,620">
              <v:shape style="position:absolute;left:5645;top:1544;width:2;height:620" coordorigin="5645,1544" coordsize="0,620" path="m5645,2164l5645,1544e" filled="f" stroked="t" strokeweight=".5pt" strokecolor="#1F1C1F">
                <v:path arrowok="t"/>
              </v:shape>
            </v:group>
            <v:group style="position:absolute;left:5925;top:1544;width:2;height:620" coordorigin="5925,1544" coordsize="2,620">
              <v:shape style="position:absolute;left:5925;top:1544;width:2;height:620" coordorigin="5925,1544" coordsize="0,620" path="m5925,2164l5925,1544e" filled="f" stroked="t" strokeweight=".5pt" strokecolor="#1F1C1F">
                <v:path arrowok="t"/>
              </v:shape>
            </v:group>
            <v:group style="position:absolute;left:7530;top:1494;width:2;height:660" coordorigin="7530,1494" coordsize="2,660">
              <v:shape style="position:absolute;left:7530;top:1494;width:2;height:660" coordorigin="7530,1494" coordsize="0,660" path="m7530,2154l7530,1494e" filled="f" stroked="t" strokeweight=".5pt" strokecolor="#1F1C1F">
                <v:path arrowok="t"/>
              </v:shape>
            </v:group>
            <v:group style="position:absolute;left:3510;top:2159;width:2140;height:2" coordorigin="3510,2159" coordsize="2140,2">
              <v:shape style="position:absolute;left:3510;top:2159;width:2140;height:2" coordorigin="3510,2159" coordsize="2140,0" path="m3510,2159l5650,2159e" filled="f" stroked="t" strokeweight=".5pt" strokecolor="#1F1C1F">
                <v:path arrowok="t"/>
              </v:shape>
            </v:group>
            <v:group style="position:absolute;left:5920;top:2159;width:1640;height:2" coordorigin="5920,2159" coordsize="1640,2">
              <v:shape style="position:absolute;left:5920;top:2159;width:1640;height:2" coordorigin="5920,2159" coordsize="1640,0" path="m5920,2159l7560,2159e" filled="f" stroked="t" strokeweight=".5pt" strokecolor="#1F1C1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9"/>
          <w:szCs w:val="29"/>
          <w:color w:val="241F21"/>
          <w:w w:val="72"/>
          <w:position w:val="-3"/>
        </w:rPr>
        <w:t>I</w:t>
      </w:r>
      <w:r>
        <w:rPr>
          <w:rFonts w:ascii="Arial" w:hAnsi="Arial" w:cs="Arial" w:eastAsia="Arial"/>
          <w:sz w:val="29"/>
          <w:szCs w:val="29"/>
          <w:color w:val="241F21"/>
          <w:w w:val="100"/>
          <w:position w:val="-3"/>
        </w:rPr>
        <w:tab/>
      </w:r>
      <w:r>
        <w:rPr>
          <w:rFonts w:ascii="Arial" w:hAnsi="Arial" w:cs="Arial" w:eastAsia="Arial"/>
          <w:sz w:val="29"/>
          <w:szCs w:val="29"/>
          <w:color w:val="241F21"/>
          <w:w w:val="99"/>
          <w:position w:val="-3"/>
        </w:rPr>
      </w:r>
      <w:r>
        <w:rPr>
          <w:rFonts w:ascii="Arial" w:hAnsi="Arial" w:cs="Arial" w:eastAsia="Arial"/>
          <w:sz w:val="29"/>
          <w:szCs w:val="29"/>
          <w:color w:val="241F21"/>
          <w:w w:val="99"/>
          <w:u w:val="single" w:color="1F1C1F"/>
          <w:position w:val="-3"/>
        </w:rPr>
        <w:t> </w:t>
      </w:r>
      <w:r>
        <w:rPr>
          <w:rFonts w:ascii="Arial" w:hAnsi="Arial" w:cs="Arial" w:eastAsia="Arial"/>
          <w:sz w:val="29"/>
          <w:szCs w:val="29"/>
          <w:color w:val="241F21"/>
          <w:w w:val="100"/>
          <w:u w:val="single" w:color="1F1C1F"/>
          <w:position w:val="-3"/>
        </w:rPr>
        <w:tab/>
      </w:r>
      <w:r>
        <w:rPr>
          <w:rFonts w:ascii="Arial" w:hAnsi="Arial" w:cs="Arial" w:eastAsia="Arial"/>
          <w:sz w:val="29"/>
          <w:szCs w:val="29"/>
          <w:color w:val="241F21"/>
          <w:w w:val="100"/>
          <w:u w:val="single" w:color="1F1C1F"/>
          <w:position w:val="-3"/>
        </w:rPr>
      </w:r>
      <w:r>
        <w:rPr>
          <w:rFonts w:ascii="Arial" w:hAnsi="Arial" w:cs="Arial" w:eastAsia="Arial"/>
          <w:sz w:val="29"/>
          <w:szCs w:val="29"/>
          <w:color w:val="241F21"/>
          <w:w w:val="100"/>
          <w:position w:val="-3"/>
        </w:rPr>
      </w:r>
      <w:r>
        <w:rPr>
          <w:rFonts w:ascii="Arial" w:hAnsi="Arial" w:cs="Arial" w:eastAsia="Arial"/>
          <w:sz w:val="29"/>
          <w:szCs w:val="29"/>
          <w:color w:val="241F21"/>
          <w:w w:val="100"/>
          <w:position w:val="-3"/>
        </w:rPr>
      </w:r>
      <w:r>
        <w:rPr>
          <w:rFonts w:ascii="Arial" w:hAnsi="Arial" w:cs="Arial" w:eastAsia="Arial"/>
          <w:sz w:val="26"/>
          <w:szCs w:val="26"/>
          <w:color w:val="241F21"/>
          <w:w w:val="105"/>
          <w:b/>
          <w:bCs/>
          <w:position w:val="10"/>
        </w:rPr>
        <w:t>Web</w:t>
      </w:r>
      <w:r>
        <w:rPr>
          <w:rFonts w:ascii="Arial" w:hAnsi="Arial" w:cs="Arial" w:eastAsia="Arial"/>
          <w:sz w:val="26"/>
          <w:szCs w:val="26"/>
          <w:color w:val="241F21"/>
          <w:spacing w:val="-5"/>
          <w:w w:val="100"/>
          <w:b/>
          <w:bCs/>
          <w:position w:val="10"/>
        </w:rPr>
        <w:t> </w:t>
      </w:r>
      <w:r>
        <w:rPr>
          <w:rFonts w:ascii="Arial" w:hAnsi="Arial" w:cs="Arial" w:eastAsia="Arial"/>
          <w:sz w:val="26"/>
          <w:szCs w:val="26"/>
          <w:color w:val="241F21"/>
          <w:spacing w:val="0"/>
          <w:w w:val="100"/>
          <w:b/>
          <w:bCs/>
          <w:position w:val="10"/>
        </w:rPr>
        <w:t>Servic</w:t>
      </w:r>
      <w:r>
        <w:rPr>
          <w:rFonts w:ascii="Arial" w:hAnsi="Arial" w:cs="Arial" w:eastAsia="Arial"/>
          <w:sz w:val="26"/>
          <w:szCs w:val="26"/>
          <w:color w:val="241F21"/>
          <w:spacing w:val="0"/>
          <w:w w:val="100"/>
          <w:b/>
          <w:bCs/>
          <w:position w:val="10"/>
        </w:rPr>
        <w:t>e</w:t>
      </w:r>
      <w:r>
        <w:rPr>
          <w:rFonts w:ascii="Arial" w:hAnsi="Arial" w:cs="Arial" w:eastAsia="Arial"/>
          <w:sz w:val="26"/>
          <w:szCs w:val="26"/>
          <w:color w:val="241F21"/>
          <w:spacing w:val="45"/>
          <w:w w:val="100"/>
          <w:b/>
          <w:bCs/>
          <w:position w:val="10"/>
        </w:rPr>
        <w:t> </w:t>
      </w:r>
      <w:r>
        <w:rPr>
          <w:rFonts w:ascii="Arial" w:hAnsi="Arial" w:cs="Arial" w:eastAsia="Arial"/>
          <w:sz w:val="26"/>
          <w:szCs w:val="26"/>
          <w:color w:val="241F21"/>
          <w:spacing w:val="0"/>
          <w:w w:val="105"/>
          <w:b/>
          <w:bCs/>
          <w:position w:val="10"/>
        </w:rPr>
        <w:t>Platform</w:t>
      </w:r>
      <w:r>
        <w:rPr>
          <w:rFonts w:ascii="Arial" w:hAnsi="Arial" w:cs="Arial" w:eastAsia="Arial"/>
          <w:sz w:val="26"/>
          <w:szCs w:val="26"/>
          <w:color w:val="000000"/>
          <w:spacing w:val="0"/>
          <w:w w:val="100"/>
          <w:position w:val="0"/>
        </w:rPr>
      </w:r>
    </w:p>
    <w:p>
      <w:pPr>
        <w:spacing w:before="30" w:after="0" w:line="240" w:lineRule="auto"/>
        <w:ind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br w:type="column"/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7"/>
        </w:rPr>
        <w:t>Services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6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327" w:lineRule="exact"/>
        <w:ind w:right="-20"/>
        <w:jc w:val="right"/>
        <w:rPr>
          <w:rFonts w:ascii="Arial" w:hAnsi="Arial" w:cs="Arial" w:eastAsia="Arial"/>
          <w:sz w:val="29"/>
          <w:szCs w:val="29"/>
        </w:rPr>
      </w:pPr>
      <w:rPr/>
      <w:r>
        <w:rPr>
          <w:rFonts w:ascii="Arial" w:hAnsi="Arial" w:cs="Arial" w:eastAsia="Arial"/>
          <w:sz w:val="29"/>
          <w:szCs w:val="29"/>
          <w:color w:val="241F21"/>
          <w:spacing w:val="0"/>
          <w:w w:val="72"/>
          <w:position w:val="-1"/>
        </w:rPr>
        <w:t>I</w:t>
      </w:r>
      <w:r>
        <w:rPr>
          <w:rFonts w:ascii="Arial" w:hAnsi="Arial" w:cs="Arial" w:eastAsia="Arial"/>
          <w:sz w:val="29"/>
          <w:szCs w:val="29"/>
          <w:color w:val="000000"/>
          <w:spacing w:val="0"/>
          <w:w w:val="100"/>
          <w:position w:val="0"/>
        </w:rPr>
      </w:r>
    </w:p>
    <w:p>
      <w:pPr>
        <w:spacing w:before="0" w:after="0" w:line="174" w:lineRule="exact"/>
        <w:ind w:left="270"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/>
        <w:br w:type="column"/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</w:rPr>
        <w:t>Services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24" w:after="0" w:line="240" w:lineRule="auto"/>
        <w:ind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2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Dat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a</w:t>
      </w:r>
      <w:r>
        <w:rPr>
          <w:rFonts w:ascii="Arial" w:hAnsi="Arial" w:cs="Arial" w:eastAsia="Arial"/>
          <w:sz w:val="17"/>
          <w:szCs w:val="17"/>
          <w:color w:val="4D4250"/>
          <w:spacing w:val="21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We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b</w:t>
      </w:r>
      <w:r>
        <w:rPr>
          <w:rFonts w:ascii="Arial" w:hAnsi="Arial" w:cs="Arial" w:eastAsia="Arial"/>
          <w:sz w:val="17"/>
          <w:szCs w:val="17"/>
          <w:color w:val="4D4250"/>
          <w:spacing w:val="21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</w:rPr>
        <w:t>Services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14" w:after="0" w:line="240" w:lineRule="auto"/>
        <w:ind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1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We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b</w:t>
      </w:r>
      <w:r>
        <w:rPr>
          <w:rFonts w:ascii="Arial" w:hAnsi="Arial" w:cs="Arial" w:eastAsia="Arial"/>
          <w:sz w:val="17"/>
          <w:szCs w:val="17"/>
          <w:color w:val="4D4250"/>
          <w:spacing w:val="23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Servic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e</w:t>
      </w:r>
      <w:r>
        <w:rPr>
          <w:rFonts w:ascii="Arial" w:hAnsi="Arial" w:cs="Arial" w:eastAsia="Arial"/>
          <w:sz w:val="17"/>
          <w:szCs w:val="17"/>
          <w:color w:val="4D4250"/>
          <w:spacing w:val="36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-11"/>
          <w:w w:val="117"/>
        </w:rPr>
        <w:t>P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201"/>
        </w:rPr>
        <w:t>l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7"/>
        </w:rPr>
        <w:t>atform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580"/>
          <w:cols w:num="3" w:equalWidth="0">
            <w:col w:w="4945" w:space="435"/>
            <w:col w:w="1109" w:space="351"/>
            <w:col w:w="2480"/>
          </w:cols>
        </w:sectPr>
      </w:pPr>
      <w:rPr/>
    </w:p>
    <w:p>
      <w:pPr>
        <w:spacing w:before="7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580"/>
        </w:sectPr>
      </w:pPr>
      <w:rPr/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40" w:lineRule="auto"/>
        <w:ind w:left="903" w:right="46"/>
        <w:jc w:val="center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3B313B"/>
          <w:spacing w:val="0"/>
          <w:w w:val="107"/>
        </w:rPr>
        <w:t>Service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240" w:lineRule="auto"/>
        <w:ind w:left="106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3B313B"/>
          <w:spacing w:val="0"/>
          <w:w w:val="107"/>
        </w:rPr>
        <w:t>Deck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113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241F21"/>
          <w:spacing w:val="-11"/>
          <w:w w:val="157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5"/>
        </w:rPr>
        <w:t>ssu</w:t>
      </w:r>
      <w:r>
        <w:rPr>
          <w:rFonts w:ascii="Arial" w:hAnsi="Arial" w:cs="Arial" w:eastAsia="Arial"/>
          <w:sz w:val="20"/>
          <w:szCs w:val="20"/>
          <w:color w:val="3B313B"/>
          <w:spacing w:val="-2"/>
          <w:w w:val="105"/>
        </w:rPr>
        <w:t>e</w:t>
      </w:r>
      <w:r>
        <w:rPr>
          <w:rFonts w:ascii="Arial" w:hAnsi="Arial" w:cs="Arial" w:eastAsia="Arial"/>
          <w:sz w:val="20"/>
          <w:szCs w:val="20"/>
          <w:color w:val="364464"/>
          <w:spacing w:val="0"/>
          <w:w w:val="106"/>
        </w:rPr>
        <w:t>r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20" w:after="0" w:line="240" w:lineRule="auto"/>
        <w:ind w:left="1040" w:right="-7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3B313B"/>
          <w:spacing w:val="-10"/>
          <w:w w:val="111"/>
        </w:rPr>
        <w:t>T</w:t>
      </w:r>
      <w:r>
        <w:rPr>
          <w:rFonts w:ascii="Arial" w:hAnsi="Arial" w:cs="Arial" w:eastAsia="Arial"/>
          <w:sz w:val="20"/>
          <w:szCs w:val="20"/>
          <w:color w:val="364464"/>
          <w:spacing w:val="-6"/>
          <w:w w:val="111"/>
        </w:rPr>
        <w:t>r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11"/>
        </w:rPr>
        <w:t>ack</w:t>
      </w:r>
      <w:r>
        <w:rPr>
          <w:rFonts w:ascii="Arial" w:hAnsi="Arial" w:cs="Arial" w:eastAsia="Arial"/>
          <w:sz w:val="20"/>
          <w:szCs w:val="20"/>
          <w:color w:val="3B313B"/>
          <w:spacing w:val="-14"/>
          <w:w w:val="111"/>
        </w:rPr>
        <w:t>e</w:t>
      </w:r>
      <w:r>
        <w:rPr>
          <w:rFonts w:ascii="Arial" w:hAnsi="Arial" w:cs="Arial" w:eastAsia="Arial"/>
          <w:sz w:val="20"/>
          <w:szCs w:val="20"/>
          <w:color w:val="364464"/>
          <w:spacing w:val="0"/>
          <w:w w:val="111"/>
        </w:rPr>
        <w:t>r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/>
        <w:br w:type="column"/>
      </w:r>
      <w:r>
        <w:rPr>
          <w:sz w:val="17"/>
          <w:szCs w:val="17"/>
        </w:rPr>
      </w:r>
    </w:p>
    <w:p>
      <w:pPr>
        <w:spacing w:before="0" w:after="0" w:line="240" w:lineRule="auto"/>
        <w:ind w:left="-39" w:right="-59"/>
        <w:jc w:val="center"/>
        <w:tabs>
          <w:tab w:pos="1180" w:val="left"/>
          <w:tab w:pos="2800" w:val="left"/>
        </w:tabs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4D4250"/>
          <w:spacing w:val="0"/>
          <w:w w:val="100"/>
        </w:rPr>
        <w:t>Ver</w:t>
      </w:r>
      <w:r>
        <w:rPr>
          <w:rFonts w:ascii="Arial" w:hAnsi="Arial" w:cs="Arial" w:eastAsia="Arial"/>
          <w:sz w:val="20"/>
          <w:szCs w:val="20"/>
          <w:color w:val="4D4250"/>
          <w:spacing w:val="-3"/>
          <w:w w:val="100"/>
        </w:rPr>
        <w:t>s</w:t>
      </w:r>
      <w:r>
        <w:rPr>
          <w:rFonts w:ascii="Arial" w:hAnsi="Arial" w:cs="Arial" w:eastAsia="Arial"/>
          <w:sz w:val="20"/>
          <w:szCs w:val="20"/>
          <w:color w:val="623B31"/>
          <w:spacing w:val="-4"/>
          <w:w w:val="100"/>
        </w:rPr>
        <w:t>i</w:t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0"/>
        </w:rPr>
        <w:t>on</w:t>
      </w:r>
      <w:r>
        <w:rPr>
          <w:rFonts w:ascii="Arial" w:hAnsi="Arial" w:cs="Arial" w:eastAsia="Arial"/>
          <w:sz w:val="20"/>
          <w:szCs w:val="20"/>
          <w:color w:val="4D425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0"/>
        </w:rPr>
        <w:tab/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0"/>
        </w:rPr>
      </w:r>
      <w:r>
        <w:rPr>
          <w:rFonts w:ascii="Arial" w:hAnsi="Arial" w:cs="Arial" w:eastAsia="Arial"/>
          <w:sz w:val="20"/>
          <w:szCs w:val="20"/>
          <w:color w:val="241F21"/>
          <w:spacing w:val="-2"/>
          <w:w w:val="109"/>
        </w:rPr>
        <w:t>T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9"/>
        </w:rPr>
        <w:t>erm</w:t>
      </w:r>
      <w:r>
        <w:rPr>
          <w:rFonts w:ascii="Arial" w:hAnsi="Arial" w:cs="Arial" w:eastAsia="Arial"/>
          <w:sz w:val="20"/>
          <w:szCs w:val="20"/>
          <w:color w:val="3B313B"/>
          <w:spacing w:val="-25"/>
          <w:w w:val="109"/>
        </w:rPr>
        <w:t>i</w:t>
      </w:r>
      <w:r>
        <w:rPr>
          <w:rFonts w:ascii="Arial" w:hAnsi="Arial" w:cs="Arial" w:eastAsia="Arial"/>
          <w:sz w:val="20"/>
          <w:szCs w:val="20"/>
          <w:color w:val="364464"/>
          <w:spacing w:val="-17"/>
          <w:w w:val="109"/>
        </w:rPr>
        <w:t>n</w:t>
      </w:r>
      <w:r>
        <w:rPr>
          <w:rFonts w:ascii="Arial" w:hAnsi="Arial" w:cs="Arial" w:eastAsia="Arial"/>
          <w:sz w:val="20"/>
          <w:szCs w:val="20"/>
          <w:color w:val="3B313B"/>
          <w:spacing w:val="-2"/>
          <w:w w:val="109"/>
        </w:rPr>
        <w:t>o</w:t>
      </w:r>
      <w:r>
        <w:rPr>
          <w:rFonts w:ascii="Arial" w:hAnsi="Arial" w:cs="Arial" w:eastAsia="Arial"/>
          <w:sz w:val="20"/>
          <w:szCs w:val="20"/>
          <w:color w:val="623B31"/>
          <w:spacing w:val="-4"/>
          <w:w w:val="109"/>
        </w:rPr>
        <w:t>l</w:t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9"/>
        </w:rPr>
        <w:t>ogy</w:t>
      </w:r>
      <w:r>
        <w:rPr>
          <w:rFonts w:ascii="Arial" w:hAnsi="Arial" w:cs="Arial" w:eastAsia="Arial"/>
          <w:sz w:val="20"/>
          <w:szCs w:val="20"/>
          <w:color w:val="4D4250"/>
          <w:spacing w:val="-56"/>
          <w:w w:val="109"/>
        </w:rPr>
        <w:t> </w:t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0"/>
        </w:rPr>
        <w:tab/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0"/>
        </w:rPr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-2"/>
        </w:rPr>
        <w:t>SQA</w:t>
      </w:r>
      <w:r>
        <w:rPr>
          <w:rFonts w:ascii="Arial" w:hAnsi="Arial" w:cs="Arial" w:eastAsia="Arial"/>
          <w:sz w:val="20"/>
          <w:szCs w:val="20"/>
          <w:color w:val="3B313B"/>
          <w:spacing w:val="22"/>
          <w:w w:val="100"/>
          <w:position w:val="-2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6"/>
          <w:position w:val="-2"/>
        </w:rPr>
        <w:t>Test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50" w:lineRule="exact"/>
        <w:ind w:left="30" w:right="-20"/>
        <w:jc w:val="left"/>
        <w:tabs>
          <w:tab w:pos="1500" w:val="left"/>
          <w:tab w:pos="2980" w:val="left"/>
        </w:tabs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2"/>
        </w:rPr>
        <w:t>Co</w:t>
      </w:r>
      <w:r>
        <w:rPr>
          <w:rFonts w:ascii="Arial" w:hAnsi="Arial" w:cs="Arial" w:eastAsia="Arial"/>
          <w:sz w:val="20"/>
          <w:szCs w:val="20"/>
          <w:color w:val="3B313B"/>
          <w:spacing w:val="1"/>
          <w:w w:val="100"/>
          <w:position w:val="2"/>
        </w:rPr>
        <w:t>n</w:t>
      </w:r>
      <w:r>
        <w:rPr>
          <w:rFonts w:ascii="Arial" w:hAnsi="Arial" w:cs="Arial" w:eastAsia="Arial"/>
          <w:sz w:val="20"/>
          <w:szCs w:val="20"/>
          <w:color w:val="364464"/>
          <w:spacing w:val="-6"/>
          <w:w w:val="100"/>
          <w:position w:val="2"/>
        </w:rPr>
        <w:t>t</w:t>
      </w:r>
      <w:r>
        <w:rPr>
          <w:rFonts w:ascii="Arial" w:hAnsi="Arial" w:cs="Arial" w:eastAsia="Arial"/>
          <w:sz w:val="20"/>
          <w:szCs w:val="20"/>
          <w:color w:val="241F21"/>
          <w:spacing w:val="-4"/>
          <w:w w:val="100"/>
          <w:position w:val="2"/>
        </w:rPr>
        <w:t>r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2"/>
        </w:rPr>
        <w:t>ol</w:t>
      </w:r>
      <w:r>
        <w:rPr>
          <w:rFonts w:ascii="Arial" w:hAnsi="Arial" w:cs="Arial" w:eastAsia="Arial"/>
          <w:sz w:val="20"/>
          <w:szCs w:val="20"/>
          <w:color w:val="3B313B"/>
          <w:spacing w:val="-6"/>
          <w:w w:val="100"/>
          <w:position w:val="2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2"/>
        </w:rPr>
        <w:tab/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2"/>
        </w:rPr>
        <w:t>Server</w:t>
      </w:r>
      <w:r>
        <w:rPr>
          <w:rFonts w:ascii="Arial" w:hAnsi="Arial" w:cs="Arial" w:eastAsia="Arial"/>
          <w:sz w:val="20"/>
          <w:szCs w:val="20"/>
          <w:color w:val="3B313B"/>
          <w:spacing w:val="-14"/>
          <w:w w:val="100"/>
          <w:position w:val="2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2"/>
        </w:rPr>
        <w:tab/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7"/>
          <w:position w:val="-1"/>
        </w:rPr>
        <w:t>Server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433" w:right="91"/>
        <w:jc w:val="center"/>
        <w:tabs>
          <w:tab w:pos="2500" w:val="left"/>
        </w:tabs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4D4250"/>
          <w:spacing w:val="0"/>
          <w:w w:val="100"/>
          <w:position w:val="1"/>
        </w:rPr>
        <w:t>Workflow</w:t>
      </w:r>
      <w:r>
        <w:rPr>
          <w:rFonts w:ascii="Arial" w:hAnsi="Arial" w:cs="Arial" w:eastAsia="Arial"/>
          <w:sz w:val="20"/>
          <w:szCs w:val="20"/>
          <w:color w:val="4D4250"/>
          <w:spacing w:val="-14"/>
          <w:w w:val="100"/>
          <w:position w:val="1"/>
        </w:rPr>
        <w:t> </w:t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0"/>
          <w:szCs w:val="20"/>
          <w:color w:val="4D4250"/>
          <w:spacing w:val="0"/>
          <w:w w:val="100"/>
          <w:position w:val="1"/>
        </w:rPr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7"/>
          <w:position w:val="0"/>
        </w:rPr>
        <w:t>Cont</w:t>
      </w:r>
      <w:r>
        <w:rPr>
          <w:rFonts w:ascii="Arial" w:hAnsi="Arial" w:cs="Arial" w:eastAsia="Arial"/>
          <w:sz w:val="20"/>
          <w:szCs w:val="20"/>
          <w:color w:val="3B313B"/>
          <w:spacing w:val="-23"/>
          <w:w w:val="108"/>
          <w:position w:val="0"/>
        </w:rPr>
        <w:t>i</w:t>
      </w:r>
      <w:r>
        <w:rPr>
          <w:rFonts w:ascii="Arial" w:hAnsi="Arial" w:cs="Arial" w:eastAsia="Arial"/>
          <w:sz w:val="20"/>
          <w:szCs w:val="20"/>
          <w:color w:val="364464"/>
          <w:spacing w:val="-12"/>
          <w:w w:val="119"/>
          <w:position w:val="0"/>
        </w:rPr>
        <w:t>n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9"/>
          <w:position w:val="0"/>
        </w:rPr>
        <w:t>uous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20" w:after="0" w:line="240" w:lineRule="auto"/>
        <w:ind w:left="255" w:right="113"/>
        <w:jc w:val="center"/>
        <w:tabs>
          <w:tab w:pos="2540" w:val="left"/>
        </w:tabs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3B313B"/>
          <w:spacing w:val="0"/>
          <w:w w:val="112"/>
        </w:rPr>
        <w:t>M</w:t>
      </w:r>
      <w:r>
        <w:rPr>
          <w:rFonts w:ascii="Arial" w:hAnsi="Arial" w:cs="Arial" w:eastAsia="Arial"/>
          <w:sz w:val="20"/>
          <w:szCs w:val="20"/>
          <w:color w:val="3B313B"/>
          <w:spacing w:val="-3"/>
          <w:w w:val="112"/>
        </w:rPr>
        <w:t>a</w:t>
      </w:r>
      <w:r>
        <w:rPr>
          <w:rFonts w:ascii="Arial" w:hAnsi="Arial" w:cs="Arial" w:eastAsia="Arial"/>
          <w:sz w:val="20"/>
          <w:szCs w:val="20"/>
          <w:color w:val="364464"/>
          <w:spacing w:val="-18"/>
          <w:w w:val="112"/>
        </w:rPr>
        <w:t>n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12"/>
        </w:rPr>
        <w:t>agem</w:t>
      </w:r>
      <w:r>
        <w:rPr>
          <w:rFonts w:ascii="Arial" w:hAnsi="Arial" w:cs="Arial" w:eastAsia="Arial"/>
          <w:sz w:val="20"/>
          <w:szCs w:val="20"/>
          <w:color w:val="3B313B"/>
          <w:spacing w:val="-16"/>
          <w:w w:val="112"/>
        </w:rPr>
        <w:t>e</w:t>
      </w:r>
      <w:r>
        <w:rPr>
          <w:rFonts w:ascii="Arial" w:hAnsi="Arial" w:cs="Arial" w:eastAsia="Arial"/>
          <w:sz w:val="20"/>
          <w:szCs w:val="20"/>
          <w:color w:val="364464"/>
          <w:spacing w:val="-13"/>
          <w:w w:val="112"/>
        </w:rPr>
        <w:t>n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12"/>
        </w:rPr>
        <w:t>t</w:t>
      </w:r>
      <w:r>
        <w:rPr>
          <w:rFonts w:ascii="Arial" w:hAnsi="Arial" w:cs="Arial" w:eastAsia="Arial"/>
          <w:sz w:val="20"/>
          <w:szCs w:val="20"/>
          <w:color w:val="3B313B"/>
          <w:spacing w:val="-62"/>
          <w:w w:val="112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</w:rPr>
        <w:tab/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</w:rPr>
      </w:r>
      <w:r>
        <w:rPr>
          <w:rFonts w:ascii="Arial" w:hAnsi="Arial" w:cs="Arial" w:eastAsia="Arial"/>
          <w:sz w:val="20"/>
          <w:szCs w:val="20"/>
          <w:color w:val="241F21"/>
          <w:spacing w:val="-9"/>
          <w:w w:val="157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1"/>
          <w:w w:val="107"/>
        </w:rPr>
        <w:t>n</w:t>
      </w:r>
      <w:r>
        <w:rPr>
          <w:rFonts w:ascii="Arial" w:hAnsi="Arial" w:cs="Arial" w:eastAsia="Arial"/>
          <w:sz w:val="20"/>
          <w:szCs w:val="20"/>
          <w:color w:val="364464"/>
          <w:spacing w:val="-10"/>
          <w:w w:val="118"/>
        </w:rPr>
        <w:t>t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7"/>
        </w:rPr>
        <w:t>egra</w:t>
      </w:r>
      <w:r>
        <w:rPr>
          <w:rFonts w:ascii="Arial" w:hAnsi="Arial" w:cs="Arial" w:eastAsia="Arial"/>
          <w:sz w:val="20"/>
          <w:szCs w:val="20"/>
          <w:color w:val="3B313B"/>
          <w:spacing w:val="-6"/>
          <w:w w:val="106"/>
        </w:rPr>
        <w:t>t</w:t>
      </w:r>
      <w:r>
        <w:rPr>
          <w:rFonts w:ascii="Arial" w:hAnsi="Arial" w:cs="Arial" w:eastAsia="Arial"/>
          <w:sz w:val="20"/>
          <w:szCs w:val="20"/>
          <w:color w:val="364464"/>
          <w:spacing w:val="-9"/>
          <w:w w:val="170"/>
        </w:rPr>
        <w:t>i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9"/>
        </w:rPr>
        <w:t>on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38" w:after="0" w:line="240" w:lineRule="auto"/>
        <w:ind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/>
        <w:br w:type="column"/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8"/>
        </w:rPr>
        <w:t>Applicatio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8"/>
        </w:rPr>
        <w:t>n</w:t>
      </w:r>
      <w:r>
        <w:rPr>
          <w:rFonts w:ascii="Arial" w:hAnsi="Arial" w:cs="Arial" w:eastAsia="Arial"/>
          <w:sz w:val="17"/>
          <w:szCs w:val="17"/>
          <w:color w:val="4D4250"/>
          <w:spacing w:val="-11"/>
          <w:w w:val="108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8"/>
        </w:rPr>
        <w:t>Layer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24" w:after="0" w:line="240" w:lineRule="auto"/>
        <w:ind w:left="10"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/>
        <w:pict>
          <v:group style="position:absolute;margin-left:87.25pt;margin-top:-14.0771pt;width:313.5pt;height:84pt;mso-position-horizontal-relative:page;mso-position-vertical-relative:paragraph;z-index:-10742" coordorigin="1745,-282" coordsize="6270,1680">
            <v:group style="position:absolute;left:1750;top:-272;width:6260;height:2" coordorigin="1750,-272" coordsize="6260,2">
              <v:shape style="position:absolute;left:1750;top:-272;width:6260;height:2" coordorigin="1750,-272" coordsize="6260,0" path="m1750,-272l8010,-272e" filled="f" stroked="t" strokeweight=".5pt" strokecolor="#1F1C1F">
                <v:path arrowok="t"/>
              </v:shape>
            </v:group>
            <v:group style="position:absolute;left:1755;top:-277;width:2;height:1670" coordorigin="1755,-277" coordsize="2,1670">
              <v:shape style="position:absolute;left:1755;top:-277;width:2;height:1670" coordorigin="1755,-277" coordsize="0,1670" path="m1755,1393l1755,-277e" filled="f" stroked="t" strokeweight=".5pt" strokecolor="#1F1C1F">
                <v:path arrowok="t"/>
              </v:shape>
            </v:group>
            <v:group style="position:absolute;left:1750;top:1388;width:6260;height:2" coordorigin="1750,1388" coordsize="6260,2">
              <v:shape style="position:absolute;left:1750;top:1388;width:6260;height:2" coordorigin="1750,1388" coordsize="6260,0" path="m1750,1388l8010,1388e" filled="f" stroked="t" strokeweight=".5pt" strokecolor="#1F1C1F">
                <v:path arrowok="t"/>
              </v:shape>
            </v:group>
            <v:group style="position:absolute;left:8005;top:-277;width:2;height:1670" coordorigin="8005,-277" coordsize="2,1670">
              <v:shape style="position:absolute;left:8005;top:-277;width:2;height:1670" coordorigin="8005,-277" coordsize="0,1670" path="m8005,1393l8005,-277e" filled="f" stroked="t" strokeweight=".5pt" strokecolor="#1F1C1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2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Package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d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4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7"/>
        </w:rPr>
        <w:t>Applications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14" w:after="0" w:line="240" w:lineRule="auto"/>
        <w:ind w:left="10"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1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7"/>
        </w:rPr>
        <w:t>Custo</w:t>
      </w:r>
      <w:r>
        <w:rPr>
          <w:rFonts w:ascii="Arial" w:hAnsi="Arial" w:cs="Arial" w:eastAsia="Arial"/>
          <w:sz w:val="17"/>
          <w:szCs w:val="17"/>
          <w:color w:val="4D4250"/>
          <w:spacing w:val="-4"/>
          <w:w w:val="107"/>
        </w:rPr>
        <w:t>m</w:t>
      </w:r>
      <w:r>
        <w:rPr>
          <w:rFonts w:ascii="Arial" w:hAnsi="Arial" w:cs="Arial" w:eastAsia="Arial"/>
          <w:sz w:val="17"/>
          <w:szCs w:val="17"/>
          <w:color w:val="5D5974"/>
          <w:spacing w:val="-2"/>
          <w:w w:val="107"/>
        </w:rPr>
        <w:t>/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7"/>
        </w:rPr>
        <w:t>Legacy</w:t>
      </w:r>
      <w:r>
        <w:rPr>
          <w:rFonts w:ascii="Arial" w:hAnsi="Arial" w:cs="Arial" w:eastAsia="Arial"/>
          <w:sz w:val="17"/>
          <w:szCs w:val="17"/>
          <w:color w:val="4D4250"/>
          <w:spacing w:val="4"/>
          <w:w w:val="107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1"/>
        </w:rPr>
        <w:t>Ap</w:t>
      </w:r>
      <w:r>
        <w:rPr>
          <w:rFonts w:ascii="Arial" w:hAnsi="Arial" w:cs="Arial" w:eastAsia="Arial"/>
          <w:sz w:val="17"/>
          <w:szCs w:val="17"/>
          <w:color w:val="4D4250"/>
          <w:spacing w:val="-8"/>
          <w:w w:val="112"/>
        </w:rPr>
        <w:t>p</w:t>
      </w:r>
      <w:r>
        <w:rPr>
          <w:rFonts w:ascii="Arial" w:hAnsi="Arial" w:cs="Arial" w:eastAsia="Arial"/>
          <w:sz w:val="17"/>
          <w:szCs w:val="17"/>
          <w:color w:val="7C5E64"/>
          <w:spacing w:val="-6"/>
          <w:w w:val="117"/>
        </w:rPr>
        <w:t>'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23"/>
        </w:rPr>
        <w:t>s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14" w:after="0" w:line="240" w:lineRule="auto"/>
        <w:ind w:left="10"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2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0"/>
        </w:rPr>
        <w:t>Us</w:t>
      </w:r>
      <w:r>
        <w:rPr>
          <w:rFonts w:ascii="Arial" w:hAnsi="Arial" w:cs="Arial" w:eastAsia="Arial"/>
          <w:sz w:val="17"/>
          <w:szCs w:val="17"/>
          <w:color w:val="4D4250"/>
          <w:spacing w:val="-12"/>
          <w:w w:val="110"/>
        </w:rPr>
        <w:t>e</w:t>
      </w:r>
      <w:r>
        <w:rPr>
          <w:rFonts w:ascii="Arial" w:hAnsi="Arial" w:cs="Arial" w:eastAsia="Arial"/>
          <w:sz w:val="17"/>
          <w:szCs w:val="17"/>
          <w:color w:val="674B48"/>
          <w:spacing w:val="-11"/>
          <w:w w:val="110"/>
        </w:rPr>
        <w:t>r</w:t>
      </w:r>
      <w:r>
        <w:rPr>
          <w:rFonts w:ascii="Arial" w:hAnsi="Arial" w:cs="Arial" w:eastAsia="Arial"/>
          <w:sz w:val="17"/>
          <w:szCs w:val="17"/>
          <w:color w:val="5D5974"/>
          <w:spacing w:val="-14"/>
          <w:w w:val="110"/>
        </w:rPr>
        <w:t>/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0"/>
        </w:rPr>
        <w:t>Rol</w:t>
      </w:r>
      <w:r>
        <w:rPr>
          <w:rFonts w:ascii="Arial" w:hAnsi="Arial" w:cs="Arial" w:eastAsia="Arial"/>
          <w:sz w:val="17"/>
          <w:szCs w:val="17"/>
          <w:color w:val="4D4250"/>
          <w:spacing w:val="1"/>
          <w:w w:val="110"/>
        </w:rPr>
        <w:t>e</w:t>
      </w:r>
      <w:r>
        <w:rPr>
          <w:rFonts w:ascii="Arial" w:hAnsi="Arial" w:cs="Arial" w:eastAsia="Arial"/>
          <w:sz w:val="17"/>
          <w:szCs w:val="17"/>
          <w:color w:val="5D5974"/>
          <w:spacing w:val="1"/>
          <w:w w:val="110"/>
        </w:rPr>
        <w:t>/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0"/>
        </w:rPr>
        <w:t>Acces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0"/>
        </w:rPr>
        <w:t>s</w:t>
      </w:r>
      <w:r>
        <w:rPr>
          <w:rFonts w:ascii="Arial" w:hAnsi="Arial" w:cs="Arial" w:eastAsia="Arial"/>
          <w:sz w:val="17"/>
          <w:szCs w:val="17"/>
          <w:color w:val="4D4250"/>
          <w:spacing w:val="-14"/>
          <w:w w:val="110"/>
        </w:rPr>
        <w:t> 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10"/>
        </w:rPr>
        <w:t>Info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0"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Busines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s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1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Dat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a</w:t>
      </w:r>
      <w:r>
        <w:rPr>
          <w:rFonts w:ascii="Arial" w:hAnsi="Arial" w:cs="Arial" w:eastAsia="Arial"/>
          <w:sz w:val="17"/>
          <w:szCs w:val="17"/>
          <w:color w:val="4D4250"/>
          <w:spacing w:val="32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08"/>
        </w:rPr>
        <w:t>Layer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24" w:after="0" w:line="240" w:lineRule="auto"/>
        <w:ind w:left="10"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1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07"/>
        </w:rPr>
        <w:t>Terminolog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07"/>
        </w:rPr>
        <w:t>y</w:t>
      </w:r>
      <w:r>
        <w:rPr>
          <w:rFonts w:ascii="Arial" w:hAnsi="Arial" w:cs="Arial" w:eastAsia="Arial"/>
          <w:sz w:val="17"/>
          <w:szCs w:val="17"/>
          <w:color w:val="364464"/>
          <w:spacing w:val="-4"/>
          <w:w w:val="107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7"/>
        </w:rPr>
        <w:t>Repository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14" w:after="0" w:line="240" w:lineRule="auto"/>
        <w:ind w:left="10"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2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2"/>
        </w:rPr>
        <w:t>Pr</w:t>
      </w:r>
      <w:r>
        <w:rPr>
          <w:rFonts w:ascii="Arial" w:hAnsi="Arial" w:cs="Arial" w:eastAsia="Arial"/>
          <w:sz w:val="17"/>
          <w:szCs w:val="17"/>
          <w:color w:val="4D4250"/>
          <w:spacing w:val="-12"/>
          <w:w w:val="112"/>
        </w:rPr>
        <w:t>o</w:t>
      </w:r>
      <w:r>
        <w:rPr>
          <w:rFonts w:ascii="Arial" w:hAnsi="Arial" w:cs="Arial" w:eastAsia="Arial"/>
          <w:sz w:val="17"/>
          <w:szCs w:val="17"/>
          <w:color w:val="674B48"/>
          <w:spacing w:val="-10"/>
          <w:w w:val="112"/>
        </w:rPr>
        <w:t>j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2"/>
        </w:rPr>
        <w:t>ec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2"/>
        </w:rPr>
        <w:t>t</w:t>
      </w:r>
      <w:r>
        <w:rPr>
          <w:rFonts w:ascii="Arial" w:hAnsi="Arial" w:cs="Arial" w:eastAsia="Arial"/>
          <w:sz w:val="17"/>
          <w:szCs w:val="17"/>
          <w:color w:val="4D4250"/>
          <w:spacing w:val="-8"/>
          <w:w w:val="112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Dat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0"/>
        </w:rPr>
        <w:t>a</w:t>
      </w:r>
      <w:r>
        <w:rPr>
          <w:rFonts w:ascii="Arial" w:hAnsi="Arial" w:cs="Arial" w:eastAsia="Arial"/>
          <w:sz w:val="17"/>
          <w:szCs w:val="17"/>
          <w:color w:val="4D4250"/>
          <w:spacing w:val="25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6"/>
        </w:rPr>
        <w:t>Store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14" w:after="0" w:line="240" w:lineRule="auto"/>
        <w:ind w:left="10"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4"/>
          <w:w w:val="166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0"/>
        </w:rPr>
        <w:t>Ap</w:t>
      </w:r>
      <w:r>
        <w:rPr>
          <w:rFonts w:ascii="Arial" w:hAnsi="Arial" w:cs="Arial" w:eastAsia="Arial"/>
          <w:sz w:val="17"/>
          <w:szCs w:val="17"/>
          <w:color w:val="4D4250"/>
          <w:spacing w:val="-12"/>
          <w:w w:val="110"/>
        </w:rPr>
        <w:t>p</w:t>
      </w:r>
      <w:r>
        <w:rPr>
          <w:rFonts w:ascii="Arial" w:hAnsi="Arial" w:cs="Arial" w:eastAsia="Arial"/>
          <w:sz w:val="17"/>
          <w:szCs w:val="17"/>
          <w:color w:val="674B48"/>
          <w:spacing w:val="-12"/>
          <w:w w:val="110"/>
        </w:rPr>
        <w:t>l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10"/>
        </w:rPr>
        <w:t>icatio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10"/>
        </w:rPr>
        <w:t>n</w:t>
      </w:r>
      <w:r>
        <w:rPr>
          <w:rFonts w:ascii="Arial" w:hAnsi="Arial" w:cs="Arial" w:eastAsia="Arial"/>
          <w:sz w:val="17"/>
          <w:szCs w:val="17"/>
          <w:color w:val="364464"/>
          <w:spacing w:val="-6"/>
          <w:w w:val="110"/>
        </w:rPr>
        <w:t> 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00"/>
        </w:rPr>
        <w:t>Dat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00"/>
        </w:rPr>
        <w:t>a</w:t>
      </w:r>
      <w:r>
        <w:rPr>
          <w:rFonts w:ascii="Arial" w:hAnsi="Arial" w:cs="Arial" w:eastAsia="Arial"/>
          <w:sz w:val="17"/>
          <w:szCs w:val="17"/>
          <w:color w:val="364464"/>
          <w:spacing w:val="26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1"/>
        </w:rPr>
        <w:t>St</w:t>
      </w:r>
      <w:r>
        <w:rPr>
          <w:rFonts w:ascii="Arial" w:hAnsi="Arial" w:cs="Arial" w:eastAsia="Arial"/>
          <w:sz w:val="17"/>
          <w:szCs w:val="17"/>
          <w:color w:val="4D4250"/>
          <w:spacing w:val="-10"/>
          <w:w w:val="112"/>
        </w:rPr>
        <w:t>o</w:t>
      </w:r>
      <w:r>
        <w:rPr>
          <w:rFonts w:ascii="Arial" w:hAnsi="Arial" w:cs="Arial" w:eastAsia="Arial"/>
          <w:sz w:val="17"/>
          <w:szCs w:val="17"/>
          <w:color w:val="674B48"/>
          <w:spacing w:val="6"/>
          <w:w w:val="104"/>
        </w:rPr>
        <w:t>r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8"/>
        </w:rPr>
        <w:t>es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14" w:after="0" w:line="192" w:lineRule="exact"/>
        <w:ind w:left="10"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  <w:position w:val="-1"/>
        </w:rPr>
        <w:t>•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166"/>
          <w:position w:val="-1"/>
        </w:rPr>
        <w:t> </w:t>
      </w:r>
      <w:r>
        <w:rPr>
          <w:rFonts w:ascii="Arial" w:hAnsi="Arial" w:cs="Arial" w:eastAsia="Arial"/>
          <w:sz w:val="17"/>
          <w:szCs w:val="17"/>
          <w:color w:val="241F21"/>
          <w:spacing w:val="24"/>
          <w:w w:val="166"/>
          <w:position w:val="-1"/>
        </w:rPr>
        <w:t> </w:t>
      </w:r>
      <w:r>
        <w:rPr>
          <w:rFonts w:ascii="Arial" w:hAnsi="Arial" w:cs="Arial" w:eastAsia="Arial"/>
          <w:sz w:val="17"/>
          <w:szCs w:val="17"/>
          <w:color w:val="3B313B"/>
          <w:spacing w:val="0"/>
          <w:w w:val="110"/>
          <w:position w:val="-1"/>
        </w:rPr>
        <w:t>Repor</w:t>
      </w:r>
      <w:r>
        <w:rPr>
          <w:rFonts w:ascii="Arial" w:hAnsi="Arial" w:cs="Arial" w:eastAsia="Arial"/>
          <w:sz w:val="17"/>
          <w:szCs w:val="17"/>
          <w:color w:val="3B313B"/>
          <w:spacing w:val="-16"/>
          <w:w w:val="110"/>
          <w:position w:val="-1"/>
        </w:rPr>
        <w:t>t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10"/>
          <w:position w:val="-1"/>
        </w:rPr>
        <w:t>ing</w:t>
      </w:r>
      <w:r>
        <w:rPr>
          <w:rFonts w:ascii="Arial" w:hAnsi="Arial" w:cs="Arial" w:eastAsia="Arial"/>
          <w:sz w:val="17"/>
          <w:szCs w:val="17"/>
          <w:color w:val="364464"/>
          <w:spacing w:val="-7"/>
          <w:w w:val="110"/>
          <w:position w:val="-1"/>
        </w:rPr>
        <w:t> 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00"/>
          <w:position w:val="-1"/>
        </w:rPr>
        <w:t>Dat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00"/>
          <w:position w:val="-1"/>
        </w:rPr>
        <w:t>a</w:t>
      </w:r>
      <w:r>
        <w:rPr>
          <w:rFonts w:ascii="Arial" w:hAnsi="Arial" w:cs="Arial" w:eastAsia="Arial"/>
          <w:sz w:val="17"/>
          <w:szCs w:val="17"/>
          <w:color w:val="364464"/>
          <w:spacing w:val="26"/>
          <w:w w:val="100"/>
          <w:position w:val="-1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  <w:position w:val="-1"/>
        </w:rPr>
        <w:t>Store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580"/>
          <w:cols w:num="3" w:equalWidth="0">
            <w:col w:w="1764" w:space="566"/>
            <w:col w:w="3760" w:space="740"/>
            <w:col w:w="2490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12" w:after="0" w:line="379" w:lineRule="exact"/>
        <w:ind w:left="534" w:right="-20"/>
        <w:jc w:val="left"/>
        <w:rPr>
          <w:rFonts w:ascii="Arial" w:hAnsi="Arial" w:cs="Arial" w:eastAsia="Arial"/>
          <w:sz w:val="17"/>
          <w:szCs w:val="17"/>
        </w:rPr>
      </w:pPr>
      <w:rPr/>
      <w:r>
        <w:rPr/>
        <w:pict>
          <v:shape style="position:absolute;margin-left:85pt;margin-top:-84.547218pt;width:318pt;height:88pt;mso-position-horizontal-relative:page;mso-position-vertical-relative:paragraph;z-index:-10744" type="#_x0000_t75">
            <v:imagedata r:id="rId48" o:title=""/>
          </v:shape>
        </w:pict>
      </w:r>
      <w:r>
        <w:rPr/>
        <w:pict>
          <v:group style="position:absolute;margin-left:87.25pt;margin-top:11.202784pt;width:313.5pt;height:47.5pt;mso-position-horizontal-relative:page;mso-position-vertical-relative:paragraph;z-index:-10741" coordorigin="1745,224" coordsize="6270,950">
            <v:group style="position:absolute;left:1755;top:229;width:2;height:940" coordorigin="1755,229" coordsize="2,940">
              <v:shape style="position:absolute;left:1755;top:229;width:2;height:940" coordorigin="1755,229" coordsize="0,940" path="m1755,1169l1755,229e" filled="f" stroked="t" strokeweight=".5pt" strokecolor="#1F1C1F">
                <v:path arrowok="t"/>
              </v:shape>
            </v:group>
            <v:group style="position:absolute;left:1750;top:1164;width:6260;height:2" coordorigin="1750,1164" coordsize="6260,2">
              <v:shape style="position:absolute;left:1750;top:1164;width:6260;height:2" coordorigin="1750,1164" coordsize="6260,0" path="m1750,1164l8010,1164e" filled="f" stroked="t" strokeweight=".5pt" strokecolor="#1F1C1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37"/>
          <w:szCs w:val="37"/>
          <w:color w:val="241F21"/>
          <w:spacing w:val="0"/>
          <w:w w:val="130"/>
          <w:position w:val="-4"/>
        </w:rPr>
        <w:t>----------;:::========:;---------</w:t>
      </w:r>
      <w:r>
        <w:rPr>
          <w:rFonts w:ascii="Arial" w:hAnsi="Arial" w:cs="Arial" w:eastAsia="Arial"/>
          <w:sz w:val="37"/>
          <w:szCs w:val="37"/>
          <w:color w:val="241F21"/>
          <w:spacing w:val="-31"/>
          <w:w w:val="130"/>
          <w:position w:val="-4"/>
        </w:rPr>
        <w:t> </w:t>
      </w:r>
      <w:r>
        <w:rPr>
          <w:rFonts w:ascii="Arial" w:hAnsi="Arial" w:cs="Arial" w:eastAsia="Arial"/>
          <w:sz w:val="17"/>
          <w:szCs w:val="17"/>
          <w:color w:val="3B313B"/>
          <w:spacing w:val="0"/>
          <w:w w:val="109"/>
          <w:position w:val="-4"/>
        </w:rPr>
        <w:t>Techn</w:t>
      </w:r>
      <w:r>
        <w:rPr>
          <w:rFonts w:ascii="Arial" w:hAnsi="Arial" w:cs="Arial" w:eastAsia="Arial"/>
          <w:sz w:val="17"/>
          <w:szCs w:val="17"/>
          <w:color w:val="3B313B"/>
          <w:spacing w:val="-11"/>
          <w:w w:val="109"/>
          <w:position w:val="-4"/>
        </w:rPr>
        <w:t>o</w:t>
      </w:r>
      <w:r>
        <w:rPr>
          <w:rFonts w:ascii="Arial" w:hAnsi="Arial" w:cs="Arial" w:eastAsia="Arial"/>
          <w:sz w:val="17"/>
          <w:szCs w:val="17"/>
          <w:color w:val="674B48"/>
          <w:spacing w:val="-16"/>
          <w:w w:val="109"/>
          <w:position w:val="-4"/>
        </w:rPr>
        <w:t>l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  <w:position w:val="-4"/>
        </w:rPr>
        <w:t>ogy</w:t>
      </w:r>
      <w:r>
        <w:rPr>
          <w:rFonts w:ascii="Arial" w:hAnsi="Arial" w:cs="Arial" w:eastAsia="Arial"/>
          <w:sz w:val="17"/>
          <w:szCs w:val="17"/>
          <w:color w:val="4D4250"/>
          <w:spacing w:val="17"/>
          <w:w w:val="109"/>
          <w:position w:val="-4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  <w:position w:val="-4"/>
        </w:rPr>
        <w:t>Layer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0" w:after="0" w:line="183" w:lineRule="exact"/>
        <w:ind w:left="2610" w:right="-20"/>
        <w:jc w:val="left"/>
        <w:tabs>
          <w:tab w:pos="3060" w:val="left"/>
          <w:tab w:pos="4560" w:val="left"/>
          <w:tab w:pos="6780" w:val="left"/>
        </w:tabs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20"/>
          <w:szCs w:val="20"/>
          <w:color w:val="241F21"/>
          <w:w w:val="99"/>
          <w:position w:val="-4"/>
        </w:rPr>
      </w:r>
      <w:r>
        <w:rPr>
          <w:rFonts w:ascii="Arial" w:hAnsi="Arial" w:cs="Arial" w:eastAsia="Arial"/>
          <w:sz w:val="20"/>
          <w:szCs w:val="20"/>
          <w:color w:val="241F21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0"/>
          <w:szCs w:val="20"/>
          <w:color w:val="241F21"/>
          <w:w w:val="100"/>
          <w:u w:val="single" w:color="1F1C1F"/>
          <w:position w:val="-4"/>
        </w:rPr>
        <w:tab/>
      </w:r>
      <w:r>
        <w:rPr>
          <w:rFonts w:ascii="Arial" w:hAnsi="Arial" w:cs="Arial" w:eastAsia="Arial"/>
          <w:sz w:val="20"/>
          <w:szCs w:val="20"/>
          <w:color w:val="241F21"/>
          <w:w w:val="100"/>
          <w:u w:val="single" w:color="1F1C1F"/>
          <w:position w:val="-4"/>
        </w:rPr>
      </w:r>
      <w:r>
        <w:rPr>
          <w:rFonts w:ascii="Arial" w:hAnsi="Arial" w:cs="Arial" w:eastAsia="Arial"/>
          <w:sz w:val="20"/>
          <w:szCs w:val="20"/>
          <w:color w:val="241F21"/>
          <w:w w:val="100"/>
          <w:position w:val="-4"/>
        </w:rPr>
      </w:r>
      <w:r>
        <w:rPr>
          <w:rFonts w:ascii="Arial" w:hAnsi="Arial" w:cs="Arial" w:eastAsia="Arial"/>
          <w:sz w:val="20"/>
          <w:szCs w:val="20"/>
          <w:color w:val="241F21"/>
          <w:spacing w:val="-9"/>
          <w:w w:val="111"/>
          <w:position w:val="-4"/>
        </w:rPr>
        <w:t>J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11"/>
          <w:position w:val="-4"/>
        </w:rPr>
        <w:t>AVA</w:t>
      </w:r>
      <w:r>
        <w:rPr>
          <w:rFonts w:ascii="Arial" w:hAnsi="Arial" w:cs="Arial" w:eastAsia="Arial"/>
          <w:sz w:val="20"/>
          <w:szCs w:val="20"/>
          <w:color w:val="3B313B"/>
          <w:spacing w:val="-6"/>
          <w:w w:val="111"/>
          <w:position w:val="-4"/>
        </w:rPr>
        <w:t>/</w:t>
      </w:r>
      <w:r>
        <w:rPr>
          <w:rFonts w:ascii="Arial" w:hAnsi="Arial" w:cs="Arial" w:eastAsia="Arial"/>
          <w:sz w:val="20"/>
          <w:szCs w:val="20"/>
          <w:color w:val="241F21"/>
          <w:spacing w:val="-16"/>
          <w:w w:val="111"/>
          <w:position w:val="-4"/>
        </w:rPr>
        <w:t>J</w:t>
      </w:r>
      <w:r>
        <w:rPr>
          <w:rFonts w:ascii="Arial" w:hAnsi="Arial" w:cs="Arial" w:eastAsia="Arial"/>
          <w:sz w:val="20"/>
          <w:szCs w:val="20"/>
          <w:color w:val="3B313B"/>
          <w:spacing w:val="-10"/>
          <w:w w:val="111"/>
          <w:position w:val="-4"/>
        </w:rPr>
        <w:t>2</w:t>
      </w:r>
      <w:r>
        <w:rPr>
          <w:rFonts w:ascii="Arial" w:hAnsi="Arial" w:cs="Arial" w:eastAsia="Arial"/>
          <w:sz w:val="20"/>
          <w:szCs w:val="20"/>
          <w:color w:val="241F21"/>
          <w:spacing w:val="0"/>
          <w:w w:val="111"/>
          <w:position w:val="-4"/>
        </w:rPr>
        <w:t>EE</w:t>
      </w:r>
      <w:r>
        <w:rPr>
          <w:rFonts w:ascii="Arial" w:hAnsi="Arial" w:cs="Arial" w:eastAsia="Arial"/>
          <w:sz w:val="20"/>
          <w:szCs w:val="20"/>
          <w:color w:val="241F21"/>
          <w:spacing w:val="0"/>
          <w:w w:val="100"/>
          <w:position w:val="-4"/>
        </w:rPr>
        <w:tab/>
      </w:r>
      <w:r>
        <w:rPr>
          <w:rFonts w:ascii="Arial" w:hAnsi="Arial" w:cs="Arial" w:eastAsia="Arial"/>
          <w:sz w:val="20"/>
          <w:szCs w:val="20"/>
          <w:color w:val="241F21"/>
          <w:spacing w:val="0"/>
          <w:w w:val="100"/>
          <w:position w:val="-4"/>
        </w:rPr>
      </w:r>
      <w:r>
        <w:rPr>
          <w:rFonts w:ascii="Arial" w:hAnsi="Arial" w:cs="Arial" w:eastAsia="Arial"/>
          <w:sz w:val="29"/>
          <w:szCs w:val="29"/>
          <w:color w:val="241F21"/>
          <w:spacing w:val="0"/>
          <w:w w:val="72"/>
          <w:position w:val="-4"/>
        </w:rPr>
        <w:t>I</w:t>
      </w:r>
      <w:r>
        <w:rPr>
          <w:rFonts w:ascii="Arial" w:hAnsi="Arial" w:cs="Arial" w:eastAsia="Arial"/>
          <w:sz w:val="29"/>
          <w:szCs w:val="29"/>
          <w:color w:val="241F21"/>
          <w:spacing w:val="0"/>
          <w:w w:val="100"/>
          <w:position w:val="-4"/>
        </w:rPr>
        <w:tab/>
      </w:r>
      <w:r>
        <w:rPr>
          <w:rFonts w:ascii="Arial" w:hAnsi="Arial" w:cs="Arial" w:eastAsia="Arial"/>
          <w:sz w:val="29"/>
          <w:szCs w:val="29"/>
          <w:color w:val="241F21"/>
          <w:spacing w:val="0"/>
          <w:w w:val="100"/>
          <w:position w:val="-4"/>
        </w:rPr>
        <w:t>•</w:t>
      </w:r>
      <w:r>
        <w:rPr>
          <w:rFonts w:ascii="Arial" w:hAnsi="Arial" w:cs="Arial" w:eastAsia="Arial"/>
          <w:sz w:val="29"/>
          <w:szCs w:val="29"/>
          <w:color w:val="241F21"/>
          <w:spacing w:val="78"/>
          <w:w w:val="100"/>
          <w:position w:val="-4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  <w:position w:val="-4"/>
        </w:rPr>
        <w:t>Ap</w:t>
      </w:r>
      <w:r>
        <w:rPr>
          <w:rFonts w:ascii="Arial" w:hAnsi="Arial" w:cs="Arial" w:eastAsia="Arial"/>
          <w:sz w:val="17"/>
          <w:szCs w:val="17"/>
          <w:color w:val="4D4250"/>
          <w:spacing w:val="-12"/>
          <w:w w:val="109"/>
          <w:position w:val="-4"/>
        </w:rPr>
        <w:t>p</w:t>
      </w:r>
      <w:r>
        <w:rPr>
          <w:rFonts w:ascii="Arial" w:hAnsi="Arial" w:cs="Arial" w:eastAsia="Arial"/>
          <w:sz w:val="17"/>
          <w:szCs w:val="17"/>
          <w:color w:val="674B48"/>
          <w:spacing w:val="0"/>
          <w:w w:val="109"/>
          <w:position w:val="-4"/>
        </w:rPr>
        <w:t>l</w:t>
      </w:r>
      <w:r>
        <w:rPr>
          <w:rFonts w:ascii="Arial" w:hAnsi="Arial" w:cs="Arial" w:eastAsia="Arial"/>
          <w:sz w:val="17"/>
          <w:szCs w:val="17"/>
          <w:color w:val="674B48"/>
          <w:spacing w:val="-7"/>
          <w:w w:val="109"/>
          <w:position w:val="-4"/>
        </w:rPr>
        <w:t>i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  <w:position w:val="-4"/>
        </w:rPr>
        <w:t>catio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  <w:position w:val="-4"/>
        </w:rPr>
        <w:t>n</w:t>
      </w:r>
      <w:r>
        <w:rPr>
          <w:rFonts w:ascii="Arial" w:hAnsi="Arial" w:cs="Arial" w:eastAsia="Arial"/>
          <w:sz w:val="17"/>
          <w:szCs w:val="17"/>
          <w:color w:val="4D4250"/>
          <w:spacing w:val="-9"/>
          <w:w w:val="109"/>
          <w:position w:val="-4"/>
        </w:rPr>
        <w:t> </w:t>
      </w:r>
      <w:r>
        <w:rPr>
          <w:rFonts w:ascii="Arial" w:hAnsi="Arial" w:cs="Arial" w:eastAsia="Arial"/>
          <w:sz w:val="17"/>
          <w:szCs w:val="17"/>
          <w:color w:val="364464"/>
          <w:spacing w:val="-11"/>
          <w:w w:val="117"/>
          <w:position w:val="-4"/>
        </w:rPr>
        <w:t>P</w:t>
      </w:r>
      <w:r>
        <w:rPr>
          <w:rFonts w:ascii="Arial" w:hAnsi="Arial" w:cs="Arial" w:eastAsia="Arial"/>
          <w:sz w:val="17"/>
          <w:szCs w:val="17"/>
          <w:color w:val="674B48"/>
          <w:spacing w:val="-6"/>
          <w:w w:val="134"/>
          <w:position w:val="-4"/>
        </w:rPr>
        <w:t>l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7"/>
          <w:position w:val="-4"/>
        </w:rPr>
        <w:t>atforms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0" w:after="0" w:line="67" w:lineRule="atLeast"/>
        <w:ind w:left="4546" w:right="-20"/>
        <w:jc w:val="left"/>
        <w:tabs>
          <w:tab w:pos="6780" w:val="left"/>
        </w:tabs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36"/>
          <w:szCs w:val="36"/>
          <w:color w:val="241F21"/>
          <w:spacing w:val="0"/>
          <w:w w:val="152"/>
        </w:rPr>
        <w:t>--------,</w:t>
      </w:r>
      <w:r>
        <w:rPr>
          <w:rFonts w:ascii="Arial" w:hAnsi="Arial" w:cs="Arial" w:eastAsia="Arial"/>
          <w:sz w:val="36"/>
          <w:szCs w:val="36"/>
          <w:color w:val="241F21"/>
          <w:spacing w:val="0"/>
          <w:w w:val="100"/>
        </w:rPr>
        <w:tab/>
      </w:r>
      <w:r>
        <w:rPr>
          <w:rFonts w:ascii="Arial" w:hAnsi="Arial" w:cs="Arial" w:eastAsia="Arial"/>
          <w:sz w:val="36"/>
          <w:szCs w:val="36"/>
          <w:color w:val="241F21"/>
          <w:spacing w:val="0"/>
          <w:w w:val="78"/>
        </w:rPr>
        <w:t>•</w:t>
      </w:r>
      <w:r>
        <w:rPr>
          <w:rFonts w:ascii="Arial" w:hAnsi="Arial" w:cs="Arial" w:eastAsia="Arial"/>
          <w:sz w:val="36"/>
          <w:szCs w:val="36"/>
          <w:color w:val="241F21"/>
          <w:spacing w:val="0"/>
          <w:w w:val="78"/>
        </w:rPr>
        <w:t> </w:t>
      </w:r>
      <w:r>
        <w:rPr>
          <w:rFonts w:ascii="Arial" w:hAnsi="Arial" w:cs="Arial" w:eastAsia="Arial"/>
          <w:sz w:val="36"/>
          <w:szCs w:val="36"/>
          <w:color w:val="241F21"/>
          <w:spacing w:val="16"/>
          <w:w w:val="78"/>
        </w:rPr>
        <w:t> </w:t>
      </w:r>
      <w:r>
        <w:rPr>
          <w:rFonts w:ascii="Arial" w:hAnsi="Arial" w:cs="Arial" w:eastAsia="Arial"/>
          <w:sz w:val="17"/>
          <w:szCs w:val="17"/>
          <w:color w:val="364464"/>
          <w:spacing w:val="0"/>
          <w:w w:val="107"/>
        </w:rPr>
        <w:t>Te</w:t>
      </w:r>
      <w:r>
        <w:rPr>
          <w:rFonts w:ascii="Arial" w:hAnsi="Arial" w:cs="Arial" w:eastAsia="Arial"/>
          <w:sz w:val="17"/>
          <w:szCs w:val="17"/>
          <w:color w:val="364464"/>
          <w:spacing w:val="-3"/>
          <w:w w:val="108"/>
        </w:rPr>
        <w:t>c</w:t>
      </w:r>
      <w:r>
        <w:rPr>
          <w:rFonts w:ascii="Arial" w:hAnsi="Arial" w:cs="Arial" w:eastAsia="Arial"/>
          <w:sz w:val="17"/>
          <w:szCs w:val="17"/>
          <w:color w:val="674B48"/>
          <w:spacing w:val="-6"/>
          <w:w w:val="112"/>
        </w:rPr>
        <w:t>h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11"/>
        </w:rPr>
        <w:t>n</w:t>
      </w:r>
      <w:r>
        <w:rPr>
          <w:rFonts w:ascii="Arial" w:hAnsi="Arial" w:cs="Arial" w:eastAsia="Arial"/>
          <w:sz w:val="17"/>
          <w:szCs w:val="17"/>
          <w:color w:val="4D4250"/>
          <w:spacing w:val="-8"/>
          <w:w w:val="111"/>
        </w:rPr>
        <w:t>o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201"/>
        </w:rPr>
        <w:t>l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</w:rPr>
        <w:t>ogy</w:t>
      </w:r>
      <w:r>
        <w:rPr>
          <w:rFonts w:ascii="Arial" w:hAnsi="Arial" w:cs="Arial" w:eastAsia="Arial"/>
          <w:sz w:val="17"/>
          <w:szCs w:val="17"/>
          <w:color w:val="4D4250"/>
          <w:spacing w:val="-2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364464"/>
          <w:spacing w:val="-11"/>
          <w:w w:val="117"/>
        </w:rPr>
        <w:t>P</w:t>
      </w:r>
      <w:r>
        <w:rPr>
          <w:rFonts w:ascii="Arial" w:hAnsi="Arial" w:cs="Arial" w:eastAsia="Arial"/>
          <w:sz w:val="17"/>
          <w:szCs w:val="17"/>
          <w:color w:val="241F21"/>
          <w:spacing w:val="0"/>
          <w:w w:val="201"/>
        </w:rPr>
        <w:t>l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7"/>
        </w:rPr>
        <w:t>atforms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580"/>
        </w:sectPr>
      </w:pPr>
      <w:rPr/>
    </w:p>
    <w:p>
      <w:pPr>
        <w:spacing w:before="0" w:after="0" w:line="202" w:lineRule="exact"/>
        <w:ind w:left="840" w:right="-94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36"/>
          <w:szCs w:val="36"/>
          <w:color w:val="241F21"/>
          <w:spacing w:val="0"/>
          <w:w w:val="57"/>
          <w:position w:val="3"/>
        </w:rPr>
        <w:t>I</w:t>
      </w:r>
      <w:r>
        <w:rPr>
          <w:rFonts w:ascii="Arial" w:hAnsi="Arial" w:cs="Arial" w:eastAsia="Arial"/>
          <w:sz w:val="36"/>
          <w:szCs w:val="36"/>
          <w:color w:val="241F21"/>
          <w:spacing w:val="25"/>
          <w:w w:val="57"/>
          <w:position w:val="3"/>
        </w:rPr>
        <w:t> </w:t>
      </w:r>
      <w:r>
        <w:rPr>
          <w:rFonts w:ascii="Arial" w:hAnsi="Arial" w:cs="Arial" w:eastAsia="Arial"/>
          <w:sz w:val="20"/>
          <w:szCs w:val="20"/>
          <w:color w:val="241F21"/>
          <w:spacing w:val="0"/>
          <w:w w:val="100"/>
          <w:position w:val="6"/>
        </w:rPr>
        <w:t>B</w:t>
      </w:r>
      <w:r>
        <w:rPr>
          <w:rFonts w:ascii="Arial" w:hAnsi="Arial" w:cs="Arial" w:eastAsia="Arial"/>
          <w:sz w:val="20"/>
          <w:szCs w:val="20"/>
          <w:color w:val="241F21"/>
          <w:spacing w:val="15"/>
          <w:w w:val="100"/>
          <w:position w:val="6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9"/>
          <w:position w:val="6"/>
        </w:rPr>
        <w:t>S</w:t>
      </w:r>
      <w:r>
        <w:rPr>
          <w:rFonts w:ascii="Arial" w:hAnsi="Arial" w:cs="Arial" w:eastAsia="Arial"/>
          <w:sz w:val="20"/>
          <w:szCs w:val="20"/>
          <w:color w:val="3B313B"/>
          <w:spacing w:val="-13"/>
          <w:w w:val="110"/>
          <w:position w:val="6"/>
        </w:rPr>
        <w:t>e</w:t>
      </w:r>
      <w:r>
        <w:rPr>
          <w:rFonts w:ascii="Arial" w:hAnsi="Arial" w:cs="Arial" w:eastAsia="Arial"/>
          <w:sz w:val="20"/>
          <w:szCs w:val="20"/>
          <w:color w:val="364464"/>
          <w:spacing w:val="0"/>
          <w:w w:val="106"/>
          <w:position w:val="6"/>
        </w:rPr>
        <w:t>r</w:t>
      </w:r>
      <w:r>
        <w:rPr>
          <w:rFonts w:ascii="Arial" w:hAnsi="Arial" w:cs="Arial" w:eastAsia="Arial"/>
          <w:sz w:val="20"/>
          <w:szCs w:val="20"/>
          <w:color w:val="364464"/>
          <w:spacing w:val="-1"/>
          <w:w w:val="106"/>
          <w:position w:val="6"/>
        </w:rPr>
        <w:t>v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10"/>
          <w:position w:val="6"/>
        </w:rPr>
        <w:t>er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202" w:lineRule="exact"/>
        <w:ind w:right="-125"/>
        <w:jc w:val="left"/>
        <w:rPr>
          <w:rFonts w:ascii="Arial" w:hAnsi="Arial" w:cs="Arial" w:eastAsia="Arial"/>
          <w:sz w:val="36"/>
          <w:szCs w:val="36"/>
        </w:rPr>
      </w:pPr>
      <w:rPr/>
      <w:r>
        <w:rPr/>
        <w:br w:type="column"/>
      </w:r>
      <w:r>
        <w:rPr>
          <w:rFonts w:ascii="Arial" w:hAnsi="Arial" w:cs="Arial" w:eastAsia="Arial"/>
          <w:sz w:val="36"/>
          <w:szCs w:val="36"/>
          <w:color w:val="241F21"/>
          <w:spacing w:val="0"/>
          <w:w w:val="57"/>
          <w:position w:val="3"/>
        </w:rPr>
        <w:t>I</w:t>
      </w:r>
      <w:r>
        <w:rPr>
          <w:rFonts w:ascii="Arial" w:hAnsi="Arial" w:cs="Arial" w:eastAsia="Arial"/>
          <w:sz w:val="36"/>
          <w:szCs w:val="36"/>
          <w:color w:val="241F21"/>
          <w:spacing w:val="45"/>
          <w:w w:val="57"/>
          <w:position w:val="3"/>
        </w:rPr>
        <w:t> </w:t>
      </w:r>
      <w:r>
        <w:rPr>
          <w:rFonts w:ascii="Arial" w:hAnsi="Arial" w:cs="Arial" w:eastAsia="Arial"/>
          <w:sz w:val="36"/>
          <w:szCs w:val="36"/>
          <w:color w:val="241F21"/>
          <w:spacing w:val="0"/>
          <w:w w:val="57"/>
          <w:u w:val="single" w:color="000000"/>
          <w:position w:val="3"/>
        </w:rPr>
        <w:t>I</w:t>
      </w:r>
      <w:r>
        <w:rPr>
          <w:rFonts w:ascii="Arial" w:hAnsi="Arial" w:cs="Arial" w:eastAsia="Arial"/>
          <w:sz w:val="36"/>
          <w:szCs w:val="36"/>
          <w:color w:val="241F21"/>
          <w:spacing w:val="0"/>
          <w:w w:val="57"/>
          <w:u w:val="single" w:color="000000"/>
          <w:position w:val="3"/>
        </w:rPr>
        <w:t> </w:t>
      </w:r>
      <w:r>
        <w:rPr>
          <w:rFonts w:ascii="Arial" w:hAnsi="Arial" w:cs="Arial" w:eastAsia="Arial"/>
          <w:sz w:val="36"/>
          <w:szCs w:val="36"/>
          <w:color w:val="241F21"/>
          <w:spacing w:val="37"/>
          <w:w w:val="57"/>
          <w:u w:val="single" w:color="000000"/>
          <w:position w:val="3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6"/>
          <w:u w:val="single" w:color="000000"/>
          <w:position w:val="6"/>
        </w:rPr>
        <w:t>Dev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6"/>
          <w:u w:val="single" w:color="000000"/>
          <w:position w:val="6"/>
        </w:rPr>
      </w:r>
      <w:r>
        <w:rPr>
          <w:rFonts w:ascii="Arial" w:hAnsi="Arial" w:cs="Arial" w:eastAsia="Arial"/>
          <w:sz w:val="20"/>
          <w:szCs w:val="20"/>
          <w:color w:val="3B313B"/>
          <w:spacing w:val="-2"/>
          <w:w w:val="106"/>
          <w:u w:val="single" w:color="000000"/>
          <w:position w:val="6"/>
        </w:rPr>
        <w:t>e</w:t>
      </w:r>
      <w:r>
        <w:rPr>
          <w:rFonts w:ascii="Arial" w:hAnsi="Arial" w:cs="Arial" w:eastAsia="Arial"/>
          <w:sz w:val="20"/>
          <w:szCs w:val="20"/>
          <w:color w:val="3B313B"/>
          <w:spacing w:val="-2"/>
          <w:w w:val="106"/>
          <w:u w:val="single" w:color="000000"/>
          <w:position w:val="6"/>
        </w:rPr>
      </w:r>
      <w:r>
        <w:rPr>
          <w:rFonts w:ascii="Arial" w:hAnsi="Arial" w:cs="Arial" w:eastAsia="Arial"/>
          <w:sz w:val="20"/>
          <w:szCs w:val="20"/>
          <w:color w:val="3B313B"/>
          <w:spacing w:val="-2"/>
          <w:w w:val="106"/>
          <w:u w:val="single" w:color="000000"/>
          <w:position w:val="6"/>
        </w:rPr>
      </w:r>
      <w:r>
        <w:rPr>
          <w:rFonts w:ascii="Arial" w:hAnsi="Arial" w:cs="Arial" w:eastAsia="Arial"/>
          <w:sz w:val="20"/>
          <w:szCs w:val="20"/>
          <w:color w:val="364464"/>
          <w:spacing w:val="-29"/>
          <w:w w:val="170"/>
          <w:u w:val="single" w:color="000000"/>
          <w:position w:val="6"/>
        </w:rPr>
        <w:t>l</w:t>
      </w:r>
      <w:r>
        <w:rPr>
          <w:rFonts w:ascii="Arial" w:hAnsi="Arial" w:cs="Arial" w:eastAsia="Arial"/>
          <w:sz w:val="20"/>
          <w:szCs w:val="20"/>
          <w:color w:val="364464"/>
          <w:spacing w:val="-29"/>
          <w:w w:val="170"/>
          <w:u w:val="single" w:color="000000"/>
          <w:position w:val="6"/>
        </w:rPr>
      </w:r>
      <w:r>
        <w:rPr>
          <w:rFonts w:ascii="Arial" w:hAnsi="Arial" w:cs="Arial" w:eastAsia="Arial"/>
          <w:sz w:val="20"/>
          <w:szCs w:val="20"/>
          <w:color w:val="364464"/>
          <w:spacing w:val="-35"/>
          <w:w w:val="99"/>
          <w:u w:val="single" w:color="000000"/>
          <w:position w:val="6"/>
        </w:rPr>
        <w:t> </w:t>
      </w:r>
      <w:r>
        <w:rPr>
          <w:rFonts w:ascii="Arial" w:hAnsi="Arial" w:cs="Arial" w:eastAsia="Arial"/>
          <w:sz w:val="20"/>
          <w:szCs w:val="20"/>
          <w:color w:val="364464"/>
          <w:spacing w:val="-35"/>
          <w:w w:val="99"/>
          <w:u w:val="single" w:color="000000"/>
          <w:position w:val="6"/>
        </w:rPr>
      </w:r>
      <w:r>
        <w:rPr>
          <w:rFonts w:ascii="Arial" w:hAnsi="Arial" w:cs="Arial" w:eastAsia="Arial"/>
          <w:sz w:val="20"/>
          <w:szCs w:val="20"/>
          <w:color w:val="364464"/>
          <w:spacing w:val="-35"/>
          <w:w w:val="99"/>
          <w:u w:val="single" w:color="000000"/>
          <w:position w:val="6"/>
        </w:rPr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11"/>
          <w:u w:val="single" w:color="000000"/>
          <w:position w:val="6"/>
        </w:rPr>
        <w:t>opm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11"/>
          <w:u w:val="single" w:color="000000"/>
          <w:position w:val="6"/>
        </w:rPr>
      </w:r>
      <w:r>
        <w:rPr>
          <w:rFonts w:ascii="Arial" w:hAnsi="Arial" w:cs="Arial" w:eastAsia="Arial"/>
          <w:sz w:val="20"/>
          <w:szCs w:val="20"/>
          <w:color w:val="3B313B"/>
          <w:spacing w:val="-16"/>
          <w:w w:val="111"/>
          <w:u w:val="single" w:color="000000"/>
          <w:position w:val="6"/>
        </w:rPr>
        <w:t>e</w:t>
      </w:r>
      <w:r>
        <w:rPr>
          <w:rFonts w:ascii="Arial" w:hAnsi="Arial" w:cs="Arial" w:eastAsia="Arial"/>
          <w:sz w:val="20"/>
          <w:szCs w:val="20"/>
          <w:color w:val="3B313B"/>
          <w:spacing w:val="-16"/>
          <w:w w:val="111"/>
          <w:u w:val="single" w:color="000000"/>
          <w:position w:val="6"/>
        </w:rPr>
      </w:r>
      <w:r>
        <w:rPr>
          <w:rFonts w:ascii="Arial" w:hAnsi="Arial" w:cs="Arial" w:eastAsia="Arial"/>
          <w:sz w:val="20"/>
          <w:szCs w:val="20"/>
          <w:color w:val="3B313B"/>
          <w:spacing w:val="-16"/>
          <w:w w:val="111"/>
          <w:u w:val="single" w:color="000000"/>
          <w:position w:val="6"/>
        </w:rPr>
      </w:r>
      <w:r>
        <w:rPr>
          <w:rFonts w:ascii="Arial" w:hAnsi="Arial" w:cs="Arial" w:eastAsia="Arial"/>
          <w:sz w:val="20"/>
          <w:szCs w:val="20"/>
          <w:color w:val="364464"/>
          <w:spacing w:val="-13"/>
          <w:w w:val="111"/>
          <w:u w:val="single" w:color="000000"/>
          <w:position w:val="6"/>
        </w:rPr>
        <w:t>n</w:t>
      </w:r>
      <w:r>
        <w:rPr>
          <w:rFonts w:ascii="Arial" w:hAnsi="Arial" w:cs="Arial" w:eastAsia="Arial"/>
          <w:sz w:val="20"/>
          <w:szCs w:val="20"/>
          <w:color w:val="364464"/>
          <w:spacing w:val="-13"/>
          <w:w w:val="111"/>
          <w:u w:val="single" w:color="000000"/>
          <w:position w:val="6"/>
        </w:rPr>
      </w:r>
      <w:r>
        <w:rPr>
          <w:rFonts w:ascii="Arial" w:hAnsi="Arial" w:cs="Arial" w:eastAsia="Arial"/>
          <w:sz w:val="20"/>
          <w:szCs w:val="20"/>
          <w:color w:val="364464"/>
          <w:spacing w:val="-13"/>
          <w:w w:val="111"/>
          <w:u w:val="single" w:color="000000"/>
          <w:position w:val="6"/>
        </w:rPr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11"/>
          <w:u w:val="single" w:color="000000"/>
          <w:position w:val="6"/>
        </w:rPr>
        <w:t>t</w:t>
      </w:r>
      <w:r>
        <w:rPr>
          <w:rFonts w:ascii="Arial" w:hAnsi="Arial" w:cs="Arial" w:eastAsia="Arial"/>
          <w:sz w:val="20"/>
          <w:szCs w:val="20"/>
          <w:color w:val="3B313B"/>
          <w:spacing w:val="-8"/>
          <w:w w:val="111"/>
          <w:u w:val="single" w:color="000000"/>
          <w:position w:val="6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u w:val="single" w:color="000000"/>
          <w:position w:val="6"/>
        </w:rPr>
        <w:t>Server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u w:val="single" w:color="000000"/>
          <w:position w:val="6"/>
        </w:rPr>
        <w:t>  </w:t>
      </w:r>
      <w:r>
        <w:rPr>
          <w:rFonts w:ascii="Arial" w:hAnsi="Arial" w:cs="Arial" w:eastAsia="Arial"/>
          <w:sz w:val="20"/>
          <w:szCs w:val="20"/>
          <w:color w:val="3B313B"/>
          <w:spacing w:val="45"/>
          <w:w w:val="100"/>
          <w:u w:val="single" w:color="000000"/>
          <w:position w:val="6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45"/>
          <w:w w:val="100"/>
          <w:position w:val="6"/>
        </w:rPr>
      </w:r>
      <w:r>
        <w:rPr>
          <w:rFonts w:ascii="Arial" w:hAnsi="Arial" w:cs="Arial" w:eastAsia="Arial"/>
          <w:sz w:val="36"/>
          <w:szCs w:val="36"/>
          <w:color w:val="241F21"/>
          <w:spacing w:val="0"/>
          <w:w w:val="57"/>
          <w:position w:val="3"/>
        </w:rPr>
        <w:t>I</w:t>
      </w:r>
      <w:r>
        <w:rPr>
          <w:rFonts w:ascii="Arial" w:hAnsi="Arial" w:cs="Arial" w:eastAsia="Arial"/>
          <w:sz w:val="36"/>
          <w:szCs w:val="36"/>
          <w:color w:val="241F21"/>
          <w:spacing w:val="-48"/>
          <w:w w:val="100"/>
          <w:position w:val="3"/>
        </w:rPr>
        <w:t> </w:t>
      </w:r>
      <w:r>
        <w:rPr>
          <w:rFonts w:ascii="Arial" w:hAnsi="Arial" w:cs="Arial" w:eastAsia="Arial"/>
          <w:sz w:val="36"/>
          <w:szCs w:val="36"/>
          <w:color w:val="241F21"/>
          <w:spacing w:val="0"/>
          <w:w w:val="16"/>
          <w:position w:val="24"/>
        </w:rPr>
        <w:t>'I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  <w:position w:val="0"/>
        </w:rPr>
      </w:r>
    </w:p>
    <w:p>
      <w:pPr>
        <w:spacing w:before="0" w:after="0" w:line="146" w:lineRule="exact"/>
        <w:ind w:right="-20"/>
        <w:jc w:val="left"/>
        <w:tabs>
          <w:tab w:pos="1860" w:val="left"/>
        </w:tabs>
        <w:rPr>
          <w:rFonts w:ascii="Arial" w:hAnsi="Arial" w:cs="Arial" w:eastAsia="Arial"/>
          <w:sz w:val="17"/>
          <w:szCs w:val="17"/>
        </w:rPr>
      </w:pPr>
      <w:rPr/>
      <w:r>
        <w:rPr/>
        <w:br w:type="column"/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1"/>
        </w:rPr>
        <w:t>Test</w:t>
      </w:r>
      <w:r>
        <w:rPr>
          <w:rFonts w:ascii="Arial" w:hAnsi="Arial" w:cs="Arial" w:eastAsia="Arial"/>
          <w:sz w:val="20"/>
          <w:szCs w:val="20"/>
          <w:color w:val="3B313B"/>
          <w:spacing w:val="25"/>
          <w:w w:val="100"/>
          <w:position w:val="1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1"/>
        </w:rPr>
        <w:t>S</w:t>
      </w:r>
      <w:r>
        <w:rPr>
          <w:rFonts w:ascii="Arial" w:hAnsi="Arial" w:cs="Arial" w:eastAsia="Arial"/>
          <w:sz w:val="20"/>
          <w:szCs w:val="20"/>
          <w:color w:val="3B313B"/>
          <w:spacing w:val="-2"/>
          <w:w w:val="100"/>
          <w:position w:val="1"/>
        </w:rPr>
        <w:t>e</w:t>
      </w:r>
      <w:r>
        <w:rPr>
          <w:rFonts w:ascii="Arial" w:hAnsi="Arial" w:cs="Arial" w:eastAsia="Arial"/>
          <w:sz w:val="20"/>
          <w:szCs w:val="20"/>
          <w:color w:val="364464"/>
          <w:spacing w:val="0"/>
          <w:w w:val="100"/>
          <w:position w:val="1"/>
        </w:rPr>
        <w:t>r</w:t>
      </w:r>
      <w:r>
        <w:rPr>
          <w:rFonts w:ascii="Arial" w:hAnsi="Arial" w:cs="Arial" w:eastAsia="Arial"/>
          <w:sz w:val="20"/>
          <w:szCs w:val="20"/>
          <w:color w:val="364464"/>
          <w:spacing w:val="-1"/>
          <w:w w:val="100"/>
          <w:position w:val="1"/>
        </w:rPr>
        <w:t>v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1"/>
        </w:rPr>
        <w:t>er</w:t>
      </w:r>
      <w:r>
        <w:rPr>
          <w:rFonts w:ascii="Arial" w:hAnsi="Arial" w:cs="Arial" w:eastAsia="Arial"/>
          <w:sz w:val="20"/>
          <w:szCs w:val="20"/>
          <w:color w:val="3B313B"/>
          <w:spacing w:val="-14"/>
          <w:w w:val="100"/>
          <w:position w:val="1"/>
        </w:rPr>
        <w:t> </w:t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20"/>
          <w:szCs w:val="20"/>
          <w:color w:val="3B313B"/>
          <w:spacing w:val="0"/>
          <w:w w:val="100"/>
          <w:position w:val="1"/>
        </w:rPr>
      </w:r>
      <w:r>
        <w:rPr>
          <w:rFonts w:ascii="Arial" w:hAnsi="Arial" w:cs="Arial" w:eastAsia="Arial"/>
          <w:sz w:val="20"/>
          <w:szCs w:val="20"/>
          <w:color w:val="241F21"/>
          <w:spacing w:val="0"/>
          <w:w w:val="141"/>
          <w:position w:val="1"/>
        </w:rPr>
        <w:t>•</w:t>
      </w:r>
      <w:r>
        <w:rPr>
          <w:rFonts w:ascii="Arial" w:hAnsi="Arial" w:cs="Arial" w:eastAsia="Arial"/>
          <w:sz w:val="20"/>
          <w:szCs w:val="20"/>
          <w:color w:val="241F21"/>
          <w:spacing w:val="0"/>
          <w:w w:val="141"/>
          <w:position w:val="1"/>
        </w:rPr>
        <w:t> </w:t>
      </w:r>
      <w:r>
        <w:rPr>
          <w:rFonts w:ascii="Arial" w:hAnsi="Arial" w:cs="Arial" w:eastAsia="Arial"/>
          <w:sz w:val="20"/>
          <w:szCs w:val="20"/>
          <w:color w:val="241F21"/>
          <w:spacing w:val="14"/>
          <w:w w:val="141"/>
          <w:position w:val="1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  <w:position w:val="1"/>
        </w:rPr>
        <w:t>Op</w:t>
      </w:r>
      <w:r>
        <w:rPr>
          <w:rFonts w:ascii="Arial" w:hAnsi="Arial" w:cs="Arial" w:eastAsia="Arial"/>
          <w:sz w:val="17"/>
          <w:szCs w:val="17"/>
          <w:color w:val="4D4250"/>
          <w:spacing w:val="-12"/>
          <w:w w:val="109"/>
          <w:position w:val="1"/>
        </w:rPr>
        <w:t>e</w:t>
      </w:r>
      <w:r>
        <w:rPr>
          <w:rFonts w:ascii="Arial" w:hAnsi="Arial" w:cs="Arial" w:eastAsia="Arial"/>
          <w:sz w:val="17"/>
          <w:szCs w:val="17"/>
          <w:color w:val="674B48"/>
          <w:spacing w:val="-4"/>
          <w:w w:val="109"/>
          <w:position w:val="1"/>
        </w:rPr>
        <w:t>r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  <w:position w:val="1"/>
        </w:rPr>
        <w:t>atin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  <w:position w:val="1"/>
        </w:rPr>
        <w:t>g</w:t>
      </w:r>
      <w:r>
        <w:rPr>
          <w:rFonts w:ascii="Arial" w:hAnsi="Arial" w:cs="Arial" w:eastAsia="Arial"/>
          <w:sz w:val="17"/>
          <w:szCs w:val="17"/>
          <w:color w:val="4D4250"/>
          <w:spacing w:val="-6"/>
          <w:w w:val="109"/>
          <w:position w:val="1"/>
        </w:rPr>
        <w:t> </w:t>
      </w:r>
      <w:r>
        <w:rPr>
          <w:rFonts w:ascii="Arial" w:hAnsi="Arial" w:cs="Arial" w:eastAsia="Arial"/>
          <w:sz w:val="17"/>
          <w:szCs w:val="17"/>
          <w:color w:val="4D4250"/>
          <w:spacing w:val="0"/>
          <w:w w:val="109"/>
          <w:position w:val="1"/>
        </w:rPr>
        <w:t>Systems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580"/>
          <w:cols w:num="3" w:equalWidth="0">
            <w:col w:w="1812" w:space="238"/>
            <w:col w:w="2599" w:space="261"/>
            <w:col w:w="4410"/>
          </w:cols>
        </w:sectPr>
      </w:pPr>
      <w:rPr/>
    </w:p>
    <w:p>
      <w:pPr>
        <w:spacing w:before="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3" w:after="0" w:line="240" w:lineRule="auto"/>
        <w:ind w:left="3090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41F21"/>
          <w:spacing w:val="0"/>
          <w:w w:val="100"/>
          <w:b/>
          <w:bCs/>
        </w:rPr>
        <w:t>Figur</w:t>
      </w:r>
      <w:r>
        <w:rPr>
          <w:rFonts w:ascii="Arial" w:hAnsi="Arial" w:cs="Arial" w:eastAsia="Arial"/>
          <w:sz w:val="21"/>
          <w:szCs w:val="21"/>
          <w:color w:val="241F21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color w:val="241F21"/>
          <w:spacing w:val="24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41F21"/>
          <w:spacing w:val="0"/>
          <w:w w:val="100"/>
          <w:b/>
          <w:bCs/>
        </w:rPr>
        <w:t>12:</w:t>
      </w:r>
      <w:r>
        <w:rPr>
          <w:rFonts w:ascii="Arial" w:hAnsi="Arial" w:cs="Arial" w:eastAsia="Arial"/>
          <w:sz w:val="21"/>
          <w:szCs w:val="21"/>
          <w:color w:val="241F21"/>
          <w:spacing w:val="5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41F21"/>
          <w:spacing w:val="0"/>
          <w:w w:val="100"/>
          <w:b/>
          <w:bCs/>
        </w:rPr>
        <w:t>Softwar</w:t>
      </w:r>
      <w:r>
        <w:rPr>
          <w:rFonts w:ascii="Arial" w:hAnsi="Arial" w:cs="Arial" w:eastAsia="Arial"/>
          <w:sz w:val="21"/>
          <w:szCs w:val="21"/>
          <w:color w:val="241F21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color w:val="241F21"/>
          <w:spacing w:val="45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41F21"/>
          <w:spacing w:val="0"/>
          <w:w w:val="104"/>
          <w:b/>
          <w:bCs/>
        </w:rPr>
        <w:t>Architecture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580"/>
        </w:sectPr>
      </w:pPr>
      <w:rPr/>
    </w:p>
    <w:p>
      <w:pPr>
        <w:spacing w:before="68" w:after="0" w:line="240" w:lineRule="auto"/>
        <w:ind w:left="120" w:right="-20"/>
        <w:jc w:val="left"/>
        <w:tabs>
          <w:tab w:pos="1040" w:val="left"/>
        </w:tabs>
        <w:rPr>
          <w:rFonts w:ascii="Arial" w:hAnsi="Arial" w:cs="Arial" w:eastAsia="Arial"/>
          <w:sz w:val="30"/>
          <w:szCs w:val="30"/>
        </w:rPr>
      </w:pPr>
      <w:rPr/>
      <w:r>
        <w:rPr>
          <w:rFonts w:ascii="Arial" w:hAnsi="Arial" w:cs="Arial" w:eastAsia="Arial"/>
          <w:sz w:val="30"/>
          <w:szCs w:val="30"/>
          <w:color w:val="312A33"/>
          <w:spacing w:val="0"/>
          <w:w w:val="100"/>
          <w:b/>
          <w:bCs/>
        </w:rPr>
        <w:t>4.3.</w:t>
      </w:r>
      <w:r>
        <w:rPr>
          <w:rFonts w:ascii="Arial" w:hAnsi="Arial" w:cs="Arial" w:eastAsia="Arial"/>
          <w:sz w:val="30"/>
          <w:szCs w:val="30"/>
          <w:color w:val="312A33"/>
          <w:spacing w:val="-48"/>
          <w:w w:val="100"/>
          <w:b/>
          <w:bCs/>
        </w:rPr>
        <w:t> </w:t>
      </w:r>
      <w:r>
        <w:rPr>
          <w:rFonts w:ascii="Arial" w:hAnsi="Arial" w:cs="Arial" w:eastAsia="Arial"/>
          <w:sz w:val="30"/>
          <w:szCs w:val="30"/>
          <w:color w:val="312A33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30"/>
          <w:szCs w:val="30"/>
          <w:color w:val="312A33"/>
          <w:spacing w:val="0"/>
          <w:w w:val="100"/>
          <w:b/>
          <w:bCs/>
          <w:position w:val="1"/>
        </w:rPr>
        <w:t>Networ</w:t>
      </w:r>
      <w:r>
        <w:rPr>
          <w:rFonts w:ascii="Arial" w:hAnsi="Arial" w:cs="Arial" w:eastAsia="Arial"/>
          <w:sz w:val="30"/>
          <w:szCs w:val="30"/>
          <w:color w:val="312A33"/>
          <w:spacing w:val="0"/>
          <w:w w:val="100"/>
          <w:b/>
          <w:bCs/>
          <w:position w:val="1"/>
        </w:rPr>
        <w:t>k</w:t>
      </w:r>
      <w:r>
        <w:rPr>
          <w:rFonts w:ascii="Arial" w:hAnsi="Arial" w:cs="Arial" w:eastAsia="Arial"/>
          <w:sz w:val="30"/>
          <w:szCs w:val="30"/>
          <w:color w:val="312A33"/>
          <w:spacing w:val="64"/>
          <w:w w:val="100"/>
          <w:b/>
          <w:bCs/>
          <w:position w:val="1"/>
        </w:rPr>
        <w:t> </w:t>
      </w:r>
      <w:r>
        <w:rPr>
          <w:rFonts w:ascii="Arial" w:hAnsi="Arial" w:cs="Arial" w:eastAsia="Arial"/>
          <w:sz w:val="30"/>
          <w:szCs w:val="30"/>
          <w:color w:val="312A33"/>
          <w:spacing w:val="0"/>
          <w:w w:val="106"/>
          <w:b/>
          <w:bCs/>
          <w:position w:val="1"/>
        </w:rPr>
        <w:t>Architectur</w:t>
      </w:r>
      <w:r>
        <w:rPr>
          <w:rFonts w:ascii="Arial" w:hAnsi="Arial" w:cs="Arial" w:eastAsia="Arial"/>
          <w:sz w:val="30"/>
          <w:szCs w:val="30"/>
          <w:color w:val="312A33"/>
          <w:spacing w:val="0"/>
          <w:w w:val="106"/>
          <w:b/>
          <w:bCs/>
          <w:position w:val="1"/>
        </w:rPr>
        <w:t>e</w:t>
      </w:r>
      <w:r>
        <w:rPr>
          <w:rFonts w:ascii="Arial" w:hAnsi="Arial" w:cs="Arial" w:eastAsia="Arial"/>
          <w:sz w:val="30"/>
          <w:szCs w:val="30"/>
          <w:color w:val="312A33"/>
          <w:spacing w:val="-18"/>
          <w:w w:val="106"/>
          <w:b/>
          <w:bCs/>
          <w:position w:val="1"/>
        </w:rPr>
        <w:t> </w:t>
      </w:r>
      <w:r>
        <w:rPr>
          <w:rFonts w:ascii="Arial" w:hAnsi="Arial" w:cs="Arial" w:eastAsia="Arial"/>
          <w:sz w:val="30"/>
          <w:szCs w:val="30"/>
          <w:color w:val="312A33"/>
          <w:spacing w:val="0"/>
          <w:w w:val="107"/>
          <w:b/>
          <w:bCs/>
          <w:position w:val="1"/>
        </w:rPr>
        <w:t>(</w:t>
      </w:r>
      <w:r>
        <w:rPr>
          <w:rFonts w:ascii="Arial" w:hAnsi="Arial" w:cs="Arial" w:eastAsia="Arial"/>
          <w:sz w:val="30"/>
          <w:szCs w:val="30"/>
          <w:color w:val="312A33"/>
          <w:spacing w:val="0"/>
          <w:w w:val="106"/>
          <w:b/>
          <w:bCs/>
          <w:position w:val="1"/>
        </w:rPr>
        <w:t>Server</w:t>
      </w:r>
      <w:r>
        <w:rPr>
          <w:rFonts w:ascii="Arial" w:hAnsi="Arial" w:cs="Arial" w:eastAsia="Arial"/>
          <w:sz w:val="30"/>
          <w:szCs w:val="30"/>
          <w:color w:val="312A33"/>
          <w:spacing w:val="0"/>
          <w:w w:val="107"/>
          <w:b/>
          <w:bCs/>
          <w:position w:val="1"/>
        </w:rPr>
        <w:t>)</w:t>
      </w:r>
      <w:r>
        <w:rPr>
          <w:rFonts w:ascii="Arial" w:hAnsi="Arial" w:cs="Arial" w:eastAsia="Arial"/>
          <w:sz w:val="30"/>
          <w:szCs w:val="30"/>
          <w:color w:val="000000"/>
          <w:spacing w:val="0"/>
          <w:w w:val="100"/>
          <w:position w:val="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51" w:lineRule="auto"/>
        <w:ind w:left="120" w:right="268" w:firstLine="-1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5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3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gur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5975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525975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2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etw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4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rk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23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4"/>
          <w:w w:val="9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9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9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98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2"/>
          <w:w w:val="9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98"/>
        </w:rPr>
        <w:t>tect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9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6"/>
          <w:w w:val="9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9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6"/>
          <w:w w:val="9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6"/>
          <w:w w:val="9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9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98"/>
        </w:rPr>
        <w:t>agram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7"/>
          <w:w w:val="9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spe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6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6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3"/>
          <w:w w:val="108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6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3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24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etw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2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6"/>
          <w:w w:val="112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6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12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2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7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ftm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6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3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5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z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6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nf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4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9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mat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5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3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7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6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4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3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2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1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SQA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6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9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od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1"/>
          <w:w w:val="109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28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2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3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nf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6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gme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2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9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8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2"/>
          <w:w w:val="11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3"/>
          <w:w w:val="11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0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7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ithi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7"/>
        </w:rPr>
        <w:t>VA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etw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rk.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0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3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12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6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3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3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6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5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zati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2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3"/>
          <w:w w:val="109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9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ext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13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6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5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zati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2"/>
          <w:w w:val="105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7"/>
        </w:rPr>
        <w:t>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3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51" w:lineRule="auto"/>
        <w:ind w:left="120" w:right="67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etw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5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8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3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tec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3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2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3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4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8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5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13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2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ze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2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4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7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trib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2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6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16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mputi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5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7"/>
        </w:rPr>
        <w:t>patt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6"/>
          <w:w w:val="107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6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7"/>
        </w:rPr>
        <w:t>pa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4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7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7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4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pp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3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6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ma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3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kin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2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5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5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oye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if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5"/>
          <w:w w:val="109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8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5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etw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rk.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4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5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num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7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6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4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9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od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1"/>
          <w:w w:val="109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8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2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5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23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8"/>
          <w:w w:val="11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6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6"/>
        </w:rPr>
        <w:t>ficati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3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6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97279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97279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ot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2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ed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8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6"/>
        </w:rPr>
        <w:t>rmi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797279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97279"/>
          <w:spacing w:val="-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2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sc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22"/>
          <w:w w:val="111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1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11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1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2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9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7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11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3"/>
          <w:w w:val="111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21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8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1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8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8"/>
          <w:w w:val="11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1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1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22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nn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ance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5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sa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7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8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2"/>
        </w:rPr>
        <w:t>sfy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3"/>
          <w:w w:val="115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15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21"/>
          <w:w w:val="11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7"/>
        </w:rPr>
        <w:t>op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7"/>
        </w:rPr>
        <w:t>ati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1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7"/>
        </w:rPr>
        <w:t>pri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6"/>
          <w:w w:val="107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6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6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6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7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5"/>
        </w:rPr>
        <w:t>oce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2"/>
          <w:w w:val="106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13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3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3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5" w:lineRule="auto"/>
        <w:ind w:left="120" w:right="183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/>
        <w:pict>
          <v:group style="position:absolute;margin-left:83pt;margin-top:34.736328pt;width:452.5pt;height:305pt;mso-position-horizontal-relative:page;mso-position-vertical-relative:paragraph;z-index:-10736" coordorigin="1660,695" coordsize="9050,6100">
            <v:shape style="position:absolute;left:2940;top:695;width:5980;height:820" type="#_x0000_t75">
              <v:imagedata r:id="rId50" o:title=""/>
            </v:shape>
            <v:shape style="position:absolute;left:7640;top:2095;width:1940;height:2360" type="#_x0000_t75">
              <v:imagedata r:id="rId51" o:title=""/>
            </v:shape>
            <v:group style="position:absolute;left:1680;top:2095;width:9010;height:2" coordorigin="1680,2095" coordsize="9010,2">
              <v:shape style="position:absolute;left:1680;top:2095;width:9010;height:2" coordorigin="1680,2095" coordsize="9010,0" path="m1680,2095l10690,2095e" filled="f" stroked="t" strokeweight="2pt" strokecolor="#384F67">
                <v:path arrowok="t"/>
              </v:shape>
            </v:group>
            <v:group style="position:absolute;left:1690;top:2300;width:5970;height:2" coordorigin="1690,2300" coordsize="5970,2">
              <v:shape style="position:absolute;left:1690;top:2300;width:5970;height:2" coordorigin="1690,2300" coordsize="5970,0" path="m1690,2300l7660,2300e" filled="f" stroked="t" strokeweight="1.5pt" strokecolor="#3B4857">
                <v:path arrowok="t"/>
              </v:shape>
            </v:group>
            <v:group style="position:absolute;left:3180;top:1415;width:2;height:700" coordorigin="3180,1415" coordsize="2,700">
              <v:shape style="position:absolute;left:3180;top:1415;width:2;height:700" coordorigin="3180,1415" coordsize="0,700" path="m3180,2115l3180,1415e" filled="f" stroked="t" strokeweight="1pt" strokecolor="#878787">
                <v:path arrowok="t"/>
              </v:shape>
              <v:shape style="position:absolute;left:3240;top:2595;width:4260;height:4200" type="#_x0000_t75">
                <v:imagedata r:id="rId52" o:title=""/>
              </v:shape>
            </v:group>
            <v:group style="position:absolute;left:1930;top:5315;width:1330;height:2" coordorigin="1930,5315" coordsize="1330,2">
              <v:shape style="position:absolute;left:1930;top:5315;width:1330;height:2" coordorigin="1930,5315" coordsize="1330,0" path="m1930,5315l3260,5315e" filled="f" stroked="t" strokeweight="1pt" strokecolor="#1F1C1F">
                <v:path arrowok="t"/>
              </v:shape>
            </v:group>
            <v:group style="position:absolute;left:1935;top:5305;width:2;height:710" coordorigin="1935,5305" coordsize="2,710">
              <v:shape style="position:absolute;left:1935;top:5305;width:2;height:710" coordorigin="1935,5305" coordsize="0,710" path="m1935,6015l1935,5305e" filled="f" stroked="t" strokeweight=".5pt" strokecolor="#1F1C1F">
                <v:path arrowok="t"/>
              </v:shape>
            </v:group>
            <v:group style="position:absolute;left:2890;top:2285;width:2;height:3550" coordorigin="2890,2285" coordsize="2,3550">
              <v:shape style="position:absolute;left:2890;top:2285;width:2;height:3550" coordorigin="2890,2285" coordsize="0,3550" path="m2890,5835l2890,2285e" filled="f" stroked="t" strokeweight="1pt" strokecolor="#282828">
                <v:path arrowok="t"/>
              </v:shape>
              <v:shape style="position:absolute;left:9800;top:3275;width:900;height:2680" type="#_x0000_t75">
                <v:imagedata r:id="rId53" o:title=""/>
              </v:shape>
            </v:group>
            <v:group style="position:absolute;left:7480;top:4900;width:2340;height:2" coordorigin="7480,4900" coordsize="2340,2">
              <v:shape style="position:absolute;left:7480;top:4900;width:2340;height:2" coordorigin="7480,4900" coordsize="2340,0" path="m7480,4900l9820,4900e" filled="f" stroked="t" strokeweight=".5pt" strokecolor="#231F1F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ou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op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rat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9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7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9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9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6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3"/>
          <w:w w:val="115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6"/>
          <w:w w:val="115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5"/>
          <w:w w:val="11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1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5"/>
          <w:w w:val="115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1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1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4"/>
          <w:w w:val="11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etwe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6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4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9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epo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t01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9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ba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ku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betwe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epo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8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01y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6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6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6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7"/>
          <w:w w:val="106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6"/>
        </w:rPr>
        <w:t>od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06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6"/>
        </w:rPr>
        <w:t>cti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0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9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1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6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-10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A33"/>
          <w:spacing w:val="-10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F"/>
          <w:spacing w:val="0"/>
          <w:w w:val="109"/>
        </w:rPr>
        <w:t>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3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316" w:right="-20"/>
        <w:jc w:val="left"/>
        <w:tabs>
          <w:tab w:pos="3980" w:val="left"/>
        </w:tabs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3"/>
          <w:szCs w:val="13"/>
          <w:color w:val="525975"/>
          <w:spacing w:val="-20"/>
          <w:w w:val="242"/>
          <w:position w:val="1"/>
        </w:rPr>
        <w:t>I</w:t>
      </w:r>
      <w:r>
        <w:rPr>
          <w:rFonts w:ascii="Arial" w:hAnsi="Arial" w:cs="Arial" w:eastAsia="Arial"/>
          <w:sz w:val="13"/>
          <w:szCs w:val="13"/>
          <w:color w:val="483F4F"/>
          <w:spacing w:val="0"/>
          <w:w w:val="115"/>
          <w:position w:val="1"/>
        </w:rPr>
        <w:t>ntern</w:t>
      </w:r>
      <w:r>
        <w:rPr>
          <w:rFonts w:ascii="Arial" w:hAnsi="Arial" w:cs="Arial" w:eastAsia="Arial"/>
          <w:sz w:val="13"/>
          <w:szCs w:val="13"/>
          <w:color w:val="483F4F"/>
          <w:spacing w:val="-7"/>
          <w:w w:val="116"/>
          <w:position w:val="1"/>
        </w:rPr>
        <w:t>a</w:t>
      </w:r>
      <w:r>
        <w:rPr>
          <w:rFonts w:ascii="Arial" w:hAnsi="Arial" w:cs="Arial" w:eastAsia="Arial"/>
          <w:sz w:val="13"/>
          <w:szCs w:val="13"/>
          <w:color w:val="312A33"/>
          <w:spacing w:val="-8"/>
          <w:w w:val="262"/>
          <w:position w:val="1"/>
        </w:rPr>
        <w:t>l</w:t>
      </w:r>
      <w:r>
        <w:rPr>
          <w:rFonts w:ascii="Arial" w:hAnsi="Arial" w:cs="Arial" w:eastAsia="Arial"/>
          <w:sz w:val="13"/>
          <w:szCs w:val="13"/>
          <w:color w:val="483F4F"/>
          <w:spacing w:val="-11"/>
          <w:w w:val="126"/>
          <w:position w:val="1"/>
        </w:rPr>
        <w:t>F</w:t>
      </w:r>
      <w:r>
        <w:rPr>
          <w:rFonts w:ascii="Arial" w:hAnsi="Arial" w:cs="Arial" w:eastAsia="Arial"/>
          <w:sz w:val="13"/>
          <w:szCs w:val="13"/>
          <w:color w:val="461F31"/>
          <w:spacing w:val="-10"/>
          <w:w w:val="175"/>
          <w:position w:val="1"/>
        </w:rPr>
        <w:t>i</w:t>
      </w:r>
      <w:r>
        <w:rPr>
          <w:rFonts w:ascii="Arial" w:hAnsi="Arial" w:cs="Arial" w:eastAsia="Arial"/>
          <w:sz w:val="13"/>
          <w:szCs w:val="13"/>
          <w:color w:val="483F4F"/>
          <w:spacing w:val="0"/>
          <w:w w:val="115"/>
          <w:position w:val="1"/>
        </w:rPr>
        <w:t>rewall</w:t>
      </w:r>
      <w:r>
        <w:rPr>
          <w:rFonts w:ascii="Arial" w:hAnsi="Arial" w:cs="Arial" w:eastAsia="Arial"/>
          <w:sz w:val="13"/>
          <w:szCs w:val="13"/>
          <w:color w:val="483F4F"/>
          <w:spacing w:val="0"/>
          <w:w w:val="100"/>
          <w:position w:val="1"/>
        </w:rPr>
        <w:tab/>
      </w:r>
      <w:r>
        <w:rPr>
          <w:rFonts w:ascii="Arial" w:hAnsi="Arial" w:cs="Arial" w:eastAsia="Arial"/>
          <w:sz w:val="13"/>
          <w:szCs w:val="13"/>
          <w:color w:val="483F4F"/>
          <w:spacing w:val="0"/>
          <w:w w:val="113"/>
          <w:position w:val="0"/>
        </w:rPr>
        <w:t>E</w:t>
      </w:r>
      <w:r>
        <w:rPr>
          <w:rFonts w:ascii="Arial" w:hAnsi="Arial" w:cs="Arial" w:eastAsia="Arial"/>
          <w:sz w:val="13"/>
          <w:szCs w:val="13"/>
          <w:color w:val="483F4F"/>
          <w:spacing w:val="-3"/>
          <w:w w:val="114"/>
          <w:position w:val="0"/>
        </w:rPr>
        <w:t>x</w:t>
      </w:r>
      <w:r>
        <w:rPr>
          <w:rFonts w:ascii="Arial" w:hAnsi="Arial" w:cs="Arial" w:eastAsia="Arial"/>
          <w:sz w:val="13"/>
          <w:szCs w:val="13"/>
          <w:color w:val="312A33"/>
          <w:spacing w:val="-17"/>
          <w:w w:val="151"/>
          <w:position w:val="0"/>
        </w:rPr>
        <w:t>t</w:t>
      </w:r>
      <w:r>
        <w:rPr>
          <w:rFonts w:ascii="Arial" w:hAnsi="Arial" w:cs="Arial" w:eastAsia="Arial"/>
          <w:sz w:val="13"/>
          <w:szCs w:val="13"/>
          <w:color w:val="483F4F"/>
          <w:spacing w:val="0"/>
          <w:w w:val="112"/>
          <w:position w:val="0"/>
        </w:rPr>
        <w:t>ern</w:t>
      </w:r>
      <w:r>
        <w:rPr>
          <w:rFonts w:ascii="Arial" w:hAnsi="Arial" w:cs="Arial" w:eastAsia="Arial"/>
          <w:sz w:val="13"/>
          <w:szCs w:val="13"/>
          <w:color w:val="483F4F"/>
          <w:spacing w:val="-5"/>
          <w:w w:val="112"/>
          <w:position w:val="0"/>
        </w:rPr>
        <w:t>a</w:t>
      </w:r>
      <w:r>
        <w:rPr>
          <w:rFonts w:ascii="Arial" w:hAnsi="Arial" w:cs="Arial" w:eastAsia="Arial"/>
          <w:sz w:val="13"/>
          <w:szCs w:val="13"/>
          <w:color w:val="312A33"/>
          <w:spacing w:val="0"/>
          <w:w w:val="175"/>
          <w:position w:val="0"/>
        </w:rPr>
        <w:t>l</w:t>
      </w:r>
      <w:r>
        <w:rPr>
          <w:rFonts w:ascii="Arial" w:hAnsi="Arial" w:cs="Arial" w:eastAsia="Arial"/>
          <w:sz w:val="13"/>
          <w:szCs w:val="13"/>
          <w:color w:val="312A33"/>
          <w:spacing w:val="-9"/>
          <w:w w:val="100"/>
          <w:position w:val="0"/>
        </w:rPr>
        <w:t> </w:t>
      </w:r>
      <w:r>
        <w:rPr>
          <w:rFonts w:ascii="Arial" w:hAnsi="Arial" w:cs="Arial" w:eastAsia="Arial"/>
          <w:sz w:val="13"/>
          <w:szCs w:val="13"/>
          <w:color w:val="483F4F"/>
          <w:spacing w:val="-45"/>
          <w:w w:val="126"/>
          <w:position w:val="0"/>
        </w:rPr>
        <w:t>F</w:t>
      </w:r>
      <w:r>
        <w:rPr>
          <w:rFonts w:ascii="Arial" w:hAnsi="Arial" w:cs="Arial" w:eastAsia="Arial"/>
          <w:sz w:val="13"/>
          <w:szCs w:val="13"/>
          <w:color w:val="525975"/>
          <w:spacing w:val="-15"/>
          <w:w w:val="262"/>
          <w:position w:val="0"/>
        </w:rPr>
        <w:t>i</w:t>
      </w:r>
      <w:r>
        <w:rPr>
          <w:rFonts w:ascii="Arial" w:hAnsi="Arial" w:cs="Arial" w:eastAsia="Arial"/>
          <w:sz w:val="13"/>
          <w:szCs w:val="13"/>
          <w:color w:val="312A33"/>
          <w:spacing w:val="-5"/>
          <w:w w:val="136"/>
          <w:position w:val="0"/>
        </w:rPr>
        <w:t>r</w:t>
      </w:r>
      <w:r>
        <w:rPr>
          <w:rFonts w:ascii="Arial" w:hAnsi="Arial" w:cs="Arial" w:eastAsia="Arial"/>
          <w:sz w:val="13"/>
          <w:szCs w:val="13"/>
          <w:color w:val="483F4F"/>
          <w:spacing w:val="0"/>
          <w:w w:val="117"/>
          <w:position w:val="0"/>
        </w:rPr>
        <w:t>ewall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4197" w:right="3982"/>
        <w:jc w:val="center"/>
        <w:rPr>
          <w:rFonts w:ascii="Arial" w:hAnsi="Arial" w:cs="Arial" w:eastAsia="Arial"/>
          <w:sz w:val="17"/>
          <w:szCs w:val="17"/>
        </w:rPr>
      </w:pPr>
      <w:rPr/>
      <w:r>
        <w:rPr>
          <w:rFonts w:ascii="Arial" w:hAnsi="Arial" w:cs="Arial" w:eastAsia="Arial"/>
          <w:sz w:val="17"/>
          <w:szCs w:val="17"/>
          <w:color w:val="483F4F"/>
          <w:w w:val="92"/>
        </w:rPr>
        <w:t>Loca</w:t>
      </w:r>
      <w:r>
        <w:rPr>
          <w:rFonts w:ascii="Arial" w:hAnsi="Arial" w:cs="Arial" w:eastAsia="Arial"/>
          <w:sz w:val="17"/>
          <w:szCs w:val="17"/>
          <w:color w:val="483F4F"/>
          <w:spacing w:val="4"/>
          <w:w w:val="92"/>
        </w:rPr>
        <w:t>l</w:t>
      </w:r>
      <w:r>
        <w:rPr>
          <w:rFonts w:ascii="Arial" w:hAnsi="Arial" w:cs="Arial" w:eastAsia="Arial"/>
          <w:sz w:val="17"/>
          <w:szCs w:val="17"/>
          <w:color w:val="483F4F"/>
          <w:spacing w:val="0"/>
          <w:w w:val="95"/>
        </w:rPr>
        <w:t>fve</w:t>
      </w:r>
      <w:r>
        <w:rPr>
          <w:rFonts w:ascii="Arial" w:hAnsi="Arial" w:cs="Arial" w:eastAsia="Arial"/>
          <w:sz w:val="17"/>
          <w:szCs w:val="17"/>
          <w:color w:val="483F4F"/>
          <w:spacing w:val="0"/>
          <w:w w:val="96"/>
        </w:rPr>
        <w:t>a</w:t>
      </w:r>
      <w:r>
        <w:rPr>
          <w:rFonts w:ascii="Arial" w:hAnsi="Arial" w:cs="Arial" w:eastAsia="Arial"/>
          <w:sz w:val="17"/>
          <w:szCs w:val="17"/>
          <w:color w:val="483F4F"/>
          <w:spacing w:val="-27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312A33"/>
          <w:spacing w:val="0"/>
          <w:w w:val="91"/>
        </w:rPr>
        <w:t>N</w:t>
      </w:r>
      <w:r>
        <w:rPr>
          <w:rFonts w:ascii="Arial" w:hAnsi="Arial" w:cs="Arial" w:eastAsia="Arial"/>
          <w:sz w:val="17"/>
          <w:szCs w:val="17"/>
          <w:color w:val="312A33"/>
          <w:spacing w:val="-10"/>
          <w:w w:val="91"/>
        </w:rPr>
        <w:t>e</w:t>
      </w:r>
      <w:r>
        <w:rPr>
          <w:rFonts w:ascii="Arial" w:hAnsi="Arial" w:cs="Arial" w:eastAsia="Arial"/>
          <w:sz w:val="17"/>
          <w:szCs w:val="17"/>
          <w:color w:val="483F4F"/>
          <w:spacing w:val="0"/>
          <w:w w:val="88"/>
        </w:rPr>
        <w:t>twork</w:t>
      </w:r>
      <w:r>
        <w:rPr>
          <w:rFonts w:ascii="Arial" w:hAnsi="Arial" w:cs="Arial" w:eastAsia="Arial"/>
          <w:sz w:val="17"/>
          <w:szCs w:val="17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180" w:lineRule="exact"/>
        <w:ind w:right="1326"/>
        <w:jc w:val="right"/>
        <w:tabs>
          <w:tab w:pos="1040" w:val="left"/>
        </w:tabs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83F4F"/>
          <w:spacing w:val="0"/>
          <w:w w:val="100"/>
          <w:position w:val="-1"/>
        </w:rPr>
        <w:t>SQA</w:t>
      </w:r>
      <w:r>
        <w:rPr>
          <w:rFonts w:ascii="Arial" w:hAnsi="Arial" w:cs="Arial" w:eastAsia="Arial"/>
          <w:sz w:val="14"/>
          <w:szCs w:val="14"/>
          <w:color w:val="483F4F"/>
          <w:spacing w:val="0"/>
          <w:w w:val="100"/>
          <w:position w:val="-1"/>
        </w:rPr>
        <w:t>  </w:t>
      </w:r>
      <w:r>
        <w:rPr>
          <w:rFonts w:ascii="Arial" w:hAnsi="Arial" w:cs="Arial" w:eastAsia="Arial"/>
          <w:sz w:val="14"/>
          <w:szCs w:val="14"/>
          <w:color w:val="483F4F"/>
          <w:spacing w:val="15"/>
          <w:w w:val="100"/>
          <w:position w:val="-1"/>
        </w:rPr>
        <w:t> </w:t>
      </w:r>
      <w:r>
        <w:rPr>
          <w:rFonts w:ascii="Arial" w:hAnsi="Arial" w:cs="Arial" w:eastAsia="Arial"/>
          <w:sz w:val="14"/>
          <w:szCs w:val="14"/>
          <w:color w:val="483F4F"/>
          <w:spacing w:val="0"/>
          <w:w w:val="100"/>
          <w:position w:val="-1"/>
        </w:rPr>
        <w:t>1</w:t>
      </w:r>
      <w:r>
        <w:rPr>
          <w:rFonts w:ascii="Arial" w:hAnsi="Arial" w:cs="Arial" w:eastAsia="Arial"/>
          <w:sz w:val="14"/>
          <w:szCs w:val="14"/>
          <w:color w:val="483F4F"/>
          <w:spacing w:val="-2"/>
          <w:w w:val="100"/>
          <w:position w:val="-1"/>
        </w:rPr>
        <w:t>2</w:t>
      </w:r>
      <w:r>
        <w:rPr>
          <w:rFonts w:ascii="Arial" w:hAnsi="Arial" w:cs="Arial" w:eastAsia="Arial"/>
          <w:sz w:val="14"/>
          <w:szCs w:val="14"/>
          <w:color w:val="312A33"/>
          <w:spacing w:val="-9"/>
          <w:w w:val="100"/>
          <w:position w:val="-1"/>
        </w:rPr>
        <w:t>-</w:t>
      </w:r>
      <w:r>
        <w:rPr>
          <w:rFonts w:ascii="Arial" w:hAnsi="Arial" w:cs="Arial" w:eastAsia="Arial"/>
          <w:sz w:val="14"/>
          <w:szCs w:val="14"/>
          <w:color w:val="483F4F"/>
          <w:spacing w:val="0"/>
          <w:w w:val="100"/>
          <w:position w:val="-1"/>
        </w:rPr>
        <w:t>2</w:t>
      </w:r>
      <w:r>
        <w:rPr>
          <w:rFonts w:ascii="Arial" w:hAnsi="Arial" w:cs="Arial" w:eastAsia="Arial"/>
          <w:sz w:val="14"/>
          <w:szCs w:val="14"/>
          <w:color w:val="483F4F"/>
          <w:spacing w:val="-13"/>
          <w:w w:val="100"/>
          <w:position w:val="-1"/>
        </w:rPr>
        <w:t> </w:t>
      </w:r>
      <w:r>
        <w:rPr>
          <w:rFonts w:ascii="Arial" w:hAnsi="Arial" w:cs="Arial" w:eastAsia="Arial"/>
          <w:sz w:val="14"/>
          <w:szCs w:val="14"/>
          <w:color w:val="483F4F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14"/>
          <w:szCs w:val="14"/>
          <w:color w:val="483F4F"/>
          <w:spacing w:val="0"/>
          <w:w w:val="100"/>
          <w:position w:val="-1"/>
        </w:rPr>
        <w:t>SQA</w:t>
      </w:r>
      <w:r>
        <w:rPr>
          <w:rFonts w:ascii="Arial" w:hAnsi="Arial" w:cs="Arial" w:eastAsia="Arial"/>
          <w:sz w:val="14"/>
          <w:szCs w:val="14"/>
          <w:color w:val="483F4F"/>
          <w:spacing w:val="8"/>
          <w:w w:val="100"/>
          <w:position w:val="-1"/>
        </w:rPr>
        <w:t> </w:t>
      </w:r>
      <w:r>
        <w:rPr>
          <w:rFonts w:ascii="Arial" w:hAnsi="Arial" w:cs="Arial" w:eastAsia="Arial"/>
          <w:sz w:val="16"/>
          <w:szCs w:val="16"/>
          <w:color w:val="483F4F"/>
          <w:spacing w:val="0"/>
          <w:w w:val="100"/>
          <w:position w:val="-1"/>
        </w:rPr>
        <w:t>v</w:t>
      </w:r>
      <w:r>
        <w:rPr>
          <w:rFonts w:ascii="Arial" w:hAnsi="Arial" w:cs="Arial" w:eastAsia="Arial"/>
          <w:sz w:val="16"/>
          <w:szCs w:val="16"/>
          <w:color w:val="483F4F"/>
          <w:spacing w:val="33"/>
          <w:w w:val="100"/>
          <w:position w:val="-1"/>
        </w:rPr>
        <w:t> </w:t>
      </w:r>
      <w:r>
        <w:rPr>
          <w:rFonts w:ascii="Arial" w:hAnsi="Arial" w:cs="Arial" w:eastAsia="Arial"/>
          <w:sz w:val="14"/>
          <w:szCs w:val="14"/>
          <w:color w:val="483F4F"/>
          <w:spacing w:val="0"/>
          <w:w w:val="104"/>
          <w:position w:val="-1"/>
        </w:rPr>
        <w:t>2-1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jc w:val="left"/>
        <w:spacing w:after="0"/>
        <w:sectPr>
          <w:pgNumType w:start="29"/>
          <w:pgMar w:footer="523" w:header="0" w:top="1380" w:bottom="720" w:left="1320" w:right="1400"/>
          <w:footerReference w:type="default" r:id="rId49"/>
          <w:pgSz w:w="12240" w:h="15840"/>
        </w:sectPr>
      </w:pPr>
      <w:rPr/>
    </w:p>
    <w:p>
      <w:pPr>
        <w:spacing w:before="3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832"/>
        <w:jc w:val="right"/>
        <w:rPr>
          <w:rFonts w:ascii="Arial" w:hAnsi="Arial" w:cs="Arial" w:eastAsia="Arial"/>
          <w:sz w:val="13"/>
          <w:szCs w:val="13"/>
        </w:rPr>
      </w:pPr>
      <w:rPr/>
      <w:r>
        <w:rPr/>
        <w:pict>
          <v:shape style="position:absolute;margin-left:76pt;margin-top:-11.903076pt;width:77pt;height:34pt;mso-position-horizontal-relative:page;mso-position-vertical-relative:paragraph;z-index:-10737" type="#_x0000_t75">
            <v:imagedata r:id="rId54" o:title=""/>
          </v:shape>
        </w:pict>
      </w:r>
      <w:r>
        <w:rPr>
          <w:rFonts w:ascii="Arial" w:hAnsi="Arial" w:cs="Arial" w:eastAsia="Arial"/>
          <w:sz w:val="13"/>
          <w:szCs w:val="13"/>
          <w:color w:val="483F4F"/>
          <w:spacing w:val="0"/>
          <w:w w:val="100"/>
        </w:rPr>
        <w:t>D</w:t>
      </w:r>
      <w:r>
        <w:rPr>
          <w:rFonts w:ascii="Arial" w:hAnsi="Arial" w:cs="Arial" w:eastAsia="Arial"/>
          <w:sz w:val="13"/>
          <w:szCs w:val="13"/>
          <w:color w:val="483F4F"/>
          <w:spacing w:val="0"/>
          <w:w w:val="100"/>
        </w:rPr>
        <w:t>B</w:t>
      </w:r>
      <w:r>
        <w:rPr>
          <w:rFonts w:ascii="Arial" w:hAnsi="Arial" w:cs="Arial" w:eastAsia="Arial"/>
          <w:sz w:val="13"/>
          <w:szCs w:val="13"/>
          <w:color w:val="483F4F"/>
          <w:spacing w:val="25"/>
          <w:w w:val="100"/>
        </w:rPr>
        <w:t> </w:t>
      </w:r>
      <w:r>
        <w:rPr>
          <w:rFonts w:ascii="Arial" w:hAnsi="Arial" w:cs="Arial" w:eastAsia="Arial"/>
          <w:sz w:val="13"/>
          <w:szCs w:val="13"/>
          <w:color w:val="483F4F"/>
          <w:spacing w:val="0"/>
          <w:w w:val="110"/>
        </w:rPr>
        <w:t>Server</w:t>
      </w:r>
      <w:r>
        <w:rPr>
          <w:rFonts w:ascii="Arial" w:hAnsi="Arial" w:cs="Arial" w:eastAsia="Arial"/>
          <w:sz w:val="13"/>
          <w:szCs w:val="13"/>
          <w:color w:val="483F4F"/>
          <w:spacing w:val="-2"/>
          <w:w w:val="111"/>
        </w:rPr>
        <w:t>0</w:t>
      </w:r>
      <w:r>
        <w:rPr>
          <w:rFonts w:ascii="Arial" w:hAnsi="Arial" w:cs="Arial" w:eastAsia="Arial"/>
          <w:sz w:val="13"/>
          <w:szCs w:val="13"/>
          <w:color w:val="312A33"/>
          <w:spacing w:val="0"/>
          <w:w w:val="117"/>
        </w:rPr>
        <w:t>1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21" w:after="0" w:line="240" w:lineRule="auto"/>
        <w:ind w:right="1007"/>
        <w:jc w:val="righ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14"/>
          <w:szCs w:val="14"/>
          <w:color w:val="483F4F"/>
          <w:spacing w:val="0"/>
          <w:w w:val="105"/>
        </w:rPr>
        <w:t>Backup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6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670" w:right="-76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312A33"/>
          <w:spacing w:val="0"/>
          <w:w w:val="100"/>
          <w:b/>
          <w:bCs/>
        </w:rPr>
        <w:t>Figur</w:t>
      </w:r>
      <w:r>
        <w:rPr>
          <w:rFonts w:ascii="Arial" w:hAnsi="Arial" w:cs="Arial" w:eastAsia="Arial"/>
          <w:sz w:val="21"/>
          <w:szCs w:val="21"/>
          <w:color w:val="312A33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color w:val="312A33"/>
          <w:spacing w:val="13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12A33"/>
          <w:spacing w:val="0"/>
          <w:w w:val="100"/>
        </w:rPr>
        <w:t>13</w:t>
      </w:r>
      <w:r>
        <w:rPr>
          <w:rFonts w:ascii="Times New Roman" w:hAnsi="Times New Roman" w:cs="Times New Roman" w:eastAsia="Times New Roman"/>
          <w:sz w:val="24"/>
          <w:szCs w:val="24"/>
          <w:color w:val="312A33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24"/>
          <w:szCs w:val="24"/>
          <w:color w:val="312A33"/>
          <w:spacing w:val="1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312A33"/>
          <w:spacing w:val="0"/>
          <w:w w:val="100"/>
          <w:b/>
          <w:bCs/>
        </w:rPr>
        <w:t>Networ</w:t>
      </w:r>
      <w:r>
        <w:rPr>
          <w:rFonts w:ascii="Arial" w:hAnsi="Arial" w:cs="Arial" w:eastAsia="Arial"/>
          <w:sz w:val="21"/>
          <w:szCs w:val="21"/>
          <w:color w:val="312A33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1"/>
          <w:szCs w:val="21"/>
          <w:color w:val="312A33"/>
          <w:spacing w:val="41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312A33"/>
          <w:spacing w:val="0"/>
          <w:w w:val="100"/>
          <w:b/>
          <w:bCs/>
        </w:rPr>
        <w:t>Architectur</w:t>
      </w:r>
      <w:r>
        <w:rPr>
          <w:rFonts w:ascii="Arial" w:hAnsi="Arial" w:cs="Arial" w:eastAsia="Arial"/>
          <w:sz w:val="21"/>
          <w:szCs w:val="21"/>
          <w:color w:val="312A33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color w:val="312A33"/>
          <w:spacing w:val="48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312A33"/>
          <w:spacing w:val="0"/>
          <w:w w:val="105"/>
          <w:b/>
          <w:bCs/>
        </w:rPr>
        <w:t>Diagram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43" w:after="0" w:line="240" w:lineRule="auto"/>
        <w:ind w:left="-30" w:right="62"/>
        <w:jc w:val="center"/>
        <w:rPr>
          <w:rFonts w:ascii="Arial" w:hAnsi="Arial" w:cs="Arial" w:eastAsia="Arial"/>
          <w:sz w:val="13"/>
          <w:szCs w:val="13"/>
        </w:rPr>
      </w:pPr>
      <w:rPr/>
      <w:r>
        <w:rPr/>
        <w:br w:type="column"/>
      </w:r>
      <w:r>
        <w:rPr>
          <w:rFonts w:ascii="Arial" w:hAnsi="Arial" w:cs="Arial" w:eastAsia="Arial"/>
          <w:sz w:val="13"/>
          <w:szCs w:val="13"/>
          <w:color w:val="483F4F"/>
          <w:spacing w:val="0"/>
          <w:w w:val="100"/>
        </w:rPr>
        <w:t>D</w:t>
      </w:r>
      <w:r>
        <w:rPr>
          <w:rFonts w:ascii="Arial" w:hAnsi="Arial" w:cs="Arial" w:eastAsia="Arial"/>
          <w:sz w:val="13"/>
          <w:szCs w:val="13"/>
          <w:color w:val="483F4F"/>
          <w:spacing w:val="0"/>
          <w:w w:val="100"/>
        </w:rPr>
        <w:t>B</w:t>
      </w:r>
      <w:r>
        <w:rPr>
          <w:rFonts w:ascii="Arial" w:hAnsi="Arial" w:cs="Arial" w:eastAsia="Arial"/>
          <w:sz w:val="13"/>
          <w:szCs w:val="13"/>
          <w:color w:val="483F4F"/>
          <w:spacing w:val="36"/>
          <w:w w:val="100"/>
        </w:rPr>
        <w:t> </w:t>
      </w:r>
      <w:r>
        <w:rPr>
          <w:rFonts w:ascii="Arial" w:hAnsi="Arial" w:cs="Arial" w:eastAsia="Arial"/>
          <w:sz w:val="13"/>
          <w:szCs w:val="13"/>
          <w:color w:val="483F4F"/>
          <w:spacing w:val="0"/>
          <w:w w:val="110"/>
        </w:rPr>
        <w:t>Server03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spacing w:before="20" w:after="0" w:line="240" w:lineRule="auto"/>
        <w:ind w:left="70" w:right="171"/>
        <w:jc w:val="center"/>
        <w:rPr>
          <w:rFonts w:ascii="Arial" w:hAnsi="Arial" w:cs="Arial" w:eastAsia="Arial"/>
          <w:sz w:val="13"/>
          <w:szCs w:val="13"/>
        </w:rPr>
      </w:pPr>
      <w:rPr/>
      <w:r>
        <w:rPr>
          <w:rFonts w:ascii="Arial" w:hAnsi="Arial" w:cs="Arial" w:eastAsia="Arial"/>
          <w:sz w:val="13"/>
          <w:szCs w:val="13"/>
          <w:color w:val="483F4F"/>
          <w:w w:val="114"/>
        </w:rPr>
        <w:t>Te</w:t>
      </w:r>
      <w:r>
        <w:rPr>
          <w:rFonts w:ascii="Arial" w:hAnsi="Arial" w:cs="Arial" w:eastAsia="Arial"/>
          <w:sz w:val="13"/>
          <w:szCs w:val="13"/>
          <w:color w:val="483F4F"/>
          <w:spacing w:val="-9"/>
          <w:w w:val="115"/>
        </w:rPr>
        <w:t>s</w:t>
      </w:r>
      <w:r>
        <w:rPr>
          <w:rFonts w:ascii="Arial" w:hAnsi="Arial" w:cs="Arial" w:eastAsia="Arial"/>
          <w:sz w:val="13"/>
          <w:szCs w:val="13"/>
          <w:color w:val="312A33"/>
          <w:spacing w:val="0"/>
          <w:w w:val="151"/>
        </w:rPr>
        <w:t>t</w:t>
      </w:r>
      <w:r>
        <w:rPr>
          <w:rFonts w:ascii="Arial" w:hAnsi="Arial" w:cs="Arial" w:eastAsia="Arial"/>
          <w:sz w:val="13"/>
          <w:szCs w:val="13"/>
          <w:color w:val="312A33"/>
          <w:spacing w:val="-9"/>
          <w:w w:val="100"/>
        </w:rPr>
        <w:t> </w:t>
      </w:r>
      <w:r>
        <w:rPr>
          <w:rFonts w:ascii="Arial" w:hAnsi="Arial" w:cs="Arial" w:eastAsia="Arial"/>
          <w:sz w:val="13"/>
          <w:szCs w:val="13"/>
          <w:color w:val="483F4F"/>
          <w:spacing w:val="0"/>
          <w:w w:val="111"/>
        </w:rPr>
        <w:t>Data</w:t>
      </w:r>
      <w:r>
        <w:rPr>
          <w:rFonts w:ascii="Arial" w:hAnsi="Arial" w:cs="Arial" w:eastAsia="Arial"/>
          <w:sz w:val="13"/>
          <w:szCs w:val="13"/>
          <w:color w:val="000000"/>
          <w:spacing w:val="0"/>
          <w:w w:val="100"/>
        </w:rPr>
      </w:r>
    </w:p>
    <w:p>
      <w:pPr>
        <w:jc w:val="center"/>
        <w:spacing w:after="0"/>
        <w:sectPr>
          <w:type w:val="continuous"/>
          <w:pgSz w:w="12240" w:h="15840"/>
          <w:pgMar w:top="1380" w:bottom="280" w:left="1320" w:right="1400"/>
          <w:cols w:num="2" w:equalWidth="0">
            <w:col w:w="6942" w:space="1628"/>
            <w:col w:w="950"/>
          </w:cols>
        </w:sectPr>
      </w:pPr>
      <w:rPr/>
    </w:p>
    <w:p>
      <w:pPr>
        <w:spacing w:before="59" w:after="0" w:line="240" w:lineRule="auto"/>
        <w:ind w:left="100" w:right="-20"/>
        <w:jc w:val="left"/>
        <w:tabs>
          <w:tab w:pos="1000" w:val="left"/>
        </w:tabs>
        <w:rPr>
          <w:rFonts w:ascii="Arial" w:hAnsi="Arial" w:cs="Arial" w:eastAsia="Arial"/>
          <w:sz w:val="31"/>
          <w:szCs w:val="31"/>
        </w:rPr>
      </w:pPr>
      <w:rPr/>
      <w:r>
        <w:rPr/>
        <w:pict>
          <v:shape style="position:absolute;margin-left:370pt;margin-top:313pt;width:88.44pt;height:33.165pt;mso-position-horizontal-relative:page;mso-position-vertical-relative:page;z-index:-10735" type="#_x0000_t75">
            <v:imagedata r:id="rId55" o:title=""/>
          </v:shape>
        </w:pict>
      </w:r>
      <w:r>
        <w:rPr/>
        <w:pict>
          <v:shape style="position:absolute;margin-left:370pt;margin-top:430pt;width:88.44pt;height:24.12pt;mso-position-horizontal-relative:page;mso-position-vertical-relative:page;z-index:-10734" type="#_x0000_t75">
            <v:imagedata r:id="rId56" o:title=""/>
          </v:shape>
        </w:pict>
      </w:r>
      <w:r>
        <w:rPr/>
        <w:pict>
          <v:group style="position:absolute;margin-left:160pt;margin-top:166.25pt;width:389pt;height:.1pt;mso-position-horizontal-relative:page;mso-position-vertical-relative:page;z-index:-10733" coordorigin="3200,3325" coordsize="7780,2">
            <v:shape style="position:absolute;left:3200;top:3325;width:7780;height:2" coordorigin="3200,3325" coordsize="7780,0" path="m3200,3325l10980,3325e" filled="f" stroked="t" strokeweight=".5pt" strokecolor="#1F1C1F">
              <v:path arrowok="t"/>
            </v:shape>
          </v:group>
          <w10:wrap type="none"/>
        </w:pict>
      </w:r>
      <w:r>
        <w:rPr/>
        <w:pict>
          <v:group style="position:absolute;margin-left:549.75pt;margin-top:326pt;width:.1pt;height:230.5pt;mso-position-horizontal-relative:page;mso-position-vertical-relative:page;z-index:-10732" coordorigin="10995,6520" coordsize="2,4610">
            <v:shape style="position:absolute;left:10995;top:6520;width:2;height:4610" coordorigin="10995,6520" coordsize="0,4610" path="m10995,11130l10995,6520e" filled="f" stroked="t" strokeweight=".5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31"/>
          <w:szCs w:val="31"/>
          <w:color w:val="231F23"/>
          <w:spacing w:val="0"/>
          <w:w w:val="100"/>
          <w:b/>
          <w:bCs/>
        </w:rPr>
        <w:t>4.4.</w:t>
      </w:r>
      <w:r>
        <w:rPr>
          <w:rFonts w:ascii="Arial" w:hAnsi="Arial" w:cs="Arial" w:eastAsia="Arial"/>
          <w:sz w:val="31"/>
          <w:szCs w:val="31"/>
          <w:color w:val="231F23"/>
          <w:spacing w:val="-71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31F23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31"/>
          <w:szCs w:val="31"/>
          <w:color w:val="231F23"/>
          <w:spacing w:val="0"/>
          <w:w w:val="100"/>
          <w:b/>
          <w:bCs/>
        </w:rPr>
        <w:t>Servic</w:t>
      </w:r>
      <w:r>
        <w:rPr>
          <w:rFonts w:ascii="Arial" w:hAnsi="Arial" w:cs="Arial" w:eastAsia="Arial"/>
          <w:sz w:val="31"/>
          <w:szCs w:val="31"/>
          <w:color w:val="231F23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31"/>
          <w:szCs w:val="31"/>
          <w:color w:val="231F23"/>
          <w:spacing w:val="31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31F23"/>
          <w:spacing w:val="0"/>
          <w:w w:val="100"/>
          <w:b/>
          <w:bCs/>
        </w:rPr>
        <w:t>Oriented</w:t>
      </w:r>
      <w:r>
        <w:rPr>
          <w:rFonts w:ascii="Arial" w:hAnsi="Arial" w:cs="Arial" w:eastAsia="Arial"/>
          <w:sz w:val="31"/>
          <w:szCs w:val="31"/>
          <w:color w:val="231F23"/>
          <w:spacing w:val="20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31F23"/>
          <w:spacing w:val="0"/>
          <w:w w:val="100"/>
          <w:b/>
          <w:bCs/>
        </w:rPr>
        <w:t>Architecture/ESS</w:t>
      </w:r>
      <w:r>
        <w:rPr>
          <w:rFonts w:ascii="Arial" w:hAnsi="Arial" w:cs="Arial" w:eastAsia="Arial"/>
          <w:sz w:val="31"/>
          <w:szCs w:val="31"/>
          <w:color w:val="231F23"/>
          <w:spacing w:val="43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31F23"/>
          <w:spacing w:val="0"/>
          <w:w w:val="102"/>
          <w:b/>
          <w:bCs/>
        </w:rPr>
        <w:t>(</w:t>
      </w:r>
      <w:r>
        <w:rPr>
          <w:rFonts w:ascii="Arial" w:hAnsi="Arial" w:cs="Arial" w:eastAsia="Arial"/>
          <w:sz w:val="31"/>
          <w:szCs w:val="31"/>
          <w:color w:val="231F23"/>
          <w:spacing w:val="0"/>
          <w:w w:val="101"/>
          <w:b/>
          <w:bCs/>
        </w:rPr>
        <w:t>Tooling</w:t>
      </w:r>
      <w:r>
        <w:rPr>
          <w:rFonts w:ascii="Arial" w:hAnsi="Arial" w:cs="Arial" w:eastAsia="Arial"/>
          <w:sz w:val="31"/>
          <w:szCs w:val="31"/>
          <w:color w:val="231F23"/>
          <w:spacing w:val="0"/>
          <w:w w:val="102"/>
          <w:b/>
          <w:bCs/>
        </w:rPr>
        <w:t>)</w:t>
      </w:r>
      <w:r>
        <w:rPr>
          <w:rFonts w:ascii="Arial" w:hAnsi="Arial" w:cs="Arial" w:eastAsia="Arial"/>
          <w:sz w:val="31"/>
          <w:szCs w:val="31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-3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7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-8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7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1"/>
          <w:w w:val="111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6"/>
          <w:w w:val="111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545B70"/>
          <w:spacing w:val="0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B70"/>
          <w:spacing w:val="-1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vice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iente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4"/>
          <w:w w:val="105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-7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1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-8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0"/>
          <w:w w:val="107"/>
        </w:rPr>
        <w:t>itec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1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0"/>
          <w:w w:val="109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31F23"/>
          <w:spacing w:val="-7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3F4F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40" w:lineRule="auto"/>
        <w:ind w:left="3880" w:right="-20"/>
        <w:jc w:val="left"/>
        <w:rPr>
          <w:rFonts w:ascii="Arial" w:hAnsi="Arial" w:cs="Arial" w:eastAsia="Arial"/>
          <w:sz w:val="23"/>
          <w:szCs w:val="23"/>
        </w:rPr>
      </w:pPr>
      <w:rPr/>
      <w:r>
        <w:rPr>
          <w:rFonts w:ascii="Arial" w:hAnsi="Arial" w:cs="Arial" w:eastAsia="Arial"/>
          <w:sz w:val="23"/>
          <w:szCs w:val="23"/>
          <w:color w:val="231F23"/>
          <w:spacing w:val="0"/>
          <w:w w:val="100"/>
          <w:b/>
          <w:bCs/>
        </w:rPr>
        <w:t>Servic</w:t>
      </w:r>
      <w:r>
        <w:rPr>
          <w:rFonts w:ascii="Arial" w:hAnsi="Arial" w:cs="Arial" w:eastAsia="Arial"/>
          <w:sz w:val="23"/>
          <w:szCs w:val="23"/>
          <w:color w:val="231F23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3"/>
          <w:szCs w:val="23"/>
          <w:color w:val="231F23"/>
          <w:spacing w:val="31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31F23"/>
          <w:spacing w:val="0"/>
          <w:w w:val="100"/>
          <w:b/>
          <w:bCs/>
        </w:rPr>
        <w:t>Oriented</w:t>
      </w:r>
      <w:r>
        <w:rPr>
          <w:rFonts w:ascii="Arial" w:hAnsi="Arial" w:cs="Arial" w:eastAsia="Arial"/>
          <w:sz w:val="23"/>
          <w:szCs w:val="23"/>
          <w:color w:val="231F23"/>
          <w:spacing w:val="41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31F23"/>
          <w:spacing w:val="0"/>
          <w:w w:val="103"/>
          <w:b/>
          <w:bCs/>
        </w:rPr>
        <w:t>Architecture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660" w:right="-20"/>
        <w:jc w:val="left"/>
        <w:rPr>
          <w:rFonts w:ascii="Times New Roman" w:hAnsi="Times New Roman" w:cs="Times New Roman" w:eastAsia="Times New Roman"/>
          <w:sz w:val="10.048828"/>
          <w:szCs w:val="10.048828"/>
        </w:rPr>
      </w:pPr>
      <w:rPr/>
      <w:r>
        <w:rPr/>
        <w:pict>
          <v:shape style="width:31.155pt;height:5.025pt;mso-position-horizontal-relative:char;mso-position-vertical-relative:line" type="#_x0000_t75">
            <v:imagedata r:id="rId57" o:title=""/>
          </v:shape>
        </w:pict>
      </w:r>
      <w:r>
        <w:rPr>
          <w:rFonts w:ascii="Times New Roman" w:hAnsi="Times New Roman" w:cs="Times New Roman" w:eastAsia="Times New Roman"/>
          <w:sz w:val="10.048828"/>
          <w:szCs w:val="10.04882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66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31.155pt;height:17.085pt;mso-position-horizontal-relative:char;mso-position-vertical-relative:line" type="#_x0000_t75">
            <v:imagedata r:id="rId58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66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31.155pt;height:18.09pt;mso-position-horizontal-relative:char;mso-position-vertical-relative:line" type="#_x0000_t75">
            <v:imagedata r:id="rId59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166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31.155pt;height:32.160000pt;mso-position-horizontal-relative:char;mso-position-vertical-relative:line" type="#_x0000_t75">
            <v:imagedata r:id="rId60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66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31.155pt;height:19.095pt;mso-position-horizontal-relative:char;mso-position-vertical-relative:line" type="#_x0000_t75">
            <v:imagedata r:id="rId61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606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87.12pt;height:33.660pt;mso-position-horizontal-relative:char;mso-position-vertical-relative:line" type="#_x0000_t75">
            <v:imagedata r:id="rId62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jc w:val="left"/>
        <w:spacing w:after="0"/>
        <w:sectPr>
          <w:pgMar w:header="0" w:footer="523" w:top="1380" w:bottom="920" w:left="1340" w:right="1580"/>
          <w:pgSz w:w="12240" w:h="15840"/>
        </w:sectPr>
      </w:pPr>
      <w:rPr/>
    </w:p>
    <w:p>
      <w:pPr>
        <w:spacing w:before="75" w:after="0" w:line="240" w:lineRule="auto"/>
        <w:ind w:left="20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There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tw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enterprise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sh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vice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8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ic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3"/>
        </w:rPr>
        <w:t>providing: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40" w:lineRule="auto"/>
        <w:ind w:left="570" w:right="-20"/>
        <w:jc w:val="left"/>
        <w:tabs>
          <w:tab w:pos="9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rkf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ow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5"/>
        </w:rPr>
        <w:t>Managem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0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6"/>
        </w:rPr>
        <w:t>nt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40" w:lineRule="auto"/>
        <w:ind w:left="570" w:right="-20"/>
        <w:jc w:val="left"/>
        <w:tabs>
          <w:tab w:pos="9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6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-Huma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6"/>
        </w:rPr>
        <w:t>Task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51" w:lineRule="auto"/>
        <w:ind w:left="200" w:right="268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PR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SM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provide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rkfl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management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ser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ice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base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BPM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6"/>
        </w:rPr>
        <w:t>2.0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5"/>
        </w:rPr>
        <w:t>specifica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7"/>
          <w:w w:val="105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5"/>
          <w:w w:val="10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5"/>
        </w:rPr>
        <w:t>ons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entire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life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busines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proces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(fro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authorin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3"/>
        </w:rPr>
        <w:t>through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execution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4"/>
        </w:rPr>
        <w:t>monitorin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-19"/>
          <w:w w:val="105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management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).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Java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Busines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Proces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Model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GBPM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7"/>
        </w:rPr>
        <w:t>op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0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10"/>
        </w:rPr>
        <w:t>n­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source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Apa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2)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prototypical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example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su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workflo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management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7"/>
        </w:rPr>
        <w:t>ser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9"/>
          <w:w w:val="108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5"/>
        </w:rPr>
        <w:t>ice.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54" w:lineRule="auto"/>
        <w:ind w:left="200" w:right="334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Workflo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Management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rvice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6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10"/>
        </w:rPr>
        <w:t>hall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provide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0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5"/>
        </w:rPr>
        <w:t>rvic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0"/>
          <w:w w:val="10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5"/>
        </w:rPr>
        <w:t>-Huma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sk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5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4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6"/>
          <w:w w:val="10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4"/>
        </w:rPr>
        <w:t>-Human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Task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management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capabilitie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include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abilit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define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type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5"/>
        </w:rPr>
        <w:t>tas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-11"/>
          <w:w w:val="106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priorit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6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5"/>
        </w:rPr>
        <w:t>tas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-11"/>
          <w:w w:val="106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associate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wit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5"/>
        </w:rPr>
        <w:t>tas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-11"/>
          <w:w w:val="106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abilit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assig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tas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ind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vidu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5"/>
        </w:rPr>
        <w:t>group.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0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There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ma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vice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neede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rde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integ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ate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4"/>
        </w:rPr>
        <w:t>BP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-8"/>
          <w:w w:val="105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Issu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5"/>
        </w:rPr>
        <w:t>Tracke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6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6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5"/>
        </w:rPr>
        <w:t>ntin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6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5"/>
        </w:rPr>
        <w:t>ous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240" w:lineRule="auto"/>
        <w:ind w:left="20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Integratio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69443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694434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Whe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9"/>
        </w:rPr>
        <w:t>ser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0"/>
          <w:w w:val="109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ic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23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4"/>
        </w:rPr>
        <w:t>decide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-12"/>
          <w:w w:val="105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these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consume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7"/>
        </w:rPr>
        <w:t>ser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9"/>
          <w:w w:val="108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5"/>
        </w:rPr>
        <w:t>ic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0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694434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00" w:right="-20"/>
        <w:jc w:val="left"/>
        <w:tabs>
          <w:tab w:pos="112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82328"/>
          <w:spacing w:val="0"/>
          <w:w w:val="100"/>
          <w:b/>
          <w:bCs/>
        </w:rPr>
        <w:t>4.5.</w:t>
        <w:tab/>
      </w:r>
      <w:r>
        <w:rPr>
          <w:rFonts w:ascii="Arial" w:hAnsi="Arial" w:cs="Arial" w:eastAsia="Arial"/>
          <w:sz w:val="32"/>
          <w:szCs w:val="32"/>
          <w:color w:val="282328"/>
          <w:spacing w:val="0"/>
          <w:w w:val="100"/>
          <w:b/>
          <w:bCs/>
        </w:rPr>
        <w:t>Enterpris</w:t>
      </w:r>
      <w:r>
        <w:rPr>
          <w:rFonts w:ascii="Arial" w:hAnsi="Arial" w:cs="Arial" w:eastAsia="Arial"/>
          <w:sz w:val="32"/>
          <w:szCs w:val="32"/>
          <w:color w:val="282328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32"/>
          <w:szCs w:val="32"/>
          <w:color w:val="282328"/>
          <w:spacing w:val="-27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82328"/>
          <w:spacing w:val="0"/>
          <w:w w:val="99"/>
          <w:b/>
          <w:bCs/>
        </w:rPr>
        <w:t>Architectur</w:t>
      </w:r>
      <w:r>
        <w:rPr>
          <w:rFonts w:ascii="Arial" w:hAnsi="Arial" w:cs="Arial" w:eastAsia="Arial"/>
          <w:sz w:val="32"/>
          <w:szCs w:val="32"/>
          <w:color w:val="282328"/>
          <w:spacing w:val="0"/>
          <w:w w:val="99"/>
          <w:b/>
          <w:bCs/>
        </w:rPr>
        <w:t>e</w:t>
      </w:r>
      <w:r>
        <w:rPr>
          <w:rFonts w:ascii="Arial" w:hAnsi="Arial" w:cs="Arial" w:eastAsia="Arial"/>
          <w:sz w:val="32"/>
          <w:szCs w:val="32"/>
          <w:color w:val="282328"/>
          <w:spacing w:val="-16"/>
          <w:w w:val="99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82328"/>
          <w:spacing w:val="0"/>
          <w:w w:val="100"/>
          <w:b/>
          <w:bCs/>
        </w:rPr>
        <w:t>(</w:t>
      </w:r>
      <w:r>
        <w:rPr>
          <w:rFonts w:ascii="Arial" w:hAnsi="Arial" w:cs="Arial" w:eastAsia="Arial"/>
          <w:sz w:val="32"/>
          <w:szCs w:val="32"/>
          <w:color w:val="282328"/>
          <w:spacing w:val="0"/>
          <w:w w:val="100"/>
          <w:b/>
          <w:bCs/>
        </w:rPr>
        <w:t>Tooling</w:t>
      </w:r>
      <w:r>
        <w:rPr>
          <w:rFonts w:ascii="Arial" w:hAnsi="Arial" w:cs="Arial" w:eastAsia="Arial"/>
          <w:sz w:val="32"/>
          <w:szCs w:val="32"/>
          <w:color w:val="282328"/>
          <w:spacing w:val="0"/>
          <w:w w:val="100"/>
          <w:b/>
          <w:bCs/>
        </w:rPr>
        <w:t>)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9" w:lineRule="auto"/>
        <w:ind w:left="200" w:right="194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shall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full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compliance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wit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Product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Development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(PD)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software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4"/>
        </w:rPr>
        <w:t>engineering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-5"/>
          <w:w w:val="10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Technical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Reference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Model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4"/>
          <w:w w:val="100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TRM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).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table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belo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list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-15"/>
          <w:w w:val="10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6"/>
        </w:rPr>
        <w:t>TRM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oved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and/o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approve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877C90"/>
          <w:spacing w:val="0"/>
          <w:w w:val="100"/>
        </w:rPr>
        <w:t>/</w:t>
      </w:r>
      <w:r>
        <w:rPr>
          <w:rFonts w:ascii="Times New Roman" w:hAnsi="Times New Roman" w:cs="Times New Roman" w:eastAsia="Times New Roman"/>
          <w:sz w:val="23"/>
          <w:szCs w:val="23"/>
          <w:color w:val="877C90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4"/>
        </w:rPr>
        <w:t>constraint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-13"/>
          <w:w w:val="10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76E79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decision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technolog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B333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2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"/>
          <w:w w:val="102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0"/>
          <w:w w:val="105"/>
        </w:rPr>
        <w:t>dard</w:t>
      </w:r>
      <w:r>
        <w:rPr>
          <w:rFonts w:ascii="Times New Roman" w:hAnsi="Times New Roman" w:cs="Times New Roman" w:eastAsia="Times New Roman"/>
          <w:sz w:val="23"/>
          <w:szCs w:val="23"/>
          <w:color w:val="4F4857"/>
          <w:spacing w:val="-10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694434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9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b/>
          <w:bCs/>
        </w:rPr>
        <w:t>Tabl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282328"/>
          <w:spacing w:val="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23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b/>
          <w:bCs/>
        </w:rPr>
        <w:t>CTT&amp;D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color w:val="282328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22"/>
          <w:b/>
          <w:bCs/>
        </w:rPr>
        <w:t>TRM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22"/>
          <w:b/>
          <w:bCs/>
        </w:rPr>
        <w:t>-</w:t>
      </w:r>
      <w:r>
        <w:rPr>
          <w:rFonts w:ascii="Arial" w:hAnsi="Arial" w:cs="Arial" w:eastAsia="Arial"/>
          <w:sz w:val="22"/>
          <w:szCs w:val="22"/>
          <w:color w:val="282328"/>
          <w:spacing w:val="-37"/>
          <w:w w:val="122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b/>
          <w:bCs/>
        </w:rPr>
        <w:t>Technology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00" w:type="dxa"/>
      </w:tblPr>
      <w:tblGrid/>
      <w:tr>
        <w:trPr>
          <w:trHeight w:val="580" w:hRule="exact"/>
        </w:trPr>
        <w:tc>
          <w:tcPr>
            <w:tcW w:w="1455" w:type="dxa"/>
            <w:vMerge w:val="restart"/>
            <w:tcBorders>
              <w:top w:val="single" w:sz="8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7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0"/>
                <w:w w:val="100"/>
                <w:b/>
                <w:bCs/>
              </w:rPr>
              <w:t>Technology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750" w:type="dxa"/>
            <w:vMerge w:val="restart"/>
            <w:tcBorders>
              <w:top w:val="single" w:sz="8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4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8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0"/>
                <w:w w:val="100"/>
                <w:b/>
                <w:bCs/>
              </w:rPr>
              <w:t>Decision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235" w:type="dxa"/>
            <w:gridSpan w:val="3"/>
            <w:tcBorders>
              <w:top w:val="single" w:sz="8" w:space="0" w:color="A3A3A8"/>
              <w:bottom w:val="nil" w:sz="6" w:space="0" w:color="auto"/>
              <w:left w:val="single" w:sz="12" w:space="0" w:color="A3A3A8"/>
              <w:right w:val="single" w:sz="8" w:space="0" w:color="A3A3A8"/>
            </w:tcBorders>
          </w:tcPr>
          <w:p>
            <w:pPr>
              <w:spacing w:before="4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91" w:lineRule="exact"/>
              <w:ind w:left="70" w:right="-52"/>
              <w:jc w:val="left"/>
              <w:tabs>
                <w:tab w:pos="4180" w:val="left"/>
              </w:tabs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0"/>
                <w:w w:val="100"/>
                <w:b/>
                <w:bCs/>
                <w:position w:val="3"/>
              </w:rPr>
              <w:t>Constraint</w:t>
            </w:r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0"/>
                <w:w w:val="100"/>
                <w:b/>
                <w:bCs/>
                <w:position w:val="3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-3"/>
                <w:w w:val="100"/>
                <w:b/>
                <w:bCs/>
                <w:position w:val="3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0"/>
                <w:w w:val="100"/>
                <w:b/>
                <w:bCs/>
                <w:position w:val="3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0"/>
                <w:w w:val="100"/>
                <w:b/>
                <w:bCs/>
                <w:position w:val="3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0"/>
                <w:w w:val="100"/>
                <w:b/>
                <w:bCs/>
                <w:position w:val="3"/>
              </w:rPr>
              <w:t>f</w:t>
            </w:r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4"/>
                <w:w w:val="100"/>
                <w:b/>
                <w:bCs/>
                <w:position w:val="3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0"/>
                <w:w w:val="100"/>
                <w:b/>
                <w:bCs/>
                <w:position w:val="3"/>
              </w:rPr>
              <w:t>Applicable</w:t>
            </w:r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0"/>
                <w:w w:val="100"/>
                <w:b/>
                <w:bCs/>
                <w:position w:val="3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-60"/>
                <w:w w:val="100"/>
                <w:b/>
                <w:bCs/>
                <w:position w:val="3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0"/>
                <w:w w:val="100"/>
                <w:b/>
                <w:bCs/>
                <w:position w:val="3"/>
              </w:rPr>
              <w:tab/>
            </w:r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0"/>
                <w:w w:val="100"/>
                <w:b/>
                <w:bCs/>
                <w:position w:val="3"/>
              </w:rPr>
            </w:r>
            <w:r>
              <w:rPr>
                <w:rFonts w:ascii="Arial" w:hAnsi="Arial" w:cs="Arial" w:eastAsia="Arial"/>
                <w:sz w:val="22"/>
                <w:szCs w:val="22"/>
                <w:color w:val="3B333F"/>
                <w:spacing w:val="0"/>
                <w:w w:val="100"/>
                <w:b/>
                <w:bCs/>
                <w:position w:val="-1"/>
              </w:rPr>
              <w:t>topproved</w:t>
            </w:r>
            <w:r>
              <w:rPr>
                <w:rFonts w:ascii="Arial" w:hAnsi="Arial" w:cs="Arial" w:eastAsia="Arial"/>
                <w:sz w:val="22"/>
                <w:szCs w:val="22"/>
                <w:color w:val="3B333F"/>
                <w:spacing w:val="33"/>
                <w:w w:val="100"/>
                <w:b/>
                <w:bCs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B333F"/>
                <w:spacing w:val="0"/>
                <w:w w:val="120"/>
                <w:b/>
                <w:bCs/>
                <w:position w:val="-1"/>
              </w:rPr>
              <w:t>elease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  <w:p>
            <w:pPr>
              <w:spacing w:before="0" w:after="0" w:line="146" w:lineRule="exact"/>
              <w:ind w:right="1474"/>
              <w:jc w:val="righ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8"/>
                <w:spacing w:val="0"/>
                <w:w w:val="102"/>
                <w:b/>
                <w:bCs/>
                <w:position w:val="-6"/>
              </w:rPr>
              <w:t>Date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225" w:hRule="exact"/>
        </w:trPr>
        <w:tc>
          <w:tcPr>
            <w:tcW w:w="1455" w:type="dxa"/>
            <w:vMerge/>
            <w:tcBorders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1750" w:type="dxa"/>
            <w:vMerge/>
            <w:tcBorders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5345" w:type="dxa"/>
            <w:gridSpan w:val="2"/>
            <w:tcBorders>
              <w:top w:val="nil" w:sz="6" w:space="0" w:color="auto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/>
            <w:rPr/>
          </w:p>
        </w:tc>
        <w:tc>
          <w:tcPr>
            <w:tcW w:w="890" w:type="dxa"/>
            <w:tcBorders>
              <w:top w:val="nil" w:sz="6" w:space="0" w:color="auto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/>
            <w:rPr/>
          </w:p>
        </w:tc>
      </w:tr>
      <w:tr>
        <w:trPr>
          <w:trHeight w:val="1570" w:hRule="exact"/>
        </w:trPr>
        <w:tc>
          <w:tcPr>
            <w:tcW w:w="145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J2EE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5"/>
              </w:rPr>
              <w:t>Serv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0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75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5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2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51" w:lineRule="auto"/>
              <w:ind w:left="60" w:right="67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Technolog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mus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em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5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patche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op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ate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acc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5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6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dance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1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857"/>
                <w:spacing w:val="-1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5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4"/>
              </w:rPr>
              <w:t>Fedr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4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Department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9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5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0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25"/>
                <w:w w:val="10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9"/>
              </w:rPr>
              <w:t>cies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5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9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9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2"/>
                <w:w w:val="109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6"/>
              </w:rPr>
              <w:t>delines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94434"/>
                <w:spacing w:val="-18"/>
                <w:w w:val="137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3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36"/>
                <w:w w:val="13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der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9"/>
                <w:w w:val="108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3"/>
              </w:rPr>
              <w:t>gat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5"/>
              </w:rPr>
              <w:t>known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</w:rPr>
              <w:t>fut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6"/>
              </w:rPr>
              <w:t>secu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3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6944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3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4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8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2"/>
                <w:w w:val="108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nera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6"/>
                <w:w w:val="107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0"/>
                <w:w w:val="116"/>
              </w:rPr>
              <w:t>il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21"/>
                <w:w w:val="11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9"/>
              </w:rPr>
              <w:t>es.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12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0" w:right="-95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5"/>
              </w:rPr>
              <w:t>11/30/2014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9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0" w:lineRule="auto"/>
              <w:ind w:left="-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F4857"/>
                <w:w w:val="83"/>
              </w:rPr>
              <w:t>f4</w:t>
            </w:r>
            <w:r>
              <w:rPr>
                <w:rFonts w:ascii="Arial" w:hAnsi="Arial" w:cs="Arial" w:eastAsia="Arial"/>
                <w:sz w:val="21"/>
                <w:szCs w:val="21"/>
                <w:color w:val="4F4857"/>
                <w:spacing w:val="-31"/>
                <w:w w:val="83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6"/>
              </w:rPr>
              <w:t>1.X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560" w:hRule="exact"/>
        </w:trPr>
        <w:tc>
          <w:tcPr>
            <w:tcW w:w="145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6"/>
              </w:rPr>
              <w:t>Oracle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75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4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2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51" w:lineRule="auto"/>
              <w:ind w:left="60" w:right="67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Technolog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mus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em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5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patche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op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ate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acc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5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6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dance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1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857"/>
                <w:spacing w:val="-1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5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4"/>
              </w:rPr>
              <w:t>Fedr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4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Department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9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5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0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25"/>
                <w:w w:val="10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F4857"/>
                <w:spacing w:val="0"/>
                <w:w w:val="109"/>
              </w:rPr>
              <w:t>cies</w:t>
            </w:r>
            <w:r>
              <w:rPr>
                <w:rFonts w:ascii="Arial" w:hAnsi="Arial" w:cs="Arial" w:eastAsia="Arial"/>
                <w:sz w:val="21"/>
                <w:szCs w:val="21"/>
                <w:color w:val="4F4857"/>
                <w:spacing w:val="-5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9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9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2"/>
                <w:w w:val="109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6"/>
              </w:rPr>
              <w:t>delines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94434"/>
                <w:spacing w:val="-18"/>
                <w:w w:val="137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3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36"/>
                <w:w w:val="13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der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9"/>
                <w:w w:val="108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3"/>
              </w:rPr>
              <w:t>gat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5"/>
              </w:rPr>
              <w:t>known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</w:rPr>
              <w:t>fut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6"/>
              </w:rPr>
              <w:t>secu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3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6944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3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4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8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2"/>
                <w:w w:val="108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nera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6"/>
                <w:w w:val="107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0"/>
                <w:w w:val="116"/>
              </w:rPr>
              <w:t>il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21"/>
                <w:w w:val="11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9"/>
              </w:rPr>
              <w:t>es.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12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5"/>
              </w:rPr>
              <w:t>3/12/2015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9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8" w:lineRule="auto"/>
              <w:ind w:left="-10" w:right="4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w w:val="106"/>
              </w:rPr>
              <w:t>Cu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5"/>
              </w:rPr>
              <w:t>ent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857"/>
                <w:spacing w:val="0"/>
                <w:w w:val="141"/>
              </w:rPr>
              <w:t>er</w:t>
            </w:r>
            <w:r>
              <w:rPr>
                <w:rFonts w:ascii="Arial" w:hAnsi="Arial" w:cs="Arial" w:eastAsia="Arial"/>
                <w:sz w:val="21"/>
                <w:szCs w:val="21"/>
                <w:color w:val="4F4857"/>
                <w:spacing w:val="-13"/>
                <w:w w:val="141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570" w:hRule="exact"/>
        </w:trPr>
        <w:tc>
          <w:tcPr>
            <w:tcW w:w="145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w w:val="105"/>
              </w:rPr>
              <w:t>Jen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6"/>
                <w:w w:val="105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0"/>
              </w:rPr>
              <w:t>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75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4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2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51" w:lineRule="auto"/>
              <w:ind w:left="60" w:right="68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Technolog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mus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em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5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patche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op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ate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acc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5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6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dance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1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857"/>
                <w:spacing w:val="-1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5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4"/>
              </w:rPr>
              <w:t>Fedr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4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Department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5"/>
                <w:w w:val="11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0"/>
                <w:w w:val="11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25"/>
                <w:w w:val="11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0"/>
              </w:rPr>
              <w:t>cies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2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9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2"/>
                <w:w w:val="109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6"/>
              </w:rPr>
              <w:t>delines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94434"/>
                <w:spacing w:val="-18"/>
                <w:w w:val="137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3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36"/>
                <w:w w:val="13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der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9"/>
                <w:w w:val="108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3"/>
              </w:rPr>
              <w:t>gat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known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</w:rPr>
              <w:t>fut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6"/>
              </w:rPr>
              <w:t>secu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3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6944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3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4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8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2"/>
                <w:w w:val="108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nera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6"/>
                <w:w w:val="107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0"/>
                <w:w w:val="116"/>
              </w:rPr>
              <w:t>il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21"/>
                <w:w w:val="11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9"/>
              </w:rPr>
              <w:t>es.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12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5"/>
              </w:rPr>
              <w:t>1/20/2015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9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1.597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250" w:hRule="exact"/>
        </w:trPr>
        <w:tc>
          <w:tcPr>
            <w:tcW w:w="145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w w:val="108"/>
              </w:rPr>
              <w:t>So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6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4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6"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8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Nexus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75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5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42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8" w:lineRule="auto"/>
              <w:ind w:left="70" w:right="69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Technolog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mus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em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5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patche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op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ate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accordance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5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857"/>
                <w:spacing w:val="-1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5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4"/>
              </w:rPr>
              <w:t>Fedr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4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Department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securit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1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6"/>
                <w:w w:val="111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0"/>
                <w:w w:val="111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26"/>
                <w:w w:val="111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1"/>
              </w:rPr>
              <w:t>cies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0"/>
                <w:w w:val="11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1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1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9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2"/>
                <w:w w:val="109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6"/>
              </w:rPr>
              <w:t>delines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94434"/>
                <w:spacing w:val="-18"/>
                <w:w w:val="137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3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36"/>
                <w:w w:val="13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order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9"/>
                <w:w w:val="108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3"/>
              </w:rPr>
              <w:t>gat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7"/>
              </w:rPr>
              <w:t>kn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1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857"/>
                <w:spacing w:val="0"/>
                <w:w w:val="111"/>
              </w:rPr>
              <w:t>wn</w:t>
            </w:r>
            <w:r>
              <w:rPr>
                <w:rFonts w:ascii="Arial" w:hAnsi="Arial" w:cs="Arial" w:eastAsia="Arial"/>
                <w:sz w:val="21"/>
                <w:szCs w:val="21"/>
                <w:color w:val="4F4857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12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w w:val="107"/>
              </w:rPr>
              <w:t>6.0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-13"/>
                <w:w w:val="108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2A385D"/>
                <w:spacing w:val="-11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6"/>
              </w:rPr>
              <w:t>2015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9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33F"/>
                <w:spacing w:val="0"/>
                <w:w w:val="106"/>
              </w:rPr>
              <w:t>2.11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60" w:bottom="920" w:left="1240" w:right="1320"/>
          <w:pgSz w:w="12240" w:h="15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33" w:after="0" w:line="237" w:lineRule="exact"/>
        <w:ind w:right="1602"/>
        <w:jc w:val="righ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62326"/>
          <w:spacing w:val="0"/>
          <w:w w:val="109"/>
          <w:position w:val="-1"/>
        </w:rPr>
        <w:t>Date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3" w:after="0" w:line="240" w:lineRule="auto"/>
        <w:ind w:left="2980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67pt;margin-top:-394.251129pt;width:474.5pt;height:356.75pt;mso-position-horizontal-relative:page;mso-position-vertical-relative:paragraph;z-index:-10731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585" w:hRule="exact"/>
                    </w:trPr>
                    <w:tc>
                      <w:tcPr>
                        <w:tcW w:w="1455" w:type="dxa"/>
                        <w:vMerge w:val="restart"/>
                        <w:tcBorders>
                          <w:top w:val="single" w:sz="4" w:space="0" w:color="A3A3A8"/>
                          <w:left w:val="single" w:sz="8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7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13"/>
                          </w:rPr>
                          <w:t>Technology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750" w:type="dxa"/>
                        <w:vMerge w:val="restart"/>
                        <w:tcBorders>
                          <w:top w:val="single" w:sz="4" w:space="0" w:color="A3A3A8"/>
                          <w:left w:val="single" w:sz="12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50" w:lineRule="exact"/>
                          <w:jc w:val="left"/>
                          <w:rPr>
                            <w:sz w:val="15"/>
                            <w:szCs w:val="15"/>
                          </w:rPr>
                        </w:pPr>
                        <w:rPr/>
                        <w:r>
                          <w:rPr>
                            <w:sz w:val="15"/>
                            <w:szCs w:val="15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8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15"/>
                          </w:rPr>
                          <w:t>Decision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6235" w:type="dxa"/>
                        <w:gridSpan w:val="3"/>
                        <w:tcBorders>
                          <w:top w:val="single" w:sz="4" w:space="0" w:color="A3A3A8"/>
                          <w:bottom w:val="nil" w:sz="6" w:space="0" w:color="auto"/>
                          <w:left w:val="single" w:sz="12" w:space="0" w:color="A3A3A8"/>
                          <w:right w:val="single" w:sz="8" w:space="0" w:color="A3A3A8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70" w:right="-56"/>
                          <w:jc w:val="left"/>
                          <w:tabs>
                            <w:tab w:pos="4180" w:val="left"/>
                          </w:tabs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15"/>
                          </w:rPr>
                          <w:t>Constraint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15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-11"/>
                            <w:w w:val="115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(i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4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13"/>
                          </w:rPr>
                          <w:t>Applicable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13"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-65"/>
                            <w:w w:val="113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00"/>
                          </w:rPr>
                          <w:tab/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00"/>
                          </w:rPr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3"/>
                            <w:position w:val="-4"/>
                          </w:rPr>
                          <w:t>tnpprove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3"/>
                            <w:position w:val="-4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65"/>
                            <w:w w:val="113"/>
                            <w:position w:val="-4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30"/>
                            <w:position w:val="-4"/>
                          </w:rPr>
                          <w:t>elease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  <w:position w:val="0"/>
                          </w:rPr>
                        </w:r>
                      </w:p>
                    </w:tc>
                  </w:tr>
                  <w:tr>
                    <w:trPr>
                      <w:trHeight w:val="225" w:hRule="exact"/>
                    </w:trPr>
                    <w:tc>
                      <w:tcPr>
                        <w:tcW w:w="1455" w:type="dxa"/>
                        <w:vMerge/>
                        <w:tcBorders>
                          <w:bottom w:val="single" w:sz="12" w:space="0" w:color="A3A3A8"/>
                          <w:left w:val="single" w:sz="8" w:space="0" w:color="A3A3A8"/>
                          <w:right w:val="single" w:sz="12" w:space="0" w:color="A3A3A8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1750" w:type="dxa"/>
                        <w:vMerge/>
                        <w:tcBorders>
                          <w:bottom w:val="single" w:sz="12" w:space="0" w:color="A3A3A8"/>
                          <w:left w:val="single" w:sz="12" w:space="0" w:color="A3A3A8"/>
                          <w:right w:val="single" w:sz="12" w:space="0" w:color="A3A3A8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5345" w:type="dxa"/>
                        <w:gridSpan w:val="2"/>
                        <w:tcBorders>
                          <w:top w:val="nil" w:sz="6" w:space="0" w:color="auto"/>
                          <w:bottom w:val="single" w:sz="12" w:space="0" w:color="A3A3A8"/>
                          <w:left w:val="single" w:sz="12" w:space="0" w:color="A3A3A8"/>
                          <w:right w:val="single" w:sz="8" w:space="0" w:color="A3A3A8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890" w:type="dxa"/>
                        <w:tcBorders>
                          <w:top w:val="nil" w:sz="6" w:space="0" w:color="auto"/>
                          <w:bottom w:val="single" w:sz="12" w:space="0" w:color="A3A3A8"/>
                          <w:left w:val="single" w:sz="8" w:space="0" w:color="A3A3A8"/>
                          <w:right w:val="single" w:sz="8" w:space="0" w:color="A3A3A8"/>
                        </w:tcBorders>
                      </w:tcPr>
                      <w:p>
                        <w:pPr/>
                        <w:rPr/>
                      </w:p>
                    </w:tc>
                  </w:tr>
                  <w:tr>
                    <w:trPr>
                      <w:trHeight w:val="490" w:hRule="exact"/>
                    </w:trPr>
                    <w:tc>
                      <w:tcPr>
                        <w:tcW w:w="1455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8" w:space="0" w:color="A3A3A8"/>
                          <w:right w:val="single" w:sz="12" w:space="0" w:color="A3A3A8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175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12" w:space="0" w:color="A3A3A8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422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73" w:after="0" w:line="240" w:lineRule="auto"/>
                          <w:ind w:left="6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00"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-12"/>
                            <w:w w:val="100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00"/>
                          </w:rPr>
                          <w:t>tu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7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4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se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6"/>
                            <w:w w:val="107"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2"/>
                            <w:w w:val="113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3"/>
                            <w:w w:val="118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94634"/>
                            <w:spacing w:val="-13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3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4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6"/>
                            <w:w w:val="110"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2"/>
                            <w:w w:val="113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ner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5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07"/>
                          </w:rPr>
                          <w:t>bilit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27"/>
                            <w:w w:val="108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2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8"/>
                            <w:w w:val="112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0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25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8" w:space="0" w:color="A3A3A8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89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8" w:space="0" w:color="A3A3A8"/>
                          <w:right w:val="single" w:sz="8" w:space="0" w:color="A3A3A8"/>
                        </w:tcBorders>
                      </w:tcPr>
                      <w:p>
                        <w:pPr/>
                        <w:rPr/>
                      </w:p>
                    </w:tc>
                  </w:tr>
                  <w:tr>
                    <w:trPr>
                      <w:trHeight w:val="1570" w:hRule="exact"/>
                    </w:trPr>
                    <w:tc>
                      <w:tcPr>
                        <w:tcW w:w="1455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8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6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94634"/>
                            <w:spacing w:val="-10"/>
                            <w:w w:val="119"/>
                          </w:rPr>
                          <w:t>j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5"/>
                          </w:rPr>
                          <w:t>BPM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75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6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4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5"/>
                            <w:w w:val="116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pr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3"/>
                            <w:w w:val="11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"/>
                            <w:w w:val="110"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9"/>
                          </w:rPr>
                          <w:t>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422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51" w:lineRule="auto"/>
                          <w:ind w:left="60" w:right="65" w:firstLine="1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0"/>
                            <w:w w:val="106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7"/>
                            <w:w w:val="106"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hnolo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8"/>
                            <w:w w:val="106"/>
                          </w:rPr>
                          <w:t>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06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2"/>
                            <w:w w:val="106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mu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2"/>
                            <w:w w:val="100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3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7"/>
                            <w:w w:val="118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em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5"/>
                            <w:w w:val="107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3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patche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3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op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5"/>
                            <w:w w:val="11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7"/>
                            <w:w w:val="11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4"/>
                            <w:w w:val="11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1"/>
                            <w:w w:val="11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1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in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1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acc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5"/>
                            <w:w w:val="107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6"/>
                            <w:w w:val="107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dance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1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16"/>
                            <w:w w:val="100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it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3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4"/>
                          </w:rPr>
                          <w:t>Fedr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4"/>
                            <w:w w:val="105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2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Department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sec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2"/>
                            <w:w w:val="100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3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it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5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9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5"/>
                            <w:w w:val="109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0"/>
                            <w:w w:val="109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21"/>
                            <w:w w:val="109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9"/>
                          </w:rPr>
                          <w:t>cies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4"/>
                            <w:w w:val="109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9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9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9"/>
                          </w:rPr>
                          <w:t>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2"/>
                            <w:w w:val="109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1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2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4"/>
                            <w:w w:val="12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nes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94634"/>
                            <w:spacing w:val="-18"/>
                            <w:w w:val="137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37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36"/>
                            <w:w w:val="13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6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der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9"/>
                            <w:w w:val="108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6"/>
                            <w:w w:val="112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8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3"/>
                          </w:rPr>
                          <w:t>gat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4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07"/>
                          </w:rPr>
                          <w:t>kn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-11"/>
                            <w:w w:val="107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16"/>
                            <w:w w:val="114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3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14"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-14"/>
                            <w:w w:val="114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7"/>
                            <w:w w:val="11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14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8"/>
                            <w:w w:val="114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4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14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secu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3"/>
                            <w:w w:val="106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94634"/>
                            <w:spacing w:val="-13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3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4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6"/>
                            <w:w w:val="110"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2"/>
                            <w:w w:val="113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ner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5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07"/>
                          </w:rPr>
                          <w:t>bilit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27"/>
                            <w:w w:val="108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2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8"/>
                            <w:w w:val="112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0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25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8" w:space="0" w:color="A3A3A8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8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6"/>
                            <w:w w:val="119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2"/>
                            <w:w w:val="110"/>
                          </w:rPr>
                          <w:t>3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6"/>
                            <w:w w:val="119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2015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89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8" w:space="0" w:color="A3A3A8"/>
                          <w:right w:val="single" w:sz="8" w:space="0" w:color="A3A3A8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"/>
                            <w:w w:val="111"/>
                          </w:rPr>
                          <w:t>6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15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560" w:hRule="exact"/>
                    </w:trPr>
                    <w:tc>
                      <w:tcPr>
                        <w:tcW w:w="1455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8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7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w w:val="105"/>
                          </w:rPr>
                          <w:t>Son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5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6"/>
                            <w:w w:val="118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qube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75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6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4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5"/>
                            <w:w w:val="116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pr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3"/>
                            <w:w w:val="11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"/>
                            <w:w w:val="110"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5"/>
                          </w:rPr>
                          <w:t>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422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51" w:lineRule="auto"/>
                          <w:ind w:left="60" w:right="63" w:firstLine="1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Technolo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8"/>
                            <w:w w:val="100"/>
                          </w:rPr>
                          <w:t>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00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mu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2"/>
                            <w:w w:val="100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3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7"/>
                            <w:w w:val="118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em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5"/>
                            <w:w w:val="107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3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patche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3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op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5"/>
                            <w:w w:val="11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7"/>
                            <w:w w:val="11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4"/>
                            <w:w w:val="11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1"/>
                            <w:w w:val="11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1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in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1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acc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5"/>
                            <w:w w:val="107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6"/>
                            <w:w w:val="107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dance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1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16"/>
                            <w:w w:val="114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5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04"/>
                          </w:rPr>
                          <w:t>Fedr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-4"/>
                            <w:w w:val="105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2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Department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sec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2"/>
                            <w:w w:val="100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3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it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9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5"/>
                            <w:w w:val="109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09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25"/>
                            <w:w w:val="109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9"/>
                          </w:rPr>
                          <w:t>cies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5"/>
                            <w:w w:val="109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9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9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9"/>
                          </w:rPr>
                          <w:t>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2"/>
                            <w:w w:val="109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1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2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4"/>
                            <w:w w:val="12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nes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94634"/>
                            <w:spacing w:val="-18"/>
                            <w:w w:val="137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37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36"/>
                            <w:w w:val="13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6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der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9"/>
                            <w:w w:val="108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6"/>
                            <w:w w:val="112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8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3"/>
                          </w:rPr>
                          <w:t>gat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4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6"/>
                            <w:w w:val="111"/>
                          </w:rPr>
                          <w:t>k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9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1"/>
                            <w:w w:val="109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16"/>
                            <w:w w:val="114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24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14"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-14"/>
                            <w:w w:val="114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7"/>
                            <w:w w:val="11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14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8"/>
                            <w:w w:val="114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4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14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secu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3"/>
                            <w:w w:val="106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94634"/>
                            <w:spacing w:val="-13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3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4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6"/>
                            <w:w w:val="110"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2"/>
                            <w:w w:val="113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ner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5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07"/>
                          </w:rPr>
                          <w:t>bilit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27"/>
                            <w:w w:val="108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2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8"/>
                            <w:w w:val="112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0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25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8" w:space="0" w:color="A3A3A8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-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6"/>
                            <w:w w:val="185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8"/>
                          </w:rPr>
                          <w:t>2/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1"/>
                            <w:w w:val="109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5"/>
                            <w:w w:val="112"/>
                          </w:rPr>
                          <w:t>0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9"/>
                          </w:rPr>
                          <w:t>15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89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8" w:space="0" w:color="A3A3A8"/>
                          <w:right w:val="single" w:sz="8" w:space="0" w:color="A3A3A8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2"/>
                            <w:w w:val="121"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15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570" w:hRule="exact"/>
                    </w:trPr>
                    <w:tc>
                      <w:tcPr>
                        <w:tcW w:w="1455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8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6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94634"/>
                            <w:spacing w:val="-3"/>
                            <w:w w:val="96"/>
                          </w:rPr>
                          <w:t>j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4"/>
                          </w:rPr>
                          <w:t>Query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75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6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4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5"/>
                            <w:w w:val="116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pr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3"/>
                            <w:w w:val="11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"/>
                            <w:w w:val="110"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5"/>
                          </w:rPr>
                          <w:t>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422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51" w:lineRule="auto"/>
                          <w:ind w:left="60" w:right="65" w:firstLine="1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w w:val="105"/>
                          </w:rPr>
                          <w:t>Techn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06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1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ogy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mus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2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7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emain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patche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2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op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5"/>
                            <w:w w:val="11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7"/>
                            <w:w w:val="11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4"/>
                            <w:w w:val="11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1"/>
                            <w:w w:val="11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1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in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1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acc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5"/>
                            <w:w w:val="107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6"/>
                            <w:w w:val="107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dance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1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16"/>
                            <w:w w:val="114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5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04"/>
                          </w:rPr>
                          <w:t>Fedr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-4"/>
                            <w:w w:val="105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2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Department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sec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2"/>
                            <w:w w:val="100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3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it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5"/>
                            <w:w w:val="11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10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25"/>
                            <w:w w:val="110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cies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2"/>
                            <w:w w:val="11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9"/>
                          </w:rPr>
                          <w:t>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2"/>
                            <w:w w:val="109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1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2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4"/>
                            <w:w w:val="12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nes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in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6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der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9"/>
                            <w:w w:val="108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0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6"/>
                            <w:w w:val="112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8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3"/>
                          </w:rPr>
                          <w:t>gat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4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7"/>
                            <w:w w:val="110"/>
                          </w:rPr>
                          <w:t>k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2"/>
                            <w:w w:val="11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18"/>
                            <w:w w:val="110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2"/>
                            <w:w w:val="11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14"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-14"/>
                            <w:w w:val="114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7"/>
                            <w:w w:val="11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14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8"/>
                            <w:w w:val="114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4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14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secu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3"/>
                            <w:w w:val="106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94634"/>
                            <w:spacing w:val="-13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3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4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6"/>
                            <w:w w:val="110"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2"/>
                            <w:w w:val="113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1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ner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5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07"/>
                          </w:rPr>
                          <w:t>bilit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27"/>
                            <w:w w:val="108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2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8"/>
                            <w:w w:val="112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0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25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8" w:space="0" w:color="A3A3A8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8"/>
                            <w:w w:val="121"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2"/>
                            <w:w w:val="119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10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-14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6"/>
                            <w:w w:val="119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2015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89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8" w:space="0" w:color="A3A3A8"/>
                          <w:right w:val="single" w:sz="8" w:space="0" w:color="A3A3A8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2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15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06"/>
                          </w:rPr>
                          <w:t>1.X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550" w:hRule="exact"/>
                    </w:trPr>
                    <w:tc>
                      <w:tcPr>
                        <w:tcW w:w="1455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8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8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GIT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75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8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14"/>
                            <w:w w:val="110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na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5"/>
                            <w:w w:val="110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08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6"/>
                            <w:w w:val="108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oved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422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7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9"/>
                            <w:w w:val="107"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7"/>
                          </w:rPr>
                          <w:t>Reque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2"/>
                            <w:w w:val="107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6"/>
                            <w:w w:val="107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0"/>
                            <w:w w:val="107"/>
                          </w:rPr>
                          <w:t>ing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2326"/>
                            <w:spacing w:val="-11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TR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updat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3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2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10"/>
                            <w:w w:val="114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06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0"/>
                            <w:w w:val="100"/>
                          </w:rPr>
                          <w:t>v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4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4"/>
                            <w:w w:val="104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0"/>
                            <w:w w:val="107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0"/>
                            <w:w w:val="108"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25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12" w:space="0" w:color="A3A3A8"/>
                          <w:right w:val="single" w:sz="8" w:space="0" w:color="A3A3A8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890" w:type="dxa"/>
                        <w:tcBorders>
                          <w:top w:val="single" w:sz="12" w:space="0" w:color="A3A3A8"/>
                          <w:bottom w:val="single" w:sz="12" w:space="0" w:color="A3A3A8"/>
                          <w:left w:val="single" w:sz="8" w:space="0" w:color="A3A3A8"/>
                          <w:right w:val="single" w:sz="8" w:space="0" w:color="A3A3A8"/>
                        </w:tcBorders>
                      </w:tcPr>
                      <w:p>
                        <w:pPr/>
                        <w:rPr/>
                      </w:p>
                    </w:tc>
                  </w:tr>
                  <w:tr>
                    <w:trPr>
                      <w:trHeight w:val="555" w:hRule="exact"/>
                    </w:trPr>
                    <w:tc>
                      <w:tcPr>
                        <w:tcW w:w="1455" w:type="dxa"/>
                        <w:tcBorders>
                          <w:top w:val="single" w:sz="12" w:space="0" w:color="A3A3A8"/>
                          <w:bottom w:val="single" w:sz="8" w:space="0" w:color="A3A3A8"/>
                          <w:left w:val="single" w:sz="8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7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JIRA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750" w:type="dxa"/>
                        <w:tcBorders>
                          <w:top w:val="single" w:sz="12" w:space="0" w:color="A3A3A8"/>
                          <w:bottom w:val="single" w:sz="8" w:space="0" w:color="A3A3A8"/>
                          <w:left w:val="single" w:sz="12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8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14"/>
                            <w:w w:val="110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0"/>
                          </w:rPr>
                          <w:t>na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5"/>
                            <w:w w:val="110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08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-6"/>
                            <w:w w:val="108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oved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4220" w:type="dxa"/>
                        <w:tcBorders>
                          <w:top w:val="single" w:sz="12" w:space="0" w:color="A3A3A8"/>
                          <w:bottom w:val="single" w:sz="8" w:space="0" w:color="A3A3A8"/>
                          <w:left w:val="single" w:sz="12" w:space="0" w:color="A3A3A8"/>
                          <w:right w:val="single" w:sz="12" w:space="0" w:color="A3A3A8"/>
                        </w:tcBorders>
                      </w:tcPr>
                      <w:p>
                        <w:pPr>
                          <w:spacing w:before="3" w:after="0" w:line="130" w:lineRule="exact"/>
                          <w:jc w:val="left"/>
                          <w:rPr>
                            <w:sz w:val="13"/>
                            <w:szCs w:val="13"/>
                          </w:rPr>
                        </w:pPr>
                        <w:rPr/>
                        <w:r>
                          <w:rPr>
                            <w:sz w:val="13"/>
                            <w:szCs w:val="13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7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8"/>
                            <w:w w:val="121"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Reques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7"/>
                            <w:w w:val="105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94634"/>
                            <w:spacing w:val="-13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12"/>
                          </w:rPr>
                          <w:t>ng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an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1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TR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updat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3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4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F3654"/>
                            <w:spacing w:val="2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-10"/>
                            <w:w w:val="114"/>
                          </w:rPr>
                          <w:t>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5"/>
                            <w:w w:val="11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94634"/>
                            <w:spacing w:val="-9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0"/>
                            <w:w w:val="106"/>
                          </w:rPr>
                          <w:t>ver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A"/>
                            <w:spacing w:val="-15"/>
                            <w:w w:val="105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D4656"/>
                            <w:spacing w:val="0"/>
                            <w:w w:val="121"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25" w:type="dxa"/>
                        <w:tcBorders>
                          <w:top w:val="single" w:sz="12" w:space="0" w:color="A3A3A8"/>
                          <w:bottom w:val="single" w:sz="8" w:space="0" w:color="A3A3A8"/>
                          <w:left w:val="single" w:sz="12" w:space="0" w:color="A3A3A8"/>
                          <w:right w:val="single" w:sz="8" w:space="0" w:color="A3A3A8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890" w:type="dxa"/>
                        <w:tcBorders>
                          <w:top w:val="single" w:sz="12" w:space="0" w:color="A3A3A8"/>
                          <w:bottom w:val="single" w:sz="8" w:space="0" w:color="A3A3A8"/>
                          <w:left w:val="single" w:sz="8" w:space="0" w:color="A3A3A8"/>
                          <w:right w:val="single" w:sz="8" w:space="0" w:color="A3A3A8"/>
                        </w:tcBorders>
                      </w:tcPr>
                      <w:p>
                        <w:pPr/>
                        <w:rPr/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Arial" w:hAnsi="Arial" w:cs="Arial" w:eastAsia="Arial"/>
          <w:sz w:val="21"/>
          <w:szCs w:val="21"/>
          <w:color w:val="262326"/>
          <w:spacing w:val="0"/>
          <w:w w:val="100"/>
        </w:rPr>
        <w:t>Tabl</w:t>
      </w:r>
      <w:r>
        <w:rPr>
          <w:rFonts w:ascii="Arial" w:hAnsi="Arial" w:cs="Arial" w:eastAsia="Arial"/>
          <w:sz w:val="21"/>
          <w:szCs w:val="21"/>
          <w:color w:val="262326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62326"/>
          <w:spacing w:val="37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62326"/>
          <w:spacing w:val="0"/>
          <w:w w:val="100"/>
        </w:rPr>
        <w:t>24·</w:t>
      </w:r>
      <w:r>
        <w:rPr>
          <w:rFonts w:ascii="Arial" w:hAnsi="Arial" w:cs="Arial" w:eastAsia="Arial"/>
          <w:sz w:val="21"/>
          <w:szCs w:val="21"/>
          <w:color w:val="262326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62326"/>
          <w:spacing w:val="0"/>
          <w:w w:val="100"/>
        </w:rPr>
        <w:t>CTT&amp;D</w:t>
      </w:r>
      <w:r>
        <w:rPr>
          <w:rFonts w:ascii="Arial" w:hAnsi="Arial" w:cs="Arial" w:eastAsia="Arial"/>
          <w:sz w:val="21"/>
          <w:szCs w:val="21"/>
          <w:color w:val="262326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62326"/>
          <w:spacing w:val="4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62326"/>
          <w:spacing w:val="0"/>
          <w:w w:val="120"/>
        </w:rPr>
        <w:t>TRM</w:t>
      </w:r>
      <w:r>
        <w:rPr>
          <w:rFonts w:ascii="Arial" w:hAnsi="Arial" w:cs="Arial" w:eastAsia="Arial"/>
          <w:sz w:val="21"/>
          <w:szCs w:val="21"/>
          <w:color w:val="262326"/>
          <w:spacing w:val="0"/>
          <w:w w:val="120"/>
        </w:rPr>
        <w:t>-</w:t>
      </w:r>
      <w:r>
        <w:rPr>
          <w:rFonts w:ascii="Arial" w:hAnsi="Arial" w:cs="Arial" w:eastAsia="Arial"/>
          <w:sz w:val="21"/>
          <w:szCs w:val="21"/>
          <w:color w:val="262326"/>
          <w:spacing w:val="13"/>
          <w:w w:val="120"/>
        </w:rPr>
        <w:t> </w:t>
      </w:r>
      <w:r>
        <w:rPr>
          <w:rFonts w:ascii="Arial" w:hAnsi="Arial" w:cs="Arial" w:eastAsia="Arial"/>
          <w:sz w:val="21"/>
          <w:szCs w:val="21"/>
          <w:color w:val="262326"/>
          <w:spacing w:val="0"/>
          <w:w w:val="120"/>
        </w:rPr>
        <w:t>Standards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00" w:type="dxa"/>
      </w:tblPr>
      <w:tblGrid/>
      <w:tr>
        <w:trPr>
          <w:trHeight w:val="390" w:hRule="exact"/>
        </w:trPr>
        <w:tc>
          <w:tcPr>
            <w:tcW w:w="1530" w:type="dxa"/>
            <w:vMerge w:val="restart"/>
            <w:tcBorders>
              <w:top w:val="single" w:sz="8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9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13"/>
              </w:rPr>
              <w:t>Standard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vMerge w:val="restart"/>
            <w:tcBorders>
              <w:top w:val="single" w:sz="8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9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8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16"/>
              </w:rPr>
              <w:t>Decision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805" w:type="dxa"/>
            <w:gridSpan w:val="3"/>
            <w:tcBorders>
              <w:top w:val="single" w:sz="8" w:space="0" w:color="A3A3A8"/>
              <w:bottom w:val="nil" w:sz="6" w:space="0" w:color="auto"/>
              <w:left w:val="single" w:sz="12" w:space="0" w:color="A3A3A8"/>
              <w:right w:val="single" w:sz="8" w:space="0" w:color="A3A3A8"/>
            </w:tcBorders>
          </w:tcPr>
          <w:p>
            <w:pPr>
              <w:spacing w:before="9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37" w:lineRule="exact"/>
              <w:ind w:left="70" w:right="-46"/>
              <w:jc w:val="left"/>
              <w:tabs>
                <w:tab w:pos="380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15"/>
                <w:position w:val="-1"/>
              </w:rPr>
              <w:t>Constraint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15"/>
                <w:position w:val="-1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12"/>
                <w:w w:val="115"/>
                <w:position w:val="-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00"/>
                <w:position w:val="-1"/>
              </w:rPr>
              <w:t>(i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00"/>
                <w:position w:val="-1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3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12"/>
                <w:position w:val="-1"/>
              </w:rPr>
              <w:t>Applicable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12"/>
                <w:position w:val="-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54"/>
                <w:w w:val="112"/>
                <w:position w:val="-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00"/>
                <w:position w:val="-1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12"/>
                <w:position w:val="-1"/>
              </w:rPr>
              <w:t>Approve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12"/>
                <w:position w:val="-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26"/>
                <w:w w:val="112"/>
                <w:position w:val="-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12"/>
                <w:position w:val="-1"/>
              </w:rPr>
              <w:t>Release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210" w:hRule="exact"/>
        </w:trPr>
        <w:tc>
          <w:tcPr>
            <w:tcW w:w="1530" w:type="dxa"/>
            <w:vMerge/>
            <w:tcBorders>
              <w:left w:val="single" w:sz="8" w:space="0" w:color="A3A3A8"/>
              <w:right w:val="single" w:sz="8" w:space="0" w:color="A3A3A8"/>
            </w:tcBorders>
          </w:tcPr>
          <w:p>
            <w:pPr/>
            <w:rPr/>
          </w:p>
        </w:tc>
        <w:tc>
          <w:tcPr>
            <w:tcW w:w="2105" w:type="dxa"/>
            <w:vMerge/>
            <w:tcBorders>
              <w:left w:val="single" w:sz="8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4930" w:type="dxa"/>
            <w:gridSpan w:val="2"/>
            <w:tcBorders>
              <w:top w:val="nil" w:sz="6" w:space="0" w:color="auto"/>
              <w:bottom w:val="nil" w:sz="6" w:space="0" w:color="auto"/>
              <w:left w:val="single" w:sz="12" w:space="0" w:color="A3A3A8"/>
              <w:right w:val="single" w:sz="12" w:space="0" w:color="A3A3A8"/>
            </w:tcBorders>
          </w:tcPr>
          <w:p>
            <w:pPr>
              <w:spacing w:before="18" w:after="0" w:line="187" w:lineRule="exact"/>
              <w:ind w:right="582"/>
              <w:jc w:val="righ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09"/>
                <w:position w:val="-5"/>
              </w:rPr>
              <w:t>Date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875" w:type="dxa"/>
            <w:vMerge w:val="restart"/>
            <w:tcBorders>
              <w:top w:val="nil" w:sz="6" w:space="0" w:color="auto"/>
              <w:left w:val="single" w:sz="12" w:space="0" w:color="A3A3A8"/>
              <w:right w:val="single" w:sz="8" w:space="0" w:color="A3A3A8"/>
            </w:tcBorders>
          </w:tcPr>
          <w:p>
            <w:pPr/>
            <w:rPr/>
          </w:p>
        </w:tc>
      </w:tr>
      <w:tr>
        <w:trPr>
          <w:trHeight w:val="210" w:hRule="exact"/>
        </w:trPr>
        <w:tc>
          <w:tcPr>
            <w:tcW w:w="1530" w:type="dxa"/>
            <w:vMerge/>
            <w:tcBorders>
              <w:bottom w:val="single" w:sz="8" w:space="0" w:color="A3A3A8"/>
              <w:left w:val="single" w:sz="8" w:space="0" w:color="A3A3A8"/>
              <w:right w:val="single" w:sz="8" w:space="0" w:color="A3A3A8"/>
            </w:tcBorders>
          </w:tcPr>
          <w:p>
            <w:pPr/>
            <w:rPr/>
          </w:p>
        </w:tc>
        <w:tc>
          <w:tcPr>
            <w:tcW w:w="2105" w:type="dxa"/>
            <w:vMerge/>
            <w:tcBorders>
              <w:bottom w:val="single" w:sz="8" w:space="0" w:color="A3A3A8"/>
              <w:left w:val="single" w:sz="8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3810" w:type="dxa"/>
            <w:tcBorders>
              <w:top w:val="nil" w:sz="6" w:space="0" w:color="auto"/>
              <w:bottom w:val="single" w:sz="8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1120" w:type="dxa"/>
            <w:tcBorders>
              <w:top w:val="nil" w:sz="6" w:space="0" w:color="auto"/>
              <w:bottom w:val="single" w:sz="8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875" w:type="dxa"/>
            <w:vMerge/>
            <w:tcBorders>
              <w:bottom w:val="single" w:sz="8" w:space="0" w:color="A3A3A8"/>
              <w:left w:val="single" w:sz="12" w:space="0" w:color="A3A3A8"/>
              <w:right w:val="single" w:sz="8" w:space="0" w:color="A3A3A8"/>
            </w:tcBorders>
          </w:tcPr>
          <w:p>
            <w:pPr/>
            <w:rPr/>
          </w:p>
        </w:tc>
      </w:tr>
      <w:tr>
        <w:trPr>
          <w:trHeight w:val="3835" w:hRule="exact"/>
        </w:trPr>
        <w:tc>
          <w:tcPr>
            <w:tcW w:w="1530" w:type="dxa"/>
            <w:tcBorders>
              <w:top w:val="single" w:sz="8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9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8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15"/>
              </w:rPr>
              <w:t>HTML5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8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9" w:after="0" w:line="120" w:lineRule="exact"/>
              <w:jc w:val="left"/>
              <w:rPr>
                <w:sz w:val="12"/>
                <w:szCs w:val="12"/>
              </w:rPr>
            </w:pPr>
            <w:rPr/>
            <w:r>
              <w:rPr>
                <w:sz w:val="12"/>
                <w:szCs w:val="12"/>
              </w:rPr>
            </w:r>
          </w:p>
          <w:p>
            <w:pPr>
              <w:spacing w:before="0" w:after="0" w:line="258" w:lineRule="auto"/>
              <w:ind w:left="60" w:right="619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A"/>
                <w:w w:val="106"/>
              </w:rPr>
              <w:t>Appr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3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1"/>
                <w:w w:val="11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9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0"/>
                <w:w w:val="11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10"/>
                <w:w w:val="10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6"/>
              </w:rPr>
              <w:t>Cons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8"/>
              </w:rPr>
              <w:t>ai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1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1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8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A"/>
                <w:w w:val="106"/>
              </w:rPr>
              <w:t>Plan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2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5"/>
                <w:w w:val="107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6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04"/>
              </w:rPr>
              <w:t>Evalu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4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28" w:after="0" w:line="240" w:lineRule="auto"/>
              <w:ind w:left="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A"/>
                <w:w w:val="106"/>
              </w:rPr>
              <w:t>Cons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8"/>
              </w:rPr>
              <w:t>ai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1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8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9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8" w:lineRule="auto"/>
              <w:ind w:left="70" w:right="279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23"/>
                <w:w w:val="134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34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38"/>
                <w:w w:val="13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Use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00"/>
              </w:rPr>
              <w:t>HTM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00"/>
              </w:rPr>
              <w:t>lim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2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15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1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5"/>
              </w:rPr>
              <w:t>nterna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6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8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site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5"/>
              </w:rPr>
              <w:t>evaluation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use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2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ly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mus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continu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3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9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54" w:lineRule="auto"/>
              <w:ind w:left="60" w:right="77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508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accessible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5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produce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6"/>
              </w:rPr>
              <w:t>error-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fre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00"/>
              </w:rPr>
              <w:t>fun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24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onalit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1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hen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using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1"/>
                <w:w w:val="101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common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deskto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configuration.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5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HT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6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1"/>
                <w:w w:val="100"/>
              </w:rPr>
              <w:t>4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5"/>
                <w:w w:val="100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er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3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1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0"/>
                <w:w w:val="123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emain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6"/>
              </w:rPr>
              <w:t>offici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4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sion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00"/>
              </w:rPr>
              <w:t>HT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16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supporte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11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1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1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thi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7"/>
                <w:w w:val="131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8"/>
              </w:rPr>
              <w:t>me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4" w:after="0" w:line="280" w:lineRule="exact"/>
              <w:jc w:val="left"/>
              <w:rPr>
                <w:sz w:val="28"/>
                <w:szCs w:val="28"/>
              </w:rPr>
            </w:pPr>
            <w:rPr/>
            <w:r>
              <w:rPr>
                <w:sz w:val="28"/>
                <w:szCs w:val="28"/>
              </w:rPr>
            </w:r>
          </w:p>
          <w:p>
            <w:pPr>
              <w:spacing w:before="0" w:after="0" w:line="251" w:lineRule="auto"/>
              <w:ind w:left="60" w:right="164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7"/>
                <w:w w:val="129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29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33"/>
                <w:w w:val="12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Thi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1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ry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is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8"/>
              </w:rPr>
              <w:t>cu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"/>
                <w:w w:val="10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8"/>
                <w:w w:val="10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2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24"/>
                <w:w w:val="108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4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8"/>
              </w:rPr>
              <w:t>being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3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1"/>
                <w:w w:val="11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4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3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6"/>
              </w:rPr>
              <w:t>uated,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revi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1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teste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1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co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4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rolled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5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5"/>
              </w:rPr>
              <w:t>en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7"/>
                <w:w w:val="105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5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05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5"/>
              </w:rPr>
              <w:t>onments.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3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Use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2"/>
                <w:w w:val="113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technolog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9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2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5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6"/>
                <w:w w:val="10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10"/>
              </w:rPr>
              <w:t>ly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contr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9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120" w:type="dxa"/>
            <w:tcBorders>
              <w:top w:val="single" w:sz="8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9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10" w:right="-83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326"/>
                <w:w w:val="110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12"/>
                <w:w w:val="110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9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7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3"/>
                <w:w w:val="107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4D4656"/>
                <w:spacing w:val="-5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04"/>
              </w:rPr>
              <w:t>2013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75" w:type="dxa"/>
            <w:tcBorders>
              <w:top w:val="single" w:sz="8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>
              <w:spacing w:before="9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-10"/>
                <w:w w:val="111"/>
              </w:rPr>
              <w:t>5</w:t>
            </w:r>
            <w:r>
              <w:rPr>
                <w:rFonts w:ascii="Arial" w:hAnsi="Arial" w:cs="Arial" w:eastAsia="Arial"/>
                <w:sz w:val="21"/>
                <w:szCs w:val="21"/>
                <w:color w:val="2F3654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A"/>
                <w:spacing w:val="0"/>
                <w:w w:val="120"/>
              </w:rPr>
              <w:t>0CR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40" w:bottom="920" w:left="1240" w:right="13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00" w:type="dxa"/>
      </w:tblPr>
      <w:tblGrid/>
      <w:tr>
        <w:trPr>
          <w:trHeight w:val="345" w:hRule="exact"/>
        </w:trPr>
        <w:tc>
          <w:tcPr>
            <w:tcW w:w="1530" w:type="dxa"/>
            <w:vMerge w:val="restart"/>
            <w:tcBorders>
              <w:top w:val="single" w:sz="4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0" w:lineRule="auto"/>
              <w:ind w:left="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5"/>
                <w:b/>
                <w:bCs/>
              </w:rPr>
              <w:t>Standard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vMerge w:val="restart"/>
            <w:tcBorders>
              <w:top w:val="single" w:sz="4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0" w:lineRule="auto"/>
              <w:ind w:left="8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5"/>
                <w:b/>
                <w:bCs/>
              </w:rPr>
              <w:t>Decision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805" w:type="dxa"/>
            <w:gridSpan w:val="3"/>
            <w:tcBorders>
              <w:top w:val="single" w:sz="4" w:space="0" w:color="A3A3A8"/>
              <w:bottom w:val="nil" w:sz="6" w:space="0" w:color="auto"/>
              <w:left w:val="single" w:sz="12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197" w:lineRule="exact"/>
              <w:ind w:left="70" w:right="-51"/>
              <w:jc w:val="left"/>
              <w:tabs>
                <w:tab w:pos="380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0"/>
                <w:b/>
                <w:bCs/>
                <w:position w:val="-4"/>
              </w:rPr>
              <w:t>Constraint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0"/>
                <w:b/>
                <w:bCs/>
                <w:position w:val="-4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58"/>
                <w:w w:val="100"/>
                <w:b/>
                <w:bCs/>
                <w:position w:val="-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0"/>
                <w:b/>
                <w:bCs/>
                <w:position w:val="-4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0"/>
                <w:b/>
                <w:bCs/>
                <w:position w:val="-4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0"/>
                <w:b/>
                <w:bCs/>
                <w:position w:val="-4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4"/>
                <w:w w:val="100"/>
                <w:b/>
                <w:bCs/>
                <w:position w:val="-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0"/>
                <w:b/>
                <w:bCs/>
                <w:position w:val="-4"/>
              </w:rPr>
              <w:t>Applicable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0"/>
                <w:b/>
                <w:bCs/>
                <w:position w:val="-4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-12"/>
                <w:w w:val="100"/>
                <w:b/>
                <w:bCs/>
                <w:position w:val="-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0"/>
                <w:b/>
                <w:bCs/>
                <w:position w:val="-4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0"/>
                <w:b/>
                <w:bCs/>
                <w:position w:val="-4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0"/>
                <w:b/>
                <w:bCs/>
                <w:position w:val="-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11"/>
                <w:w w:val="100"/>
                <w:b/>
                <w:bCs/>
                <w:position w:val="-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5"/>
                <w:b/>
                <w:bCs/>
                <w:position w:val="-4"/>
              </w:rPr>
              <w:t>Release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260" w:hRule="exact"/>
        </w:trPr>
        <w:tc>
          <w:tcPr>
            <w:tcW w:w="1530" w:type="dxa"/>
            <w:vMerge/>
            <w:tcBorders>
              <w:left w:val="single" w:sz="8" w:space="0" w:color="A3A3A8"/>
              <w:right w:val="single" w:sz="8" w:space="0" w:color="A3A3A8"/>
            </w:tcBorders>
          </w:tcPr>
          <w:p>
            <w:pPr/>
            <w:rPr/>
          </w:p>
        </w:tc>
        <w:tc>
          <w:tcPr>
            <w:tcW w:w="2105" w:type="dxa"/>
            <w:vMerge/>
            <w:tcBorders>
              <w:left w:val="single" w:sz="8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4930" w:type="dxa"/>
            <w:gridSpan w:val="2"/>
            <w:tcBorders>
              <w:top w:val="nil" w:sz="6" w:space="0" w:color="auto"/>
              <w:bottom w:val="nil" w:sz="6" w:space="0" w:color="auto"/>
              <w:left w:val="single" w:sz="12" w:space="0" w:color="A3A3A8"/>
              <w:right w:val="single" w:sz="12" w:space="0" w:color="A3A3A8"/>
            </w:tcBorders>
          </w:tcPr>
          <w:p>
            <w:pPr>
              <w:spacing w:before="73" w:after="0" w:line="187" w:lineRule="exact"/>
              <w:ind w:right="583"/>
              <w:jc w:val="righ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7"/>
                <w:b/>
                <w:bCs/>
                <w:position w:val="-5"/>
              </w:rPr>
              <w:t>Date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875" w:type="dxa"/>
            <w:vMerge w:val="restart"/>
            <w:tcBorders>
              <w:top w:val="nil" w:sz="6" w:space="0" w:color="auto"/>
              <w:left w:val="single" w:sz="12" w:space="0" w:color="A3A3A8"/>
              <w:right w:val="single" w:sz="8" w:space="0" w:color="A3A3A8"/>
            </w:tcBorders>
          </w:tcPr>
          <w:p>
            <w:pPr/>
            <w:rPr/>
          </w:p>
        </w:tc>
      </w:tr>
      <w:tr>
        <w:trPr>
          <w:trHeight w:val="205" w:hRule="exact"/>
        </w:trPr>
        <w:tc>
          <w:tcPr>
            <w:tcW w:w="1530" w:type="dxa"/>
            <w:vMerge/>
            <w:tcBorders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/>
            <w:rPr/>
          </w:p>
        </w:tc>
        <w:tc>
          <w:tcPr>
            <w:tcW w:w="2105" w:type="dxa"/>
            <w:vMerge/>
            <w:tcBorders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3810" w:type="dxa"/>
            <w:tcBorders>
              <w:top w:val="nil" w:sz="6" w:space="0" w:color="auto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1120" w:type="dxa"/>
            <w:tcBorders>
              <w:top w:val="nil" w:sz="6" w:space="0" w:color="auto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875" w:type="dxa"/>
            <w:vMerge/>
            <w:tcBorders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/>
            <w:rPr/>
          </w:p>
        </w:tc>
      </w:tr>
      <w:tr>
        <w:trPr>
          <w:trHeight w:val="75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/>
            <w:rPr/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73" w:after="0" w:line="248" w:lineRule="auto"/>
              <w:ind w:left="60" w:right="693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available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ithi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general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popula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7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/>
            <w:rPr/>
          </w:p>
        </w:tc>
      </w:tr>
      <w:tr>
        <w:trPr>
          <w:trHeight w:val="181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8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Ruby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8" w:lineRule="auto"/>
              <w:ind w:left="60" w:right="618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0"/>
                <w:w w:val="11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10"/>
                <w:w w:val="10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Constraints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8" w:lineRule="auto"/>
              <w:ind w:left="70" w:right="19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Project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using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thi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technolog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should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employ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Test-Drive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development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mode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2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0"/>
                <w:w w:val="109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1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all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sufficient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tim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53" w:lineRule="auto"/>
              <w:ind w:left="60" w:right="167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func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7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onal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testin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phase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ensure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adequat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testin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dyna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1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5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typing.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-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12"/>
                <w:w w:val="185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2"/>
                <w:w w:val="115"/>
              </w:rPr>
              <w:t>4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6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2014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-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8"/>
              </w:rPr>
              <w:t>.1.0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56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Java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0" w:right="-84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126"/>
                <w:w w:val="110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-22"/>
                <w:w w:val="110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9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7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5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2014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/>
            <w:rPr/>
          </w:p>
        </w:tc>
      </w:tr>
      <w:tr>
        <w:trPr>
          <w:trHeight w:val="131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51" w:lineRule="auto"/>
              <w:ind w:left="70" w:right="495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Scalable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Vector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Grap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2"/>
                <w:w w:val="106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cs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7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6"/>
              </w:rPr>
              <w:t>SV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9"/>
                <w:w w:val="106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0"/>
                <w:w w:val="10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-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544B5B"/>
                <w:w w:val="104"/>
                <w:i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8"/>
                <w:w w:val="103"/>
                <w:i/>
              </w:rPr>
              <w:t>!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3"/>
                <w:i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1"/>
                <w:w w:val="103"/>
                <w:i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9"/>
                <w:w w:val="135"/>
                <w:i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  <w:i/>
              </w:rPr>
              <w:t>2015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>
              <w:spacing w:before="64" w:after="0" w:line="320" w:lineRule="atLeast"/>
              <w:ind w:left="-10" w:right="466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-17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10"/>
              </w:rPr>
              <w:t>.1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3"/>
              </w:rPr>
              <w:t>nd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126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-12"/>
                <w:w w:val="11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8"/>
              </w:rPr>
              <w:t>ition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55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3"/>
              </w:rPr>
              <w:t>Xquery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-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5"/>
                <w:w w:val="176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1"/>
                <w:w w:val="105"/>
              </w:rPr>
              <w:t>9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6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2015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>
              <w:spacing w:before="0" w:after="0" w:line="396" w:lineRule="exact"/>
              <w:ind w:left="-10" w:right="-2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  <w:rPr/>
            <w:r>
              <w:rPr>
                <w:rFonts w:ascii="Times New Roman" w:hAnsi="Times New Roman" w:cs="Times New Roman" w:eastAsia="Times New Roman"/>
                <w:sz w:val="35"/>
                <w:szCs w:val="35"/>
                <w:color w:val="544B5B"/>
                <w:spacing w:val="-14"/>
                <w:w w:val="73"/>
              </w:rPr>
              <w:t>p</w:t>
            </w:r>
            <w:r>
              <w:rPr>
                <w:rFonts w:ascii="Times New Roman" w:hAnsi="Times New Roman" w:cs="Times New Roman" w:eastAsia="Times New Roman"/>
                <w:sz w:val="35"/>
                <w:szCs w:val="35"/>
                <w:color w:val="2D3452"/>
                <w:spacing w:val="0"/>
                <w:w w:val="71"/>
              </w:rPr>
              <w:t>.o</w:t>
            </w:r>
            <w:r>
              <w:rPr>
                <w:rFonts w:ascii="Times New Roman" w:hAnsi="Times New Roman" w:cs="Times New Roman" w:eastAsia="Times New Roman"/>
                <w:sz w:val="35"/>
                <w:szCs w:val="35"/>
                <w:color w:val="000000"/>
                <w:spacing w:val="0"/>
                <w:w w:val="100"/>
              </w:rPr>
            </w:r>
          </w:p>
        </w:tc>
      </w:tr>
      <w:tr>
        <w:trPr>
          <w:trHeight w:val="81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JavaScript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0" w:right="-84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126"/>
                <w:w w:val="110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-12"/>
                <w:w w:val="110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9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3"/>
                <w:w w:val="107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5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2"/>
              </w:rPr>
              <w:t>2014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126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-12"/>
                <w:w w:val="107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8"/>
              </w:rPr>
              <w:t>ition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-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10"/>
              </w:rPr>
              <w:t>.1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55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Java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6"/>
              </w:rPr>
              <w:t>EE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0" w:right="-95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126"/>
                <w:w w:val="110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-12"/>
                <w:w w:val="110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9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3"/>
                <w:w w:val="107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5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2014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/>
            <w:rPr/>
          </w:p>
        </w:tc>
      </w:tr>
      <w:tr>
        <w:trPr>
          <w:trHeight w:val="55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8"/>
              </w:rPr>
              <w:t>OWL2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-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6"/>
                <w:w w:val="185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2"/>
                <w:w w:val="105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6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2014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/>
            <w:rPr/>
          </w:p>
        </w:tc>
      </w:tr>
      <w:tr>
        <w:trPr>
          <w:trHeight w:val="397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8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HL7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58" w:lineRule="auto"/>
              <w:ind w:left="60" w:right="618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0"/>
                <w:w w:val="11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10"/>
                <w:w w:val="10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Constraints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8" w:lineRule="auto"/>
              <w:ind w:left="60" w:right="35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Pleas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contact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Veteran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Health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Administratio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VH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3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5"/>
                <w:w w:val="10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Chie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6"/>
              </w:rPr>
              <w:t>He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0"/>
                <w:w w:val="108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7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Informatic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Office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CHIO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Standards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55" w:lineRule="auto"/>
              <w:ind w:left="60" w:right="30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&amp;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0"/>
              </w:rPr>
              <w:t>lnteroperabilit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82126"/>
                <w:spacing w:val="5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prior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im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5"/>
                <w:w w:val="108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ementatio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obtai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9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dance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VHA-endorse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ver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3"/>
              </w:rPr>
              <w:t>of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15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standar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8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4" w:after="0" w:line="160" w:lineRule="exact"/>
              <w:jc w:val="left"/>
              <w:rPr>
                <w:sz w:val="16"/>
                <w:szCs w:val="16"/>
              </w:rPr>
            </w:pPr>
            <w:rPr/>
            <w:r>
              <w:rPr>
                <w:sz w:val="16"/>
                <w:szCs w:val="16"/>
              </w:rPr>
            </w:r>
          </w:p>
          <w:p>
            <w:pPr>
              <w:spacing w:before="0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50" w:lineRule="auto"/>
              <w:ind w:left="60" w:right="16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Thi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entr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is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currentl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being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evaluated,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revi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1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teste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11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1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controlle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environments.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7"/>
              </w:rPr>
              <w:t>this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technolog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strictl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controlle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available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1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ithi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general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popula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7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/>
            <w:rPr/>
          </w:p>
        </w:tc>
      </w:tr>
      <w:tr>
        <w:trPr>
          <w:trHeight w:val="55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8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BPMN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-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6"/>
                <w:w w:val="185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2"/>
                <w:w w:val="106"/>
              </w:rPr>
              <w:t>7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6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2014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>
              <w:spacing w:before="3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0" w:lineRule="auto"/>
              <w:ind w:left="-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9"/>
              </w:rPr>
              <w:t>.0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55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8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5"/>
              </w:rPr>
              <w:t>Logical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Pleas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contact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VHA,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CHIO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-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12"/>
                <w:w w:val="185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2"/>
                <w:w w:val="109"/>
              </w:rPr>
              <w:t>7</w:t>
            </w:r>
            <w:r>
              <w:rPr>
                <w:rFonts w:ascii="Arial" w:hAnsi="Arial" w:cs="Arial" w:eastAsia="Arial"/>
                <w:sz w:val="21"/>
                <w:szCs w:val="21"/>
                <w:color w:val="544B5B"/>
                <w:spacing w:val="-6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2014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>
              <w:spacing w:before="5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-10" w:right="-2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3B313B"/>
                <w:spacing w:val="0"/>
                <w:w w:val="108"/>
              </w:rPr>
              <w:t>.4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40" w:bottom="720" w:left="1240" w:right="13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00" w:type="dxa"/>
      </w:tblPr>
      <w:tblGrid/>
      <w:tr>
        <w:trPr>
          <w:trHeight w:val="345" w:hRule="exact"/>
        </w:trPr>
        <w:tc>
          <w:tcPr>
            <w:tcW w:w="1530" w:type="dxa"/>
            <w:vMerge w:val="restart"/>
            <w:tcBorders>
              <w:top w:val="single" w:sz="4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0" w:lineRule="auto"/>
              <w:ind w:left="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5"/>
                <w:b/>
                <w:bCs/>
              </w:rPr>
              <w:t>Standard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vMerge w:val="restart"/>
            <w:tcBorders>
              <w:top w:val="single" w:sz="4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0" w:lineRule="auto"/>
              <w:ind w:left="8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0"/>
                <w:w w:val="111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8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3"/>
                <w:w w:val="108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8"/>
                <w:b/>
                <w:bCs/>
              </w:rPr>
              <w:t>ision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5805" w:type="dxa"/>
            <w:gridSpan w:val="3"/>
            <w:tcBorders>
              <w:top w:val="single" w:sz="4" w:space="0" w:color="A3A3A8"/>
              <w:bottom w:val="nil" w:sz="6" w:space="0" w:color="auto"/>
              <w:left w:val="single" w:sz="12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197" w:lineRule="exact"/>
              <w:ind w:left="70" w:right="-51"/>
              <w:jc w:val="left"/>
              <w:tabs>
                <w:tab w:pos="380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"/>
                <w:w w:val="100"/>
                <w:b/>
                <w:bCs/>
                <w:position w:val="-4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3"/>
                <w:w w:val="100"/>
                <w:b/>
                <w:bCs/>
                <w:position w:val="-4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  <w:b/>
                <w:bCs/>
                <w:position w:val="-4"/>
              </w:rPr>
              <w:t>nst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5"/>
                <w:w w:val="100"/>
                <w:b/>
                <w:bCs/>
                <w:position w:val="-4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4"/>
                <w:w w:val="100"/>
                <w:b/>
                <w:bCs/>
                <w:position w:val="-4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  <w:b/>
                <w:bCs/>
                <w:position w:val="-4"/>
              </w:rPr>
              <w:t>int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  <w:b/>
                <w:bCs/>
                <w:position w:val="-4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58"/>
                <w:w w:val="100"/>
                <w:b/>
                <w:bCs/>
                <w:position w:val="-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  <w:b/>
                <w:bCs/>
                <w:position w:val="-4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  <w:b/>
                <w:bCs/>
                <w:position w:val="-4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  <w:b/>
                <w:bCs/>
                <w:position w:val="-4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4"/>
                <w:w w:val="100"/>
                <w:b/>
                <w:bCs/>
                <w:position w:val="-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  <w:b/>
                <w:bCs/>
                <w:position w:val="-4"/>
              </w:rPr>
              <w:t>Appl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4"/>
                <w:w w:val="100"/>
                <w:b/>
                <w:bCs/>
                <w:position w:val="-4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4"/>
                <w:w w:val="100"/>
                <w:b/>
                <w:bCs/>
                <w:position w:val="-4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  <w:b/>
                <w:bCs/>
                <w:position w:val="-4"/>
              </w:rPr>
              <w:t>able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  <w:b/>
                <w:bCs/>
                <w:position w:val="-4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1"/>
                <w:w w:val="100"/>
                <w:b/>
                <w:bCs/>
                <w:position w:val="-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  <w:b/>
                <w:bCs/>
                <w:position w:val="-4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  <w:b/>
                <w:bCs/>
                <w:position w:val="-4"/>
              </w:rPr>
              <w:t>Approved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  <w:b/>
                <w:bCs/>
                <w:position w:val="-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11"/>
                <w:w w:val="100"/>
                <w:b/>
                <w:bCs/>
                <w:position w:val="-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5"/>
                <w:b/>
                <w:bCs/>
                <w:position w:val="-4"/>
              </w:rPr>
              <w:t>Release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260" w:hRule="exact"/>
        </w:trPr>
        <w:tc>
          <w:tcPr>
            <w:tcW w:w="1530" w:type="dxa"/>
            <w:vMerge/>
            <w:tcBorders>
              <w:left w:val="single" w:sz="8" w:space="0" w:color="A3A3A8"/>
              <w:right w:val="single" w:sz="8" w:space="0" w:color="A3A3A8"/>
            </w:tcBorders>
          </w:tcPr>
          <w:p>
            <w:pPr/>
            <w:rPr/>
          </w:p>
        </w:tc>
        <w:tc>
          <w:tcPr>
            <w:tcW w:w="2105" w:type="dxa"/>
            <w:vMerge/>
            <w:tcBorders>
              <w:left w:val="single" w:sz="8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4930" w:type="dxa"/>
            <w:gridSpan w:val="2"/>
            <w:tcBorders>
              <w:top w:val="nil" w:sz="6" w:space="0" w:color="auto"/>
              <w:bottom w:val="nil" w:sz="6" w:space="0" w:color="auto"/>
              <w:left w:val="single" w:sz="12" w:space="0" w:color="A3A3A8"/>
              <w:right w:val="single" w:sz="12" w:space="0" w:color="A3A3A8"/>
            </w:tcBorders>
          </w:tcPr>
          <w:p>
            <w:pPr>
              <w:spacing w:before="73" w:after="0" w:line="187" w:lineRule="exact"/>
              <w:ind w:right="583"/>
              <w:jc w:val="righ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7"/>
                <w:b/>
                <w:bCs/>
                <w:position w:val="-5"/>
              </w:rPr>
              <w:t>Date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875" w:type="dxa"/>
            <w:vMerge w:val="restart"/>
            <w:tcBorders>
              <w:top w:val="nil" w:sz="6" w:space="0" w:color="auto"/>
              <w:left w:val="single" w:sz="12" w:space="0" w:color="A3A3A8"/>
              <w:right w:val="single" w:sz="8" w:space="0" w:color="A3A3A8"/>
            </w:tcBorders>
          </w:tcPr>
          <w:p>
            <w:pPr/>
            <w:rPr/>
          </w:p>
        </w:tc>
      </w:tr>
      <w:tr>
        <w:trPr>
          <w:trHeight w:val="205" w:hRule="exact"/>
        </w:trPr>
        <w:tc>
          <w:tcPr>
            <w:tcW w:w="1530" w:type="dxa"/>
            <w:vMerge/>
            <w:tcBorders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/>
            <w:rPr/>
          </w:p>
        </w:tc>
        <w:tc>
          <w:tcPr>
            <w:tcW w:w="2105" w:type="dxa"/>
            <w:vMerge/>
            <w:tcBorders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3810" w:type="dxa"/>
            <w:tcBorders>
              <w:top w:val="nil" w:sz="6" w:space="0" w:color="auto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1120" w:type="dxa"/>
            <w:tcBorders>
              <w:top w:val="nil" w:sz="6" w:space="0" w:color="auto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875" w:type="dxa"/>
            <w:vMerge/>
            <w:tcBorders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/>
            <w:rPr/>
          </w:p>
        </w:tc>
      </w:tr>
      <w:tr>
        <w:trPr>
          <w:trHeight w:val="151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83" w:after="0" w:line="248" w:lineRule="auto"/>
              <w:ind w:left="70" w:right="184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5"/>
              </w:rPr>
              <w:t>Observation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7"/>
              </w:rPr>
              <w:t>Iden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7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2"/>
              </w:rPr>
              <w:t>fier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Names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7"/>
              </w:rPr>
              <w:t>Codes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5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4"/>
              </w:rPr>
              <w:t>LOINC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5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73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524959"/>
                <w:w w:val="105"/>
              </w:rPr>
              <w:t>w/Constr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5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7"/>
              </w:rPr>
              <w:t>nts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73" w:after="0" w:line="255" w:lineRule="auto"/>
              <w:ind w:left="60" w:right="200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Standard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&amp;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6"/>
              </w:rPr>
              <w:t>lnteropera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6"/>
                <w:w w:val="107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24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20"/>
                <w:w w:val="124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13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14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prior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5"/>
              </w:rPr>
              <w:t>im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5"/>
                <w:w w:val="105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5"/>
                <w:w w:val="105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5"/>
              </w:rPr>
              <w:t>ementatio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5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3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6"/>
              </w:rPr>
              <w:t>obt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5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9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2"/>
                <w:w w:val="109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6"/>
              </w:rPr>
              <w:t>dance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1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2"/>
                <w:w w:val="107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6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7"/>
                <w:w w:val="107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7"/>
              </w:rPr>
              <w:t>endorsed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3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6"/>
              </w:rPr>
              <w:t>ver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3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2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5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5"/>
              </w:rPr>
              <w:t>stand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5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4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12"/>
              </w:rPr>
              <w:t>d.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/>
            <w:rPr/>
          </w:p>
        </w:tc>
      </w:tr>
      <w:tr>
        <w:trPr>
          <w:trHeight w:val="207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20" w:lineRule="exact"/>
              <w:jc w:val="left"/>
              <w:rPr>
                <w:sz w:val="12"/>
                <w:szCs w:val="12"/>
              </w:rPr>
            </w:pPr>
            <w:rPr/>
            <w:r>
              <w:rPr>
                <w:sz w:val="12"/>
                <w:szCs w:val="12"/>
              </w:rPr>
            </w:r>
          </w:p>
          <w:p>
            <w:pPr>
              <w:spacing w:before="0" w:after="0" w:line="251" w:lineRule="auto"/>
              <w:ind w:left="70" w:right="2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442"/>
                <w:w w:val="105"/>
              </w:rPr>
              <w:t>Systemat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24"/>
                <w:w w:val="10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3"/>
                <w:w w:val="114"/>
              </w:rPr>
              <w:t>z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5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4"/>
              </w:rPr>
              <w:t>Nomenclature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Medicine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228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22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4"/>
                <w:w w:val="113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4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11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2"/>
                <w:w w:val="111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5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8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4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6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4"/>
              </w:rPr>
              <w:t>Terminology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8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8"/>
              </w:rPr>
              <w:t>SNO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8"/>
                <w:w w:val="108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3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8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23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228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22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8"/>
              </w:rPr>
              <w:t>CT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9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20" w:lineRule="exact"/>
              <w:jc w:val="left"/>
              <w:rPr>
                <w:sz w:val="12"/>
                <w:szCs w:val="12"/>
              </w:rPr>
            </w:pPr>
            <w:rPr/>
            <w:r>
              <w:rPr>
                <w:sz w:val="12"/>
                <w:szCs w:val="12"/>
              </w:rPr>
            </w:r>
          </w:p>
          <w:p>
            <w:pPr>
              <w:spacing w:before="0" w:after="0" w:line="258" w:lineRule="auto"/>
              <w:ind w:left="60" w:right="615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442"/>
                <w:w w:val="108"/>
              </w:rPr>
              <w:t>Ap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5"/>
                <w:w w:val="109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4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6"/>
              </w:rPr>
              <w:t>oved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5"/>
              </w:rPr>
              <w:t>w/Constr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5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7"/>
              </w:rPr>
              <w:t>nts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50" w:lineRule="auto"/>
              <w:ind w:left="60" w:right="337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5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7"/>
              </w:rPr>
              <w:t>ease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contact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VHA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Offic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3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2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Standard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&amp;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6"/>
              </w:rPr>
              <w:t>lnteropera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6"/>
                <w:w w:val="107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7"/>
              </w:rPr>
              <w:t>lit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7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6"/>
              </w:rPr>
              <w:t>S&amp;I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7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(Mail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group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: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VHA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8"/>
              </w:rPr>
              <w:t>S&amp;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6"/>
              </w:rPr>
              <w:t>esponse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Team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prior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11"/>
              </w:rPr>
              <w:t>im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5"/>
                <w:w w:val="111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5"/>
              </w:rPr>
              <w:t>ementatio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6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obtai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dance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6"/>
              </w:rPr>
              <w:t>VHA-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endorsed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6"/>
              </w:rPr>
              <w:t>ver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thi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5"/>
              </w:rPr>
              <w:t>standard.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5" w:after="0" w:line="110" w:lineRule="exact"/>
              <w:jc w:val="left"/>
              <w:rPr>
                <w:sz w:val="11"/>
                <w:szCs w:val="11"/>
              </w:rPr>
            </w:pPr>
            <w:rPr/>
            <w:r>
              <w:rPr>
                <w:sz w:val="11"/>
                <w:szCs w:val="11"/>
              </w:rPr>
            </w:r>
          </w:p>
          <w:p>
            <w:pPr>
              <w:spacing w:before="0" w:after="0" w:line="240" w:lineRule="auto"/>
              <w:ind w:left="58" w:right="-2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524959"/>
                <w:w w:val="118"/>
              </w:rPr>
              <w:t>/7/2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524959"/>
                <w:spacing w:val="-17"/>
                <w:w w:val="119"/>
              </w:rPr>
              <w:t>0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282328"/>
                <w:spacing w:val="-8"/>
                <w:w w:val="116"/>
              </w:rPr>
              <w:t>1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3D3442"/>
                <w:spacing w:val="0"/>
                <w:w w:val="124"/>
              </w:rPr>
              <w:t>5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56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14"/>
              </w:rPr>
              <w:t>anuary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0" w:after="0" w:line="240" w:lineRule="auto"/>
              <w:ind w:left="61" w:right="-2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524959"/>
                <w:spacing w:val="0"/>
                <w:w w:val="124"/>
              </w:rPr>
              <w:t>014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</w:tr>
      <w:tr>
        <w:trPr>
          <w:trHeight w:val="55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3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8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442"/>
                <w:w w:val="11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2"/>
                <w:w w:val="11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8"/>
              </w:rPr>
              <w:t>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442"/>
                <w:w w:val="108"/>
              </w:rPr>
              <w:t>Ap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5"/>
                <w:w w:val="109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4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9"/>
              </w:rPr>
              <w:t>oved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5" w:after="0" w:line="120" w:lineRule="exact"/>
              <w:jc w:val="left"/>
              <w:rPr>
                <w:sz w:val="12"/>
                <w:szCs w:val="12"/>
              </w:rPr>
            </w:pPr>
            <w:rPr/>
            <w:r>
              <w:rPr>
                <w:sz w:val="12"/>
                <w:szCs w:val="12"/>
              </w:rPr>
            </w:r>
          </w:p>
          <w:p>
            <w:pPr>
              <w:spacing w:before="0" w:after="0" w:line="240" w:lineRule="auto"/>
              <w:ind w:left="-10" w:right="-2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524959"/>
                <w:spacing w:val="0"/>
                <w:w w:val="100"/>
              </w:rPr>
              <w:t>p!3112014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>
              <w:spacing w:before="5" w:after="0" w:line="120" w:lineRule="exact"/>
              <w:jc w:val="left"/>
              <w:rPr>
                <w:sz w:val="12"/>
                <w:szCs w:val="12"/>
              </w:rPr>
            </w:pPr>
            <w:rPr/>
            <w:r>
              <w:rPr>
                <w:sz w:val="12"/>
                <w:szCs w:val="12"/>
              </w:rPr>
            </w:r>
          </w:p>
          <w:p>
            <w:pPr>
              <w:spacing w:before="0" w:after="0" w:line="240" w:lineRule="auto"/>
              <w:ind w:left="-10" w:right="-2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524959"/>
                <w:spacing w:val="0"/>
                <w:w w:val="111"/>
              </w:rPr>
              <w:t>p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</w:tr>
      <w:tr>
        <w:trPr>
          <w:trHeight w:val="550" w:hRule="exact"/>
        </w:trPr>
        <w:tc>
          <w:tcPr>
            <w:tcW w:w="1530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8" w:space="0" w:color="A3A3A8"/>
            </w:tcBorders>
          </w:tcPr>
          <w:p>
            <w:pPr>
              <w:spacing w:before="68" w:after="0" w:line="240" w:lineRule="auto"/>
              <w:ind w:left="70" w:right="-20"/>
              <w:jc w:val="left"/>
              <w:rPr>
                <w:rFonts w:ascii="Arial" w:hAnsi="Arial" w:cs="Arial" w:eastAsia="Arial"/>
                <w:sz w:val="29"/>
                <w:szCs w:val="29"/>
              </w:rPr>
            </w:pPr>
            <w:rPr/>
            <w:r>
              <w:rPr>
                <w:rFonts w:ascii="Arial" w:hAnsi="Arial" w:cs="Arial" w:eastAsia="Arial"/>
                <w:sz w:val="29"/>
                <w:szCs w:val="29"/>
                <w:color w:val="3D3442"/>
                <w:spacing w:val="0"/>
                <w:w w:val="107"/>
              </w:rPr>
              <w:t>css</w:t>
            </w:r>
            <w:r>
              <w:rPr>
                <w:rFonts w:ascii="Arial" w:hAnsi="Arial" w:cs="Arial" w:eastAsia="Arial"/>
                <w:sz w:val="29"/>
                <w:szCs w:val="29"/>
                <w:color w:val="000000"/>
                <w:spacing w:val="0"/>
                <w:w w:val="100"/>
              </w:rPr>
            </w:r>
          </w:p>
        </w:tc>
        <w:tc>
          <w:tcPr>
            <w:tcW w:w="2105" w:type="dxa"/>
            <w:tcBorders>
              <w:top w:val="single" w:sz="12" w:space="0" w:color="A3A3A8"/>
              <w:bottom w:val="single" w:sz="12" w:space="0" w:color="A3A3A8"/>
              <w:left w:val="single" w:sz="8" w:space="0" w:color="A3A3A8"/>
              <w:right w:val="single" w:sz="12" w:space="0" w:color="A3A3A8"/>
            </w:tcBorders>
          </w:tcPr>
          <w:p>
            <w:pPr>
              <w:spacing w:before="3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D3442"/>
                <w:w w:val="108"/>
              </w:rPr>
              <w:t>Ap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-15"/>
                <w:w w:val="109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82328"/>
                <w:spacing w:val="-4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D3442"/>
                <w:spacing w:val="0"/>
                <w:w w:val="109"/>
              </w:rPr>
              <w:t>oved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81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/>
            <w:rPr/>
          </w:p>
        </w:tc>
        <w:tc>
          <w:tcPr>
            <w:tcW w:w="1120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12" w:space="0" w:color="A3A3A8"/>
            </w:tcBorders>
          </w:tcPr>
          <w:p>
            <w:pPr>
              <w:spacing w:before="5" w:after="0" w:line="120" w:lineRule="exact"/>
              <w:jc w:val="left"/>
              <w:rPr>
                <w:sz w:val="12"/>
                <w:szCs w:val="12"/>
              </w:rPr>
            </w:pPr>
            <w:rPr/>
            <w:r>
              <w:rPr>
                <w:sz w:val="12"/>
                <w:szCs w:val="12"/>
              </w:rPr>
            </w:r>
          </w:p>
          <w:p>
            <w:pPr>
              <w:spacing w:before="0" w:after="0" w:line="240" w:lineRule="auto"/>
              <w:ind w:left="10" w:right="-102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282328"/>
                <w:spacing w:val="-5"/>
                <w:w w:val="116"/>
              </w:rPr>
              <w:t>1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3D3442"/>
                <w:spacing w:val="0"/>
                <w:w w:val="104"/>
              </w:rPr>
              <w:t>0/31/2014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  <w:tc>
          <w:tcPr>
            <w:tcW w:w="875" w:type="dxa"/>
            <w:tcBorders>
              <w:top w:val="single" w:sz="12" w:space="0" w:color="A3A3A8"/>
              <w:bottom w:val="single" w:sz="12" w:space="0" w:color="A3A3A8"/>
              <w:left w:val="single" w:sz="12" w:space="0" w:color="A3A3A8"/>
              <w:right w:val="single" w:sz="8" w:space="0" w:color="A3A3A8"/>
            </w:tcBorders>
          </w:tcPr>
          <w:p>
            <w:pPr>
              <w:spacing w:before="5" w:after="0" w:line="130" w:lineRule="exact"/>
              <w:jc w:val="left"/>
              <w:rPr>
                <w:sz w:val="13"/>
                <w:szCs w:val="13"/>
              </w:rPr>
            </w:pPr>
            <w:rPr/>
            <w:r>
              <w:rPr>
                <w:sz w:val="13"/>
                <w:szCs w:val="13"/>
              </w:rPr>
            </w:r>
          </w:p>
          <w:p>
            <w:pPr>
              <w:spacing w:before="0" w:after="0" w:line="240" w:lineRule="auto"/>
              <w:ind w:left="71" w:right="-2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524959"/>
                <w:spacing w:val="0"/>
                <w:w w:val="140"/>
              </w:rPr>
              <w:t>.1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000000"/>
                <w:spacing w:val="0"/>
                <w:w w:val="100"/>
              </w:rPr>
            </w:r>
          </w:p>
        </w:tc>
      </w:tr>
    </w:tbl>
    <w:p>
      <w:pPr>
        <w:spacing w:before="3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40" w:lineRule="auto"/>
        <w:ind w:left="210" w:right="-20"/>
        <w:jc w:val="left"/>
        <w:tabs>
          <w:tab w:pos="940" w:val="left"/>
        </w:tabs>
        <w:rPr>
          <w:rFonts w:ascii="Arial" w:hAnsi="Arial" w:cs="Arial" w:eastAsia="Arial"/>
          <w:sz w:val="36"/>
          <w:szCs w:val="36"/>
        </w:rPr>
      </w:pPr>
      <w:rPr/>
      <w:r>
        <w:rPr>
          <w:rFonts w:ascii="Arial" w:hAnsi="Arial" w:cs="Arial" w:eastAsia="Arial"/>
          <w:sz w:val="36"/>
          <w:szCs w:val="36"/>
          <w:color w:val="282328"/>
          <w:spacing w:val="0"/>
          <w:w w:val="100"/>
          <w:b/>
          <w:bCs/>
        </w:rPr>
        <w:t>5.</w:t>
      </w:r>
      <w:r>
        <w:rPr>
          <w:rFonts w:ascii="Arial" w:hAnsi="Arial" w:cs="Arial" w:eastAsia="Arial"/>
          <w:sz w:val="36"/>
          <w:szCs w:val="36"/>
          <w:color w:val="282328"/>
          <w:spacing w:val="-91"/>
          <w:w w:val="100"/>
          <w:b/>
          <w:bCs/>
        </w:rPr>
        <w:t> </w:t>
      </w:r>
      <w:r>
        <w:rPr>
          <w:rFonts w:ascii="Arial" w:hAnsi="Arial" w:cs="Arial" w:eastAsia="Arial"/>
          <w:sz w:val="36"/>
          <w:szCs w:val="36"/>
          <w:color w:val="282328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36"/>
          <w:szCs w:val="36"/>
          <w:color w:val="282328"/>
          <w:spacing w:val="0"/>
          <w:w w:val="100"/>
          <w:b/>
          <w:bCs/>
        </w:rPr>
        <w:t>Data</w:t>
      </w:r>
      <w:r>
        <w:rPr>
          <w:rFonts w:ascii="Arial" w:hAnsi="Arial" w:cs="Arial" w:eastAsia="Arial"/>
          <w:sz w:val="36"/>
          <w:szCs w:val="36"/>
          <w:color w:val="282328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36"/>
          <w:szCs w:val="36"/>
          <w:color w:val="282328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51" w:lineRule="auto"/>
        <w:ind w:left="200" w:right="441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sec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defme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overall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managem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systems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7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3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6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5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13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4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46E7C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man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whic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own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managem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systems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hi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sec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identifie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6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betwee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op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ate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on.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identif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95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management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systems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6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dataflo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diagram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4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5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D)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ique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defme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4"/>
        </w:rPr>
        <w:t>major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4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flow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well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3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cti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9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1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7"/>
        </w:rPr>
        <w:t>oces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9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5"/>
        </w:rPr>
        <w:t>data.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3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52" w:lineRule="auto"/>
        <w:ind w:left="190" w:right="135" w:firstLine="1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4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5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6"/>
          <w:w w:val="126"/>
        </w:rPr>
        <w:t>0</w:t>
      </w:r>
      <w:r>
        <w:rPr>
          <w:rFonts w:ascii="Times New Roman" w:hAnsi="Times New Roman" w:cs="Times New Roman" w:eastAsia="Times New Roman"/>
          <w:sz w:val="23"/>
          <w:szCs w:val="23"/>
          <w:color w:val="746E7C"/>
          <w:spacing w:val="0"/>
          <w:w w:val="126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46E7C"/>
          <w:spacing w:val="-36"/>
          <w:w w:val="12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16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1"/>
          <w:w w:val="109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9"/>
        </w:rPr>
        <w:t>own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8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8"/>
          <w:w w:val="113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4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7"/>
          <w:w w:val="10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1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6"/>
          <w:w w:val="15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8"/>
        </w:rPr>
        <w:t>4,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5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Lev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2"/>
          <w:w w:val="13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746E7C"/>
          <w:spacing w:val="0"/>
          <w:w w:val="137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46E7C"/>
          <w:spacing w:val="-42"/>
          <w:w w:val="13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sho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3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3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6"/>
        </w:rPr>
        <w:t>figmes,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6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graphical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re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1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es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tati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3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3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"flow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"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throug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fro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3"/>
        </w:rPr>
        <w:t>its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proces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aspect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1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6B4431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6B4431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These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figme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17"/>
          <w:w w:val="113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13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13"/>
        </w:rPr>
        <w:t>ow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6"/>
          <w:w w:val="11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3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kin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nfonnati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pu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output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4"/>
        </w:rPr>
        <w:t>from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6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6"/>
        </w:rPr>
        <w:t>syste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13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74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46E7C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3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ere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come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7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go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3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ere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stored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D3442"/>
          <w:spacing w:val="0"/>
          <w:w w:val="150"/>
        </w:rPr>
        <w:t>It</w:t>
      </w:r>
      <w:r>
        <w:rPr>
          <w:rFonts w:ascii="Arial" w:hAnsi="Arial" w:cs="Arial" w:eastAsia="Arial"/>
          <w:sz w:val="22"/>
          <w:szCs w:val="22"/>
          <w:color w:val="3D3442"/>
          <w:spacing w:val="0"/>
          <w:w w:val="15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sualize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proces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8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fro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whic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5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1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4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8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10"/>
        </w:rPr>
        <w:t>fy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2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7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4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store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4"/>
        </w:rPr>
        <w:t>identified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8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4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4"/>
        </w:rPr>
        <w:t>databases.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3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9" w:lineRule="auto"/>
        <w:ind w:left="200" w:right="79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4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5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7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process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7"/>
          <w:w w:val="113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13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1"/>
          <w:w w:val="11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13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1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4"/>
          <w:w w:val="11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comin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5"/>
        </w:rPr>
        <w:t>fro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3"/>
          <w:w w:val="104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74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46E7C"/>
          <w:spacing w:val="0"/>
          <w:w w:val="14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wh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ocesse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flo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3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DFD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propose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what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3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cti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18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neede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4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8"/>
        </w:rPr>
        <w:t>ord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oces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equired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aspect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4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5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7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6"/>
        </w:rPr>
        <w:t>To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7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6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1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1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6"/>
        </w:rPr>
        <w:t>BR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while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ftmctional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aspect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derive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fro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Sectio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6"/>
        </w:rPr>
        <w:t>2.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3"/>
          <w:w w:val="106"/>
        </w:rPr>
        <w:t>2</w:t>
      </w:r>
      <w:r>
        <w:rPr>
          <w:rFonts w:ascii="Times New Roman" w:hAnsi="Times New Roman" w:cs="Times New Roman" w:eastAsia="Times New Roman"/>
          <w:sz w:val="23"/>
          <w:szCs w:val="23"/>
          <w:color w:val="74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46E7C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Ov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vie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Busines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1"/>
          <w:w w:val="112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5"/>
        </w:rPr>
        <w:t>oces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13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4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46E7C"/>
          <w:spacing w:val="0"/>
          <w:w w:val="14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shows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ftmctional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bu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mod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5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fo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ftmctional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8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oups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element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4"/>
        </w:rPr>
        <w:t>Lev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6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240" w:lineRule="auto"/>
        <w:ind w:left="20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5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thilie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identifie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3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cti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8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element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7"/>
          <w:w w:val="123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23"/>
        </w:rPr>
        <w:t>evell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9"/>
          <w:w w:val="12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5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5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4"/>
          <w:w w:val="113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18"/>
        </w:rPr>
        <w:t>evel2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5" w:after="0" w:line="240" w:lineRule="auto"/>
        <w:ind w:left="20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5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necess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y,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bu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mite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scope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8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project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7"/>
          <w:w w:val="123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23"/>
        </w:rPr>
        <w:t>evell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9"/>
          <w:w w:val="12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5"/>
          <w:w w:val="107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5"/>
          <w:w w:val="104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0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4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5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cond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7"/>
        </w:rPr>
        <w:t>se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4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7"/>
        </w:rPr>
        <w:t>epresentati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-15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ftmc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ons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int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actio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5"/>
        </w:rPr>
        <w:t>with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25" w:after="0" w:line="240" w:lineRule="auto"/>
        <w:ind w:left="20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&amp;DM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5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mer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epresent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f01matio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cont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oolin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524959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D3442"/>
          <w:spacing w:val="0"/>
          <w:w w:val="106"/>
        </w:rPr>
        <w:t>BRD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523" w:top="1340" w:bottom="720" w:left="1240" w:right="1320"/>
          <w:pgSz w:w="12240" w:h="15840"/>
        </w:sectPr>
      </w:pPr>
      <w:rPr/>
    </w:p>
    <w:p>
      <w:pPr>
        <w:spacing w:before="75" w:after="0" w:line="251" w:lineRule="auto"/>
        <w:ind w:left="210" w:right="197" w:firstLine="1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40"/>
          <w:w w:val="100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stand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8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ff.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2"/>
          <w:w w:val="108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22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ati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BR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8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2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23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1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5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ete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bu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doe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5"/>
          <w:w w:val="113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13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4"/>
          <w:w w:val="113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3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6"/>
          <w:w w:val="113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8"/>
          <w:w w:val="113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13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3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3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1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01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ram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4"/>
        </w:rPr>
        <w:t>ow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2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9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un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DFD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ev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evel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ui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eces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2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4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2"/>
        </w:rPr>
        <w:t>lm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4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"/>
          <w:w w:val="10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6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4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BR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DFD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0"/>
        </w:rPr>
        <w:t>es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2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9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2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DFD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3"/>
          <w:w w:val="11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11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1"/>
        </w:rPr>
        <w:t>ce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20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cl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un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5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5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16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5"/>
          <w:w w:val="108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3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3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qui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BR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cle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2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2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12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8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6"/>
          <w:w w:val="112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12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2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5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BR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3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6"/>
        </w:rPr>
        <w:t>it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6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ffi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ult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und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2"/>
          <w:w w:val="104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5"/>
          <w:w w:val="113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52" w:lineRule="auto"/>
        <w:ind w:left="210" w:right="266" w:firstLine="1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pos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5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22"/>
          <w:w w:val="12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2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7"/>
          <w:w w:val="12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3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3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4"/>
        </w:rPr>
        <w:t>ev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"/>
          <w:w w:val="10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ocee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3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la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5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22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40"/>
          <w:w w:val="100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mat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12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6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2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3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2"/>
          <w:w w:val="112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0"/>
          <w:w w:val="112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-20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acc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3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5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5"/>
        </w:rPr>
        <w:t>th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3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ig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2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0"/>
        </w:rPr>
        <w:t>cant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bs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acti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0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2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6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2"/>
          <w:w w:val="107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0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43"/>
          <w:w w:val="107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ati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to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apt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37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·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3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4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6"/>
          <w:w w:val="104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2627C"/>
          <w:spacing w:val="-22"/>
          <w:w w:val="169"/>
        </w:rPr>
        <w:t>·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pm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ead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5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16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5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6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9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5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3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6"/>
          <w:w w:val="100"/>
        </w:rPr>
        <w:t>·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ead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ave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6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sta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di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2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5"/>
          <w:w w:val="108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3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2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6"/>
          <w:w w:val="12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0"/>
          <w:w w:val="126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-27"/>
          <w:w w:val="12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ead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3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ave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·e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3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un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stoo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6"/>
        </w:rPr>
        <w:t>BRD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3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51" w:lineRule="auto"/>
        <w:ind w:left="220" w:right="195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2"/>
          <w:w w:val="100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es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rat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2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12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12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5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6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5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2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1)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3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13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13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-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2"/>
          <w:w w:val="108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ows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;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2)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syst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4"/>
        </w:rPr>
        <w:t>subsyst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2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36"/>
        </w:rPr>
        <w:t>s'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bound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6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6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ff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ate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5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5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part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syst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5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5"/>
          <w:w w:val="104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0"/>
          <w:w w:val="148"/>
        </w:rPr>
        <w:t>;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-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3)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fu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cti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23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if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5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3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ev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ecess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2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2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4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oces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3"/>
        </w:rPr>
        <w:t>dat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4"/>
          <w:w w:val="103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0"/>
          <w:w w:val="12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br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6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ov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2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9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5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ow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ev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6"/>
          <w:w w:val="11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2"/>
        </w:rPr>
        <w:t>ev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2"/>
        </w:rPr>
        <w:t>l-l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dia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ra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3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5"/>
          <w:w w:val="11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ed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3"/>
          <w:w w:val="100"/>
        </w:rPr>
        <w:t>x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anati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ftm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DFD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2"/>
        </w:rPr>
        <w:t>di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"/>
          <w:w w:val="102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1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6"/>
        </w:rPr>
        <w:t>ra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342B36"/>
          <w:spacing w:val="0"/>
          <w:w w:val="110"/>
          <w:b/>
          <w:bCs/>
        </w:rPr>
        <w:t>CT</w:t>
      </w:r>
      <w:r>
        <w:rPr>
          <w:rFonts w:ascii="Times New Roman" w:hAnsi="Times New Roman" w:cs="Times New Roman" w:eastAsia="Times New Roman"/>
          <w:sz w:val="22"/>
          <w:szCs w:val="22"/>
          <w:color w:val="342B36"/>
          <w:spacing w:val="-10"/>
          <w:w w:val="110"/>
          <w:b/>
          <w:bCs/>
        </w:rPr>
        <w:t>T</w:t>
      </w:r>
      <w:r>
        <w:rPr>
          <w:rFonts w:ascii="Times New Roman" w:hAnsi="Times New Roman" w:cs="Times New Roman" w:eastAsia="Times New Roman"/>
          <w:sz w:val="22"/>
          <w:szCs w:val="22"/>
          <w:color w:val="342B36"/>
          <w:spacing w:val="0"/>
          <w:w w:val="110"/>
          <w:b/>
          <w:bCs/>
        </w:rPr>
        <w:t>&amp;D</w:t>
      </w:r>
      <w:r>
        <w:rPr>
          <w:rFonts w:ascii="Times New Roman" w:hAnsi="Times New Roman" w:cs="Times New Roman" w:eastAsia="Times New Roman"/>
          <w:sz w:val="22"/>
          <w:szCs w:val="22"/>
          <w:color w:val="342B36"/>
          <w:spacing w:val="0"/>
          <w:w w:val="110"/>
          <w:b/>
          <w:bCs/>
        </w:rPr>
        <w:t>M</w:t>
      </w:r>
      <w:r>
        <w:rPr>
          <w:rFonts w:ascii="Times New Roman" w:hAnsi="Times New Roman" w:cs="Times New Roman" w:eastAsia="Times New Roman"/>
          <w:sz w:val="22"/>
          <w:szCs w:val="22"/>
          <w:color w:val="342B36"/>
          <w:spacing w:val="0"/>
          <w:w w:val="110"/>
          <w:b/>
          <w:bCs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1"/>
          <w:spacing w:val="0"/>
          <w:w w:val="100"/>
          <w:b/>
          <w:bCs/>
        </w:rPr>
        <w:t>DF</w:t>
      </w:r>
      <w:r>
        <w:rPr>
          <w:rFonts w:ascii="Times New Roman" w:hAnsi="Times New Roman" w:cs="Times New Roman" w:eastAsia="Times New Roman"/>
          <w:sz w:val="22"/>
          <w:szCs w:val="22"/>
          <w:color w:val="231F21"/>
          <w:spacing w:val="0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22"/>
          <w:szCs w:val="22"/>
          <w:color w:val="231F21"/>
          <w:spacing w:val="46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42B36"/>
          <w:spacing w:val="0"/>
          <w:w w:val="100"/>
          <w:b/>
          <w:bCs/>
        </w:rPr>
        <w:t>Level</w:t>
      </w:r>
      <w:r>
        <w:rPr>
          <w:rFonts w:ascii="Times New Roman" w:hAnsi="Times New Roman" w:cs="Times New Roman" w:eastAsia="Times New Roman"/>
          <w:sz w:val="22"/>
          <w:szCs w:val="22"/>
          <w:color w:val="342B36"/>
          <w:spacing w:val="45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42B36"/>
          <w:spacing w:val="0"/>
          <w:w w:val="117"/>
          <w:b/>
          <w:bCs/>
        </w:rPr>
        <w:t>0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51" w:lineRule="auto"/>
        <w:ind w:left="220" w:right="33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5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3"/>
          <w:w w:val="109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5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3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cti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groups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j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ect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anag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tmi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ogy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4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5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2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-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3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5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6"/>
        </w:rPr>
        <w:t>pp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2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pub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3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7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cc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0"/>
        </w:rPr>
        <w:t>Se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6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6"/>
        </w:rPr>
        <w:t>2.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3"/>
          <w:w w:val="106"/>
        </w:rPr>
        <w:t>2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56E7C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2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9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5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6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ess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oces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1"/>
        </w:rPr>
        <w:t>fu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1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6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4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ev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3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8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b0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38"/>
          <w:w w:val="100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dat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3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5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9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5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2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sy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7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0"/>
          <w:w w:val="109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6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Fu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7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out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2"/>
        </w:rPr>
        <w:t>fu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12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6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12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8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groups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2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6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3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9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4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2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boundaty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cti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il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3"/>
          <w:w w:val="109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es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ftm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8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7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ir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8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5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do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BR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elo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3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ri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5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8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1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3"/>
          <w:w w:val="11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1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0"/>
        </w:rPr>
        <w:t>es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21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fu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5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7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10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4"/>
        </w:rPr>
        <w:t>ui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11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2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42B36"/>
          <w:spacing w:val="-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6"/>
        </w:rPr>
        <w:t>group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D3D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3250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2"/>
          <w:szCs w:val="22"/>
          <w:color w:val="231F21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1"/>
          <w:szCs w:val="21"/>
          <w:color w:val="342B36"/>
          <w:spacing w:val="-16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color w:val="231F21"/>
          <w:spacing w:val="0"/>
          <w:w w:val="100"/>
          <w:b/>
          <w:bCs/>
        </w:rPr>
        <w:t>b</w:t>
      </w:r>
      <w:r>
        <w:rPr>
          <w:rFonts w:ascii="Arial" w:hAnsi="Arial" w:cs="Arial" w:eastAsia="Arial"/>
          <w:sz w:val="22"/>
          <w:szCs w:val="22"/>
          <w:color w:val="231F21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1"/>
          <w:szCs w:val="21"/>
          <w:color w:val="342B36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color w:val="342B36"/>
          <w:spacing w:val="3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342B36"/>
          <w:spacing w:val="0"/>
          <w:w w:val="100"/>
          <w:b/>
          <w:bCs/>
        </w:rPr>
        <w:t>25</w:t>
      </w:r>
      <w:r>
        <w:rPr>
          <w:rFonts w:ascii="Arial" w:hAnsi="Arial" w:cs="Arial" w:eastAsia="Arial"/>
          <w:sz w:val="22"/>
          <w:szCs w:val="22"/>
          <w:color w:val="342B36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342B36"/>
          <w:spacing w:val="1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1"/>
          <w:spacing w:val="5"/>
          <w:w w:val="101"/>
          <w:b/>
          <w:bCs/>
        </w:rPr>
        <w:t>F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5"/>
          <w:b/>
          <w:bCs/>
        </w:rPr>
        <w:t>unctlon</w:t>
      </w:r>
      <w:r>
        <w:rPr>
          <w:rFonts w:ascii="Arial" w:hAnsi="Arial" w:cs="Arial" w:eastAsia="Arial"/>
          <w:sz w:val="21"/>
          <w:szCs w:val="21"/>
          <w:color w:val="231F21"/>
          <w:spacing w:val="-6"/>
          <w:w w:val="105"/>
          <w:b/>
          <w:bCs/>
        </w:rPr>
        <w:t>a</w:t>
      </w:r>
      <w:r>
        <w:rPr>
          <w:rFonts w:ascii="Arial" w:hAnsi="Arial" w:cs="Arial" w:eastAsia="Arial"/>
          <w:sz w:val="22"/>
          <w:szCs w:val="22"/>
          <w:color w:val="231F21"/>
          <w:spacing w:val="0"/>
          <w:w w:val="132"/>
          <w:b/>
          <w:bCs/>
        </w:rPr>
        <w:t>I</w:t>
      </w:r>
      <w:r>
        <w:rPr>
          <w:rFonts w:ascii="Arial" w:hAnsi="Arial" w:cs="Arial" w:eastAsia="Arial"/>
          <w:sz w:val="22"/>
          <w:szCs w:val="22"/>
          <w:color w:val="231F21"/>
          <w:spacing w:val="-18"/>
          <w:w w:val="132"/>
          <w:b/>
          <w:bCs/>
        </w:rPr>
        <w:t>G</w:t>
      </w:r>
      <w:r>
        <w:rPr>
          <w:rFonts w:ascii="Arial" w:hAnsi="Arial" w:cs="Arial" w:eastAsia="Arial"/>
          <w:sz w:val="21"/>
          <w:szCs w:val="21"/>
          <w:color w:val="342B36"/>
          <w:spacing w:val="0"/>
          <w:w w:val="104"/>
          <w:b/>
          <w:bCs/>
          <w:position w:val="1"/>
        </w:rPr>
        <w:t>roupmgs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16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Function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9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Definition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640" w:hRule="exact"/>
        </w:trPr>
        <w:tc>
          <w:tcPr>
            <w:tcW w:w="16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Project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Management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9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5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3"/>
                <w:w w:val="115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7"/>
                <w:w w:val="115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5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30"/>
                <w:w w:val="11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rk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5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low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7"/>
              </w:rPr>
              <w:t>Manageme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2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D3D36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5D3D36"/>
                <w:spacing w:val="-12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13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8"/>
                <w:w w:val="113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70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1"/>
                <w:w w:val="116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42B36"/>
                <w:w w:val="105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3"/>
                <w:w w:val="10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1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0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Ident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24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5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2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cess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Manageme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1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8"/>
              </w:rPr>
              <w:t>rv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8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5.1.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8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9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ker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1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0"/>
              </w:rPr>
              <w:t>ice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5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3"/>
                <w:w w:val="100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Pr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D3D36"/>
                <w:spacing w:val="-13"/>
                <w:w w:val="100"/>
              </w:rPr>
              <w:t>j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ec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5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24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5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5"/>
                <w:w w:val="11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8"/>
              </w:rPr>
              <w:t>plic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6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70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42B36"/>
                <w:w w:val="106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2"/>
                <w:w w:val="107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1"/>
              </w:rPr>
              <w:t>22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3"/>
                <w:w w:val="105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6"/>
              </w:rPr>
              <w:t>rkfl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1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2450" w:hRule="exact"/>
        </w:trPr>
        <w:tc>
          <w:tcPr>
            <w:tcW w:w="16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Terminology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  <w:b/>
                <w:bCs/>
              </w:rPr>
              <w:t>Development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9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3"/>
                <w:w w:val="100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1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5"/>
              </w:rPr>
              <w:t>er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3"/>
                <w:w w:val="105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5D3D36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11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7"/>
                <w:w w:val="111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2"/>
                <w:w w:val="111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D3D36"/>
                <w:spacing w:val="-8"/>
                <w:w w:val="111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4"/>
                <w:w w:val="11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11"/>
              </w:rPr>
              <w:t>ol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20"/>
                <w:w w:val="11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1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0"/>
              </w:rPr>
              <w:t>ice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5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3"/>
                <w:w w:val="100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8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5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1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6"/>
              </w:rPr>
              <w:t>nu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3"/>
                <w:w w:val="106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5"/>
                <w:w w:val="113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7"/>
              </w:rPr>
              <w:t>Inte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2"/>
                <w:w w:val="107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6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7"/>
              </w:rPr>
              <w:t>at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20"/>
                <w:w w:val="107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3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6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1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7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0"/>
              </w:rPr>
              <w:t>ice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4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2"/>
                <w:w w:val="114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7"/>
                <w:w w:val="114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4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20"/>
                <w:w w:val="11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7"/>
                <w:w w:val="114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6"/>
                <w:w w:val="114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5D3D36"/>
                <w:spacing w:val="-8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4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31"/>
                <w:w w:val="11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Tim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Auth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4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8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dule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Pa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2"/>
                <w:w w:val="109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9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5"/>
                <w:w w:val="109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7"/>
                <w:w w:val="109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9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5"/>
                <w:w w:val="109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9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2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0"/>
                <w:w w:val="109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4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5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4"/>
                <w:w w:val="109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6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9"/>
              </w:rPr>
              <w:t>ning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7"/>
              </w:rPr>
              <w:t>Com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9"/>
                <w:w w:val="107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3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6"/>
              </w:rPr>
              <w:t>ne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1"/>
                <w:w w:val="106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D3D36"/>
                <w:spacing w:val="0"/>
                <w:w w:val="131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2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42B36"/>
                <w:w w:val="107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4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5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9"/>
                <w:w w:val="116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6"/>
              </w:rPr>
              <w:t>ase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5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4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2"/>
                <w:w w:val="114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9"/>
                <w:w w:val="114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4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1"/>
                <w:w w:val="11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5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8"/>
              </w:rPr>
              <w:t>xo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9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9"/>
                <w:w w:val="108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5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1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26"/>
                <w:w w:val="111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23"/>
                <w:w w:val="10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5.2.4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8"/>
                <w:w w:val="100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Quer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4"/>
                <w:w w:val="105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6"/>
              </w:rPr>
              <w:t>apa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6"/>
                <w:w w:val="106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70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2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6"/>
                <w:w w:val="112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34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Referenc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7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6"/>
                <w:w w:val="107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24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20"/>
                <w:w w:val="124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70493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70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4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34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3"/>
                <w:w w:val="107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0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7"/>
              </w:rPr>
              <w:t>cumen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3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5"/>
              </w:rPr>
              <w:t>Gener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24"/>
                <w:w w:val="115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42B36"/>
                <w:w w:val="106"/>
              </w:rPr>
              <w:t>Cap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5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6"/>
                <w:w w:val="116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6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34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7"/>
                <w:w w:val="106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3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5"/>
                <w:w w:val="113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5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4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0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8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10"/>
              </w:rPr>
              <w:t>ilit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29"/>
                <w:w w:val="11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7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10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27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7"/>
              </w:rPr>
              <w:t>Desc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3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5D3D36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5"/>
                <w:w w:val="11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704934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7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6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1"/>
                <w:w w:val="115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10"/>
              </w:rPr>
              <w:t>ic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19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2"/>
                <w:w w:val="119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8"/>
                <w:w w:val="119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24"/>
                <w:w w:val="119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19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29"/>
                <w:w w:val="11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6"/>
              </w:rPr>
              <w:t>Tem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5"/>
                <w:w w:val="107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5"/>
              </w:rPr>
              <w:t>ate-Base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8"/>
              </w:rPr>
              <w:t>Mod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63F4F"/>
                <w:spacing w:val="-20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42B36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60" w:bottom="720" w:left="122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5" w:hRule="exact"/>
        </w:trPr>
        <w:tc>
          <w:tcPr>
            <w:tcW w:w="164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6"/>
                <w:w w:val="106"/>
                <w:b/>
                <w:bCs/>
              </w:rPr>
              <w:t>Fu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6"/>
                <w:w w:val="106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9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0"/>
                <w:w w:val="117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20"/>
                <w:w w:val="116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5"/>
                <w:w w:val="115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0"/>
                <w:w w:val="12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94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6"/>
                <w:w w:val="105"/>
                <w:b/>
                <w:bCs/>
              </w:rPr>
              <w:t>Definit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4"/>
                <w:w w:val="105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3"/>
                <w:w w:val="106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0"/>
                <w:w w:val="11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510" w:hRule="exact"/>
        </w:trPr>
        <w:tc>
          <w:tcPr>
            <w:tcW w:w="16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/>
            <w:rPr/>
          </w:p>
        </w:tc>
        <w:tc>
          <w:tcPr>
            <w:tcW w:w="79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35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w w:val="106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"/>
                <w:w w:val="107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5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9"/>
              </w:rPr>
              <w:t>14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2"/>
                <w:w w:val="109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7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4"/>
              </w:rPr>
              <w:t>91ntervi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1"/>
                <w:w w:val="10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0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3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ven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Modelin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5"/>
                <w:w w:val="106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0"/>
                <w:w w:val="134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Ste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4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8"/>
              </w:rPr>
              <w:t>eces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7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3"/>
                <w:w w:val="100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use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Mod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34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8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6"/>
                <w:w w:val="125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9"/>
                <w:w w:val="113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ven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Modeling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w w:val="106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"/>
                <w:w w:val="107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1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21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Context-sensitiv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5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4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4"/>
                <w:w w:val="10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w w:val="106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"/>
                <w:w w:val="107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24-25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Ad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7"/>
                <w:w w:val="131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onal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Consid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ations;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Serve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Req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"/>
                <w:w w:val="106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rements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5.5.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X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Transforms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200" w:hRule="exact"/>
        </w:trPr>
        <w:tc>
          <w:tcPr>
            <w:tcW w:w="16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0"/>
                <w:w w:val="105"/>
                <w:b/>
                <w:bCs/>
              </w:rPr>
              <w:t>Support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9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w w:val="105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3"/>
                <w:w w:val="10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2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Ar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8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8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9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ac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5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Repo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tor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Service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w w:val="105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3"/>
                <w:w w:val="10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1"/>
              </w:rPr>
              <w:t>5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8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5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Desk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5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w w:val="105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3"/>
                <w:w w:val="10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4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3"/>
              </w:rPr>
              <w:t>7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Qu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2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Management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w w:val="106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"/>
                <w:w w:val="107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2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Componen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5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eques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8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5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6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"/>
                <w:w w:val="116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5"/>
                <w:w w:val="116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2"/>
                <w:w w:val="116"/>
              </w:rPr>
              <w:t>9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0"/>
                <w:w w:val="116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27"/>
                <w:w w:val="11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Map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5"/>
                <w:w w:val="10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Capabi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6"/>
                <w:w w:val="106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w w:val="106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"/>
                <w:w w:val="107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5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0"/>
              </w:rPr>
              <w:t>10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Br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2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Set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Approved,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Suggested,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7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milar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Mod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9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6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"/>
                <w:w w:val="116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7"/>
                <w:w w:val="116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7"/>
                <w:w w:val="11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6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4"/>
                <w:w w:val="116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20"/>
                <w:w w:val="11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3"/>
                <w:w w:val="11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Modif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08"/>
              </w:rPr>
              <w:t>x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3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0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"/>
                <w:w w:val="107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0"/>
                <w:w w:val="134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Special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5"/>
                <w:w w:val="107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4"/>
                <w:w w:val="107"/>
              </w:rPr>
              <w:t>z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4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Fro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08"/>
              </w:rPr>
              <w:t>x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3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0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2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5"/>
                <w:w w:val="112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0"/>
                <w:w w:val="134"/>
              </w:rPr>
              <w:t>;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w w:val="106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"/>
                <w:w w:val="107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1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20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Human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8"/>
              </w:rPr>
              <w:t>cons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6"/>
                <w:w w:val="108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3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1"/>
              </w:rPr>
              <w:t>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w w:val="106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"/>
                <w:w w:val="107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0"/>
              </w:rPr>
              <w:t>23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Qualit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Assurance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5.3.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Concep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Reques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Applica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890" w:hRule="exact"/>
        </w:trPr>
        <w:tc>
          <w:tcPr>
            <w:tcW w:w="16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0"/>
                <w:w w:val="100"/>
                <w:b/>
                <w:bCs/>
              </w:rPr>
              <w:t>Releas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34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0"/>
                <w:w w:val="104"/>
                <w:b/>
                <w:bCs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6"/>
                <w:w w:val="105"/>
                <w:b/>
                <w:bCs/>
              </w:rPr>
              <w:t>Publ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4"/>
                <w:w w:val="105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4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0"/>
                <w:w w:val="105"/>
                <w:b/>
                <w:bCs/>
              </w:rPr>
              <w:t>ation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9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8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4"/>
                <w:w w:val="118"/>
              </w:rPr>
              <w:t>5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8"/>
                <w:w w:val="118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0"/>
                <w:w w:val="118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28"/>
                <w:w w:val="11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9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eases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4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om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Standard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Developmen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3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Orga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2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6B463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3"/>
                <w:w w:val="114"/>
              </w:rPr>
              <w:t>z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9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1"/>
                <w:w w:val="121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SD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4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0"/>
                <w:w w:val="10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6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4"/>
                <w:w w:val="116"/>
              </w:rPr>
              <w:t>5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20"/>
                <w:w w:val="116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6"/>
              </w:rPr>
              <w:t>2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4"/>
                <w:w w:val="11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Termin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4"/>
                <w:w w:val="106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4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eases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4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om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8"/>
              </w:rPr>
              <w:t>Kn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1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7"/>
                <w:w w:val="108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8"/>
              </w:rPr>
              <w:t>ledge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3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5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Partn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5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4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4"/>
                <w:w w:val="114"/>
              </w:rPr>
              <w:t>5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5"/>
                <w:w w:val="114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4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8"/>
                <w:w w:val="11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Clinical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3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ecision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Support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2"/>
                <w:w w:val="100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CD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5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Kn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1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5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2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4"/>
              </w:rPr>
              <w:t>edge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4"/>
                <w:w w:val="111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2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ate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4"/>
              </w:rPr>
              <w:t>Ar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0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85E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facts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6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Output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5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rom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System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7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5"/>
              </w:rPr>
              <w:t>5.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"/>
                <w:w w:val="11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17"/>
                <w:w w:val="115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5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25"/>
                <w:w w:val="11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5"/>
              </w:rPr>
              <w:t>Publis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15"/>
                <w:w w:val="106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Output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00"/>
              </w:rPr>
              <w:t>Content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-3"/>
                <w:w w:val="121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2"/>
                <w:w w:val="101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62126"/>
                <w:spacing w:val="-8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0"/>
                <w:w w:val="11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F"/>
                <w:spacing w:val="-7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504857"/>
                <w:spacing w:val="0"/>
                <w:w w:val="10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three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kin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7"/>
          <w:w w:val="107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7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2"/>
          <w:w w:val="107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2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4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sy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3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tem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3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20"/>
          <w:w w:val="113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8"/>
          <w:w w:val="113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3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3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4"/>
          <w:w w:val="11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4"/>
        </w:rPr>
        <w:t>belo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105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D385E"/>
          <w:spacing w:val="0"/>
          <w:w w:val="119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60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Arial" w:hAnsi="Arial" w:cs="Arial" w:eastAsia="Arial"/>
          <w:sz w:val="22"/>
          <w:szCs w:val="22"/>
          <w:color w:val="3B313F"/>
          <w:spacing w:val="0"/>
          <w:w w:val="100"/>
        </w:rPr>
        <w:t>1.</w:t>
      </w:r>
      <w:r>
        <w:rPr>
          <w:rFonts w:ascii="Arial" w:hAnsi="Arial" w:cs="Arial" w:eastAsia="Arial"/>
          <w:sz w:val="22"/>
          <w:szCs w:val="22"/>
          <w:color w:val="3B313F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B313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3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1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8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4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9"/>
        </w:rPr>
        <w:t>ogy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6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22"/>
          <w:w w:val="12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2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3"/>
          <w:w w:val="12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fmth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wn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3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6"/>
          <w:w w:val="105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8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3"/>
        </w:rPr>
        <w:t>s: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950" w:right="-20"/>
        <w:jc w:val="left"/>
        <w:tabs>
          <w:tab w:pos="13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6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's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int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ten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1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7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log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3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dar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4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7"/>
          <w:w w:val="104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1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29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8"/>
        </w:rPr>
        <w:t>;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950" w:right="-20"/>
        <w:jc w:val="left"/>
        <w:tabs>
          <w:tab w:pos="13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3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0"/>
        </w:rPr>
        <w:t>Se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3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3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8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2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betwee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9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3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cep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9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different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1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8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7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4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"/>
          <w:w w:val="10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4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9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8"/>
        </w:rPr>
        <w:t>;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nd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950" w:right="-20"/>
        <w:jc w:val="left"/>
        <w:tabs>
          <w:tab w:pos="130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6"/>
          <w:w w:val="112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2"/>
        </w:rPr>
        <w:t>nd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112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7"/>
          <w:w w:val="112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2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3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8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9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Sy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6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8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8"/>
        </w:rPr>
        <w:t>SC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2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8"/>
        </w:rPr>
        <w:t>)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5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6"/>
        </w:rPr>
        <w:t>tennin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4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"/>
          <w:w w:val="10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3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2"/>
          <w:w w:val="109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4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pe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9"/>
          <w:w w:val="11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3"/>
        </w:rPr>
        <w:t>tan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4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5" w:after="0" w:line="240" w:lineRule="auto"/>
        <w:ind w:left="1263" w:right="1311"/>
        <w:jc w:val="center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9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pment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6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3"/>
          <w:w w:val="10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95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9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iza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5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3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3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0"/>
        </w:rPr>
        <w:t>uc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NOME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0"/>
          <w:w w:val="12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24"/>
          <w:w w:val="12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2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27"/>
          <w:w w:val="12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2"/>
        </w:rPr>
        <w:t>ICD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21"/>
          <w:w w:val="112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8"/>
          <w:w w:val="112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5"/>
          <w:w w:val="112"/>
        </w:rPr>
        <w:t>0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2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3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4"/>
        </w:rPr>
        <w:t>LOI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0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2"/>
        </w:rPr>
        <w:t>C.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54" w:lineRule="auto"/>
        <w:ind w:left="940" w:right="216" w:firstLine="-36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1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8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D385E"/>
          <w:spacing w:val="-9"/>
          <w:w w:val="110"/>
        </w:rPr>
        <w:t>j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0"/>
        </w:rPr>
        <w:t>ect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0"/>
        </w:rPr>
        <w:t>mti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4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6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42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39"/>
          <w:w w:val="109"/>
        </w:rPr>
        <w:t>·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0"/>
          <w:w w:val="109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bl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2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6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9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cc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9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7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ble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9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5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niza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5"/>
        </w:rPr>
        <w:t>project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mti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4"/>
          <w:w w:val="109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8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2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7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3"/>
          <w:w w:val="11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0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0"/>
        </w:rPr>
        <w:t>iza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5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2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4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6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made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cc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5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5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3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5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3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2"/>
          <w:w w:val="104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D385E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51" w:lineRule="auto"/>
        <w:ind w:left="940" w:right="223" w:firstLine="-36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8"/>
        </w:rPr>
        <w:t>Com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2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8"/>
        </w:rPr>
        <w:t>s,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6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tenn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dde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5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4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6"/>
        </w:rPr>
        <w:t>Sy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3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5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05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3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5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5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"/>
          <w:w w:val="10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07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5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6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5"/>
          <w:w w:val="11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4"/>
          <w:w w:val="105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6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6"/>
        </w:rPr>
        <w:t>fac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3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3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4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tio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1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7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1"/>
        </w:rPr>
        <w:t>ip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9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1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3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1"/>
          <w:w w:val="109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09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4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6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1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5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7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4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4"/>
        </w:rPr>
        <w:t>tio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4"/>
          <w:w w:val="10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4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1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12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2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2"/>
        </w:rPr>
        <w:t>nfn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12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9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2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2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9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14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1"/>
          <w:w w:val="114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4"/>
        </w:rPr>
        <w:t>ectn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4"/>
        </w:rPr>
        <w:t>ss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8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8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6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5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4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6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7"/>
        </w:rPr>
        <w:t>as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4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ce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and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3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com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8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5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95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43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95"/>
        </w:rPr>
        <w:t>pa1t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3"/>
          <w:w w:val="9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4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3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9"/>
          <w:w w:val="112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5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2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12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2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4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6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6"/>
          <w:w w:val="119"/>
        </w:rPr>
        <w:t>x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8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9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8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6"/>
          <w:w w:val="112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2"/>
        </w:rPr>
        <w:t>nda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12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2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1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5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12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6"/>
          <w:w w:val="112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2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2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3"/>
          <w:w w:val="112"/>
        </w:rPr>
        <w:t>z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4"/>
          <w:w w:val="112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6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2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5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2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1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5"/>
        </w:rPr>
        <w:t>NOM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5"/>
          <w:w w:val="104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3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three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kin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2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7"/>
          <w:w w:val="114"/>
        </w:rPr>
        <w:t>x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14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3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1"/>
          <w:w w:val="114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9"/>
          <w:w w:val="114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9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3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13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3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13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3"/>
          <w:w w:val="113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1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3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9"/>
          <w:w w:val="113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8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8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9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7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60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7"/>
          <w:w w:val="110"/>
        </w:rPr>
        <w:t>x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0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1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0"/>
        </w:rPr>
        <w:t>co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4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0"/>
        </w:rPr>
        <w:t>ume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7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1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E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NL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9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9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m/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0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14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9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2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1"/>
          <w:w w:val="109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5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20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4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lt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6"/>
        </w:rPr>
        <w:t>IT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240" w:lineRule="auto"/>
        <w:ind w:left="93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pmtne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6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"/>
          <w:w w:val="11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1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1"/>
          <w:w w:val="111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2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7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4"/>
          <w:w w:val="11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2"/>
          <w:w w:val="111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4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9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6"/>
        </w:rPr>
        <w:t>ourc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7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D385E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58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7"/>
          <w:w w:val="100"/>
        </w:rPr>
        <w:t>2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8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1"/>
          <w:w w:val="108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8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8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6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2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08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5"/>
          <w:w w:val="108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08"/>
        </w:rPr>
        <w:t>ri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9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14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8"/>
        </w:rPr>
        <w:t>pmtn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1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3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3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0"/>
          <w:w w:val="112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0"/>
          <w:w w:val="112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2"/>
        </w:rPr>
        <w:t>bl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20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7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0"/>
          <w:w w:val="112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3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19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11"/>
        </w:rPr>
        <w:t>min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7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6"/>
          <w:spacing w:val="-4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0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2"/>
          <w:w w:val="10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0"/>
          <w:w w:val="104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13F"/>
          <w:spacing w:val="-9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04857"/>
          <w:spacing w:val="-10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6B4634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523" w:top="1340" w:bottom="920" w:left="1220" w:right="1220"/>
          <w:pgSz w:w="12240" w:h="15840"/>
        </w:sectPr>
      </w:pPr>
      <w:rPr/>
    </w:p>
    <w:p>
      <w:pPr>
        <w:spacing w:before="76" w:after="0" w:line="240" w:lineRule="auto"/>
        <w:ind w:left="46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VistA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organizations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NTRR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receive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releases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47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DFD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diagra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starting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point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VistA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organizations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entering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tion,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j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3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released,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published,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entities.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75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artifacts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produced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acquired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external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organizations,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knowledge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sharing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partners.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artifac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knowledge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sharing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partners,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needed.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ponents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Virtual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Input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Devices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(VUIDs)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assigned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through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port,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Export,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Publish.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669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DFD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diagra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self-explanatory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diagram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understood.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briefly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describe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DFD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diagra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56.393659pt;height:400.32pt;mso-position-horizontal-relative:char;mso-position-vertical-relative:line" type="#_x0000_t75">
            <v:imagedata r:id="rId64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3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40" w:lineRule="auto"/>
        <w:ind w:left="3099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15:</w:t>
      </w:r>
      <w:r>
        <w:rPr>
          <w:rFonts w:ascii="Arial" w:hAnsi="Arial" w:cs="Arial" w:eastAsia="Arial"/>
          <w:sz w:val="22"/>
          <w:szCs w:val="22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CTT&amp;DM</w:t>
      </w:r>
      <w:r>
        <w:rPr>
          <w:rFonts w:ascii="Arial" w:hAnsi="Arial" w:cs="Arial" w:eastAsia="Arial"/>
          <w:sz w:val="22"/>
          <w:szCs w:val="22"/>
          <w:color w:val="231F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DFD</w:t>
      </w:r>
      <w:r>
        <w:rPr>
          <w:rFonts w:ascii="Arial" w:hAnsi="Arial" w:cs="Arial" w:eastAsia="Arial"/>
          <w:sz w:val="22"/>
          <w:szCs w:val="22"/>
          <w:color w:val="231F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Level</w:t>
      </w:r>
      <w:r>
        <w:rPr>
          <w:rFonts w:ascii="Arial" w:hAnsi="Arial" w:cs="Arial" w:eastAsia="Arial"/>
          <w:sz w:val="22"/>
          <w:szCs w:val="22"/>
          <w:color w:val="231F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pgNumType w:start="37"/>
          <w:pgMar w:footer="728" w:header="0" w:top="1360" w:bottom="920" w:left="1340" w:right="1360"/>
          <w:footerReference w:type="default" r:id="rId63"/>
          <w:pgSz w:w="12240" w:h="15840"/>
        </w:sectPr>
      </w:pPr>
      <w:rPr/>
    </w:p>
    <w:p>
      <w:pPr>
        <w:spacing w:before="59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Project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Management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b/>
          <w:bCs/>
        </w:rPr>
        <w:t>1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.0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46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contains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next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level: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creation,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issue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tracking.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inputs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two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outputs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consistent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00" w:right="556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DFD.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stores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tion: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issue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DB,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business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rule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DB,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business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DB.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58.619888pt;height:304.5pt;mso-position-horizontal-relative:char;mso-position-vertical-relative:line" type="#_x0000_t75">
            <v:imagedata r:id="rId65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9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1994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16:</w:t>
      </w:r>
      <w:r>
        <w:rPr>
          <w:rFonts w:ascii="Arial" w:hAnsi="Arial" w:cs="Arial" w:eastAsia="Arial"/>
          <w:sz w:val="22"/>
          <w:szCs w:val="22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CTT&amp;DM</w:t>
      </w:r>
      <w:r>
        <w:rPr>
          <w:rFonts w:ascii="Arial" w:hAnsi="Arial" w:cs="Arial" w:eastAsia="Arial"/>
          <w:sz w:val="22"/>
          <w:szCs w:val="22"/>
          <w:color w:val="231F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Project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Management</w:t>
      </w:r>
      <w:r>
        <w:rPr>
          <w:rFonts w:ascii="Arial" w:hAnsi="Arial" w:cs="Arial" w:eastAsia="Arial"/>
          <w:sz w:val="22"/>
          <w:szCs w:val="22"/>
          <w:color w:val="231F2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Level</w:t>
      </w:r>
      <w:r>
        <w:rPr>
          <w:rFonts w:ascii="Arial" w:hAnsi="Arial" w:cs="Arial" w:eastAsia="Arial"/>
          <w:sz w:val="22"/>
          <w:szCs w:val="22"/>
          <w:color w:val="231F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231F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DFD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80" w:bottom="920" w:left="1340" w:right="1440"/>
          <w:pgSz w:w="12240" w:h="15840"/>
        </w:sectPr>
      </w:pPr>
      <w:rPr/>
    </w:p>
    <w:p>
      <w:pPr>
        <w:spacing w:before="59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Terminology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Development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2.0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107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contains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next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store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creation,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continuous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integration,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SQA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two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stores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(DB)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DB.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inputs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exports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consistent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DFD.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69.715139pt;height:273.75pt;mso-position-horizontal-relative:char;mso-position-vertical-relative:line" type="#_x0000_t75">
            <v:imagedata r:id="rId66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4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686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17:</w:t>
      </w:r>
      <w:r>
        <w:rPr>
          <w:rFonts w:ascii="Arial" w:hAnsi="Arial" w:cs="Arial" w:eastAsia="Arial"/>
          <w:sz w:val="22"/>
          <w:szCs w:val="22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CTT&amp;DM</w:t>
      </w:r>
      <w:r>
        <w:rPr>
          <w:rFonts w:ascii="Arial" w:hAnsi="Arial" w:cs="Arial" w:eastAsia="Arial"/>
          <w:sz w:val="22"/>
          <w:szCs w:val="22"/>
          <w:color w:val="231F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erminolo</w:t>
      </w:r>
      <w:r>
        <w:rPr>
          <w:rFonts w:ascii="Arial" w:hAnsi="Arial" w:cs="Arial" w:eastAsia="Arial"/>
          <w:sz w:val="22"/>
          <w:szCs w:val="22"/>
          <w:color w:val="231F20"/>
          <w:spacing w:val="1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2"/>
          <w:szCs w:val="22"/>
          <w:color w:val="231F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Development</w:t>
      </w:r>
      <w:r>
        <w:rPr>
          <w:rFonts w:ascii="Arial" w:hAnsi="Arial" w:cs="Arial" w:eastAsia="Arial"/>
          <w:sz w:val="22"/>
          <w:szCs w:val="22"/>
          <w:color w:val="231F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Level</w:t>
      </w:r>
      <w:r>
        <w:rPr>
          <w:rFonts w:ascii="Arial" w:hAnsi="Arial" w:cs="Arial" w:eastAsia="Arial"/>
          <w:sz w:val="22"/>
          <w:szCs w:val="22"/>
          <w:color w:val="231F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231F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DFD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80" w:bottom="920" w:left="1340" w:right="1320"/>
          <w:pgSz w:w="12240" w:h="15840"/>
        </w:sectPr>
      </w:pPr>
      <w:rPr/>
    </w:p>
    <w:p>
      <w:pPr>
        <w:spacing w:before="59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3.0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51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contains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next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stores.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component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artifacts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repository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quality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anag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desk.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stores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onent,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artifacts,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Q&amp;A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leaving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DFD.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56.286549pt;height:287.4375pt;mso-position-horizontal-relative:char;mso-position-vertical-relative:line" type="#_x0000_t75">
            <v:imagedata r:id="rId67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2648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18:</w:t>
      </w:r>
      <w:r>
        <w:rPr>
          <w:rFonts w:ascii="Arial" w:hAnsi="Arial" w:cs="Arial" w:eastAsia="Arial"/>
          <w:sz w:val="22"/>
          <w:szCs w:val="22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CTT&amp;DM</w:t>
      </w:r>
      <w:r>
        <w:rPr>
          <w:rFonts w:ascii="Arial" w:hAnsi="Arial" w:cs="Arial" w:eastAsia="Arial"/>
          <w:sz w:val="22"/>
          <w:szCs w:val="22"/>
          <w:color w:val="231F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Support</w:t>
      </w:r>
      <w:r>
        <w:rPr>
          <w:rFonts w:ascii="Arial" w:hAnsi="Arial" w:cs="Arial" w:eastAsia="Arial"/>
          <w:sz w:val="22"/>
          <w:szCs w:val="22"/>
          <w:color w:val="231F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Level</w:t>
      </w:r>
      <w:r>
        <w:rPr>
          <w:rFonts w:ascii="Arial" w:hAnsi="Arial" w:cs="Arial" w:eastAsia="Arial"/>
          <w:sz w:val="22"/>
          <w:szCs w:val="22"/>
          <w:color w:val="231F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231F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DFD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80" w:bottom="920" w:left="1340" w:right="1480"/>
          <w:pgSz w:w="12240" w:h="15840"/>
        </w:sectPr>
      </w:pPr>
      <w:rPr/>
    </w:p>
    <w:p>
      <w:pPr>
        <w:spacing w:before="59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Release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Publish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4.0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378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contains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two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level: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&amp;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release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&amp;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publish.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leaving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consistent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DFD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Level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0.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73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diagra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escri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required.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hows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currently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entering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organized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but,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focus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discussion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00" w:right="48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should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odels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also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easure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produced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ised.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Typically,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shown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DFD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transl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screen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00" w:right="162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DFD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evolve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clicked,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opens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window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output,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simply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49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53.358141pt;height:222.885pt;mso-position-horizontal-relative:char;mso-position-vertical-relative:line" type="#_x0000_t75">
            <v:imagedata r:id="rId68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494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19:</w:t>
      </w:r>
      <w:r>
        <w:rPr>
          <w:rFonts w:ascii="Arial" w:hAnsi="Arial" w:cs="Arial" w:eastAsia="Arial"/>
          <w:sz w:val="22"/>
          <w:szCs w:val="22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Release</w:t>
      </w:r>
      <w:r>
        <w:rPr>
          <w:rFonts w:ascii="Arial" w:hAnsi="Arial" w:cs="Arial" w:eastAsia="Arial"/>
          <w:sz w:val="22"/>
          <w:szCs w:val="22"/>
          <w:color w:val="231F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2"/>
          <w:szCs w:val="22"/>
          <w:color w:val="231F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Publish</w:t>
      </w:r>
      <w:r>
        <w:rPr>
          <w:rFonts w:ascii="Arial" w:hAnsi="Arial" w:cs="Arial" w:eastAsia="Arial"/>
          <w:sz w:val="22"/>
          <w:szCs w:val="22"/>
          <w:color w:val="231F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Level</w:t>
      </w:r>
      <w:r>
        <w:rPr>
          <w:rFonts w:ascii="Arial" w:hAnsi="Arial" w:cs="Arial" w:eastAsia="Arial"/>
          <w:sz w:val="22"/>
          <w:szCs w:val="22"/>
          <w:color w:val="231F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231F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DFD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80" w:bottom="920" w:left="1340" w:right="1360"/>
          <w:pgSz w:w="12240" w:h="15840"/>
        </w:sectPr>
      </w:pPr>
      <w:rPr/>
    </w:p>
    <w:p>
      <w:pPr>
        <w:spacing w:before="58" w:after="0" w:line="240" w:lineRule="auto"/>
        <w:ind w:left="100" w:right="-20"/>
        <w:jc w:val="left"/>
        <w:tabs>
          <w:tab w:pos="100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5.1.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Data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Base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Ma</w:t>
      </w:r>
      <w:r>
        <w:rPr>
          <w:rFonts w:ascii="Arial" w:hAnsi="Arial" w:cs="Arial" w:eastAsia="Arial"/>
          <w:sz w:val="32"/>
          <w:szCs w:val="32"/>
          <w:color w:val="231F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32"/>
          <w:szCs w:val="32"/>
          <w:color w:val="231F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geme</w:t>
      </w:r>
      <w:r>
        <w:rPr>
          <w:rFonts w:ascii="Arial" w:hAnsi="Arial" w:cs="Arial" w:eastAsia="Arial"/>
          <w:sz w:val="32"/>
          <w:szCs w:val="32"/>
          <w:color w:val="231F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System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(DBMS)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Files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95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bedded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commercial-o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-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the-shelf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(COTS)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others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different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things.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ollowing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rvers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their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own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anag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capabilities: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Issue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tracking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continuous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rver,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Hudson,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Jenkins,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boo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their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own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repository.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boo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JBDC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driver,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hook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SQL.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Artifact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ositories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hybrid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proach,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ultiple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ways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Java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connectivity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(JD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C).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Mongo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necessary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storage,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configuration,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bandwidth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large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textual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sources,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mplete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atized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enclature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Medicine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(SNOMED)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release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atized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enclature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Medicine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Clinic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[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NOMED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CT]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relea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biannually,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release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~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1.3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GB,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compressible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~200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MB).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6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100" w:right="111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capability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update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due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Every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object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STAMP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versioning,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alized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tables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logical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design.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DBMS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subsche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records,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sets,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tables,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stora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sizes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relatio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ship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records.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methods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indexed,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q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uentially,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random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access.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size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inclu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overheard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resulting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thods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2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-5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transactions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follows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820" w:right="55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author,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hour,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hich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every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nutes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run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11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need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discussed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more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deter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ined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(TBD).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00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5.2.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Data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-6"/>
          <w:w w:val="100"/>
          <w:b/>
          <w:bCs/>
        </w:rPr>
        <w:t>V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iew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367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distributed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bedded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SaaS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through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architecture.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Many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their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own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eight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their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lationships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80" w:bottom="920" w:left="1340" w:right="1380"/>
          <w:pgSz w:w="12240" w:h="15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798" w:lineRule="exact"/>
        <w:ind w:left="1730" w:right="-183"/>
        <w:jc w:val="left"/>
        <w:rPr>
          <w:rFonts w:ascii="Arial" w:hAnsi="Arial" w:cs="Arial" w:eastAsia="Arial"/>
          <w:sz w:val="18"/>
          <w:szCs w:val="18"/>
        </w:rPr>
      </w:pPr>
      <w:rPr/>
      <w:r>
        <w:rPr/>
        <w:pict>
          <v:shape style="position:absolute;margin-left:270pt;margin-top:-74.445557pt;width:188pt;height:167pt;mso-position-horizontal-relative:page;mso-position-vertical-relative:paragraph;z-index:-10730" type="#_x0000_t75">
            <v:imagedata r:id="rId70" o:title=""/>
          </v:shape>
        </w:pict>
      </w:r>
      <w:r>
        <w:rPr>
          <w:rFonts w:ascii="Arial" w:hAnsi="Arial" w:cs="Arial" w:eastAsia="Arial"/>
          <w:sz w:val="18"/>
          <w:szCs w:val="18"/>
          <w:color w:val="312833"/>
          <w:spacing w:val="0"/>
          <w:w w:val="111"/>
          <w:position w:val="-20"/>
        </w:rPr>
        <w:t>T</w:t>
      </w:r>
      <w:r>
        <w:rPr>
          <w:rFonts w:ascii="Arial" w:hAnsi="Arial" w:cs="Arial" w:eastAsia="Arial"/>
          <w:sz w:val="18"/>
          <w:szCs w:val="18"/>
          <w:color w:val="312833"/>
          <w:spacing w:val="-14"/>
          <w:w w:val="111"/>
          <w:position w:val="-20"/>
        </w:rPr>
        <w:t>e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11"/>
          <w:position w:val="-20"/>
        </w:rPr>
        <w:t>r</w:t>
      </w:r>
      <w:r>
        <w:rPr>
          <w:rFonts w:ascii="Arial" w:hAnsi="Arial" w:cs="Arial" w:eastAsia="Arial"/>
          <w:sz w:val="18"/>
          <w:szCs w:val="18"/>
          <w:color w:val="463D4D"/>
          <w:spacing w:val="13"/>
          <w:w w:val="111"/>
          <w:position w:val="-20"/>
        </w:rPr>
        <w:t>m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11"/>
          <w:position w:val="-20"/>
        </w:rPr>
        <w:t>i</w:t>
      </w:r>
      <w:r>
        <w:rPr>
          <w:rFonts w:ascii="Arial" w:hAnsi="Arial" w:cs="Arial" w:eastAsia="Arial"/>
          <w:sz w:val="18"/>
          <w:szCs w:val="18"/>
          <w:color w:val="463D4D"/>
          <w:spacing w:val="-14"/>
          <w:w w:val="111"/>
          <w:position w:val="-20"/>
        </w:rPr>
        <w:t>n</w:t>
      </w:r>
      <w:r>
        <w:rPr>
          <w:rFonts w:ascii="Arial" w:hAnsi="Arial" w:cs="Arial" w:eastAsia="Arial"/>
          <w:sz w:val="18"/>
          <w:szCs w:val="18"/>
          <w:color w:val="312833"/>
          <w:spacing w:val="-11"/>
          <w:w w:val="111"/>
          <w:position w:val="-20"/>
        </w:rPr>
        <w:t>o</w:t>
      </w:r>
      <w:r>
        <w:rPr>
          <w:rFonts w:ascii="Arial" w:hAnsi="Arial" w:cs="Arial" w:eastAsia="Arial"/>
          <w:sz w:val="18"/>
          <w:szCs w:val="18"/>
          <w:color w:val="463D4D"/>
          <w:spacing w:val="-6"/>
          <w:w w:val="111"/>
          <w:position w:val="-20"/>
        </w:rPr>
        <w:t>l</w:t>
      </w:r>
      <w:r>
        <w:rPr>
          <w:rFonts w:ascii="Arial" w:hAnsi="Arial" w:cs="Arial" w:eastAsia="Arial"/>
          <w:sz w:val="18"/>
          <w:szCs w:val="18"/>
          <w:color w:val="312833"/>
          <w:spacing w:val="-16"/>
          <w:w w:val="111"/>
          <w:position w:val="-20"/>
        </w:rPr>
        <w:t>o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11"/>
          <w:position w:val="-20"/>
        </w:rPr>
        <w:t>gy</w:t>
      </w:r>
      <w:r>
        <w:rPr>
          <w:rFonts w:ascii="Arial" w:hAnsi="Arial" w:cs="Arial" w:eastAsia="Arial"/>
          <w:sz w:val="18"/>
          <w:szCs w:val="18"/>
          <w:color w:val="463D4D"/>
          <w:spacing w:val="-16"/>
          <w:w w:val="111"/>
          <w:position w:val="-20"/>
        </w:rPr>
        <w:t> </w:t>
      </w:r>
      <w:r>
        <w:rPr>
          <w:rFonts w:ascii="Arial" w:hAnsi="Arial" w:cs="Arial" w:eastAsia="Arial"/>
          <w:sz w:val="18"/>
          <w:szCs w:val="18"/>
          <w:color w:val="312833"/>
          <w:spacing w:val="-154"/>
          <w:w w:val="110"/>
          <w:position w:val="-20"/>
        </w:rPr>
        <w:t>D</w:t>
      </w:r>
      <w:r>
        <w:rPr>
          <w:rFonts w:ascii="Arial" w:hAnsi="Arial" w:cs="Arial" w:eastAsia="Arial"/>
          <w:sz w:val="95"/>
          <w:szCs w:val="95"/>
          <w:color w:val="312833"/>
          <w:spacing w:val="-204"/>
          <w:w w:val="144"/>
          <w:position w:val="-25"/>
        </w:rPr>
        <w:t>"</w:t>
      </w:r>
      <w:r>
        <w:rPr>
          <w:rFonts w:ascii="Arial" w:hAnsi="Arial" w:cs="Arial" w:eastAsia="Arial"/>
          <w:sz w:val="18"/>
          <w:szCs w:val="18"/>
          <w:color w:val="312833"/>
          <w:spacing w:val="0"/>
          <w:w w:val="109"/>
          <w:position w:val="-20"/>
        </w:rPr>
        <w:t>B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798" w:lineRule="exact"/>
        <w:ind w:right="-183"/>
        <w:jc w:val="left"/>
        <w:rPr>
          <w:rFonts w:ascii="Arial" w:hAnsi="Arial" w:cs="Arial" w:eastAsia="Arial"/>
          <w:sz w:val="19"/>
          <w:szCs w:val="19"/>
        </w:rPr>
      </w:pPr>
      <w:rPr/>
      <w:r>
        <w:rPr>
          <w:rFonts w:ascii="Arial" w:hAnsi="Arial" w:cs="Arial" w:eastAsia="Arial"/>
          <w:sz w:val="95"/>
          <w:szCs w:val="95"/>
          <w:color w:val="312833"/>
          <w:spacing w:val="-80"/>
          <w:w w:val="144"/>
          <w:position w:val="-25"/>
        </w:rPr>
        <w:t>'</w:t>
      </w:r>
      <w:r>
        <w:rPr>
          <w:rFonts w:ascii="Arial" w:hAnsi="Arial" w:cs="Arial" w:eastAsia="Arial"/>
          <w:sz w:val="19"/>
          <w:szCs w:val="19"/>
          <w:color w:val="463D4D"/>
          <w:spacing w:val="0"/>
          <w:w w:val="66"/>
          <w:i/>
          <w:position w:val="-20"/>
        </w:rPr>
        <w:t>'</w:t>
      </w:r>
      <w:r>
        <w:rPr>
          <w:rFonts w:ascii="Arial" w:hAnsi="Arial" w:cs="Arial" w:eastAsia="Arial"/>
          <w:sz w:val="19"/>
          <w:szCs w:val="19"/>
          <w:color w:val="463D4D"/>
          <w:spacing w:val="-18"/>
          <w:w w:val="100"/>
          <w:i/>
          <w:position w:val="-20"/>
        </w:rPr>
        <w:t> </w:t>
      </w:r>
      <w:r>
        <w:rPr>
          <w:rFonts w:ascii="Arial" w:hAnsi="Arial" w:cs="Arial" w:eastAsia="Arial"/>
          <w:sz w:val="19"/>
          <w:szCs w:val="19"/>
          <w:color w:val="463D4D"/>
          <w:spacing w:val="0"/>
          <w:w w:val="66"/>
          <w:i/>
          <w:position w:val="-20"/>
        </w:rPr>
        <w:t>'Oc:Jllc</w:t>
      </w:r>
      <w:r>
        <w:rPr>
          <w:rFonts w:ascii="Arial" w:hAnsi="Arial" w:cs="Arial" w:eastAsia="Arial"/>
          <w:sz w:val="19"/>
          <w:szCs w:val="19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-34" w:right="3706"/>
        <w:jc w:val="center"/>
        <w:rPr>
          <w:rFonts w:ascii="Arial" w:hAnsi="Arial" w:cs="Arial" w:eastAsia="Arial"/>
          <w:sz w:val="18"/>
          <w:szCs w:val="18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97pt;margin-top:-37.806793pt;width:38.455742pt;height:43.5pt;mso-position-horizontal-relative:page;mso-position-vertical-relative:paragraph;z-index:-10729" type="#_x0000_t202" filled="f" stroked="f">
            <v:textbox inset="0,0,0,0">
              <w:txbxContent>
                <w:p>
                  <w:pPr>
                    <w:spacing w:before="0" w:after="0" w:line="870" w:lineRule="exact"/>
                    <w:ind w:right="-170"/>
                    <w:jc w:val="left"/>
                    <w:rPr>
                      <w:rFonts w:ascii="Arial" w:hAnsi="Arial" w:cs="Arial" w:eastAsia="Arial"/>
                      <w:sz w:val="87"/>
                      <w:szCs w:val="87"/>
                    </w:rPr>
                  </w:pPr>
                  <w:rPr/>
                  <w:r>
                    <w:rPr>
                      <w:rFonts w:ascii="Arial" w:hAnsi="Arial" w:cs="Arial" w:eastAsia="Arial"/>
                      <w:sz w:val="87"/>
                      <w:szCs w:val="87"/>
                      <w:color w:val="312833"/>
                      <w:spacing w:val="0"/>
                      <w:w w:val="159"/>
                      <w:position w:val="-1"/>
                    </w:rPr>
                    <w:t>8</w:t>
                  </w:r>
                  <w:r>
                    <w:rPr>
                      <w:rFonts w:ascii="Arial" w:hAnsi="Arial" w:cs="Arial" w:eastAsia="Arial"/>
                      <w:sz w:val="87"/>
                      <w:szCs w:val="87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09.5pt;margin-top:12.632454pt;width:5.49450pt;height:30pt;mso-position-horizontal-relative:page;mso-position-vertical-relative:paragraph;z-index:-10728" type="#_x0000_t202" filled="f" stroked="f">
            <v:textbox inset="0,0,0,0">
              <w:txbxContent>
                <w:p>
                  <w:pPr>
                    <w:spacing w:before="0" w:after="0" w:line="600" w:lineRule="exact"/>
                    <w:ind w:right="-130"/>
                    <w:jc w:val="left"/>
                    <w:rPr>
                      <w:rFonts w:ascii="Arial" w:hAnsi="Arial" w:cs="Arial" w:eastAsia="Arial"/>
                      <w:sz w:val="60"/>
                      <w:szCs w:val="60"/>
                    </w:rPr>
                  </w:pPr>
                  <w:rPr/>
                  <w:r>
                    <w:rPr>
                      <w:rFonts w:ascii="Arial" w:hAnsi="Arial" w:cs="Arial" w:eastAsia="Arial"/>
                      <w:sz w:val="60"/>
                      <w:szCs w:val="60"/>
                      <w:color w:val="312833"/>
                      <w:spacing w:val="0"/>
                      <w:w w:val="55"/>
                      <w:b/>
                      <w:bCs/>
                      <w:position w:val="-1"/>
                    </w:rPr>
                    <w:t>t</w:t>
                  </w:r>
                  <w:r>
                    <w:rPr>
                      <w:rFonts w:ascii="Arial" w:hAnsi="Arial" w:cs="Arial" w:eastAsia="Arial"/>
                      <w:sz w:val="60"/>
                      <w:szCs w:val="60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00"/>
        </w:rPr>
        <w:t>Workf</w:t>
      </w:r>
      <w:r>
        <w:rPr>
          <w:rFonts w:ascii="Arial" w:hAnsi="Arial" w:cs="Arial" w:eastAsia="Arial"/>
          <w:sz w:val="18"/>
          <w:szCs w:val="18"/>
          <w:color w:val="463D4D"/>
          <w:spacing w:val="-11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312833"/>
          <w:spacing w:val="-9"/>
          <w:w w:val="100"/>
        </w:rPr>
        <w:t>o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00"/>
        </w:rPr>
        <w:t>w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463D4D"/>
          <w:spacing w:val="6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09"/>
        </w:rPr>
        <w:t>Artif</w:t>
      </w:r>
      <w:r>
        <w:rPr>
          <w:rFonts w:ascii="Arial" w:hAnsi="Arial" w:cs="Arial" w:eastAsia="Arial"/>
          <w:sz w:val="18"/>
          <w:szCs w:val="18"/>
          <w:color w:val="463D4D"/>
          <w:spacing w:val="-8"/>
          <w:w w:val="109"/>
        </w:rPr>
        <w:t>a</w:t>
      </w:r>
      <w:r>
        <w:rPr>
          <w:rFonts w:ascii="Arial" w:hAnsi="Arial" w:cs="Arial" w:eastAsia="Arial"/>
          <w:sz w:val="18"/>
          <w:szCs w:val="18"/>
          <w:color w:val="312833"/>
          <w:spacing w:val="-17"/>
          <w:w w:val="109"/>
        </w:rPr>
        <w:t>c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09"/>
        </w:rPr>
        <w:t>t</w:t>
      </w:r>
      <w:r>
        <w:rPr>
          <w:rFonts w:ascii="Arial" w:hAnsi="Arial" w:cs="Arial" w:eastAsia="Arial"/>
          <w:sz w:val="18"/>
          <w:szCs w:val="18"/>
          <w:color w:val="463D4D"/>
          <w:spacing w:val="-8"/>
          <w:w w:val="109"/>
        </w:rPr>
        <w:t> </w:t>
      </w:r>
      <w:r>
        <w:rPr>
          <w:rFonts w:ascii="Arial" w:hAnsi="Arial" w:cs="Arial" w:eastAsia="Arial"/>
          <w:sz w:val="18"/>
          <w:szCs w:val="18"/>
          <w:color w:val="312833"/>
          <w:spacing w:val="0"/>
          <w:w w:val="109"/>
        </w:rPr>
        <w:t>DB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2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9" w:lineRule="auto"/>
        <w:ind w:left="790" w:right="4529"/>
        <w:jc w:val="both"/>
        <w:rPr>
          <w:rFonts w:ascii="Arial" w:hAnsi="Arial" w:cs="Arial" w:eastAsia="Arial"/>
          <w:sz w:val="11"/>
          <w:szCs w:val="11"/>
        </w:rPr>
      </w:pPr>
      <w:rPr/>
      <w:r>
        <w:rPr>
          <w:rFonts w:ascii="Arial" w:hAnsi="Arial" w:cs="Arial" w:eastAsia="Arial"/>
          <w:sz w:val="11"/>
          <w:szCs w:val="11"/>
          <w:color w:val="463D4D"/>
          <w:spacing w:val="0"/>
          <w:w w:val="178"/>
        </w:rPr>
        <w:t>Ill</w:t>
      </w:r>
      <w:r>
        <w:rPr>
          <w:rFonts w:ascii="Arial" w:hAnsi="Arial" w:cs="Arial" w:eastAsia="Arial"/>
          <w:sz w:val="11"/>
          <w:szCs w:val="11"/>
          <w:color w:val="463D4D"/>
          <w:spacing w:val="0"/>
          <w:w w:val="178"/>
        </w:rPr>
        <w:t> </w:t>
      </w:r>
      <w:r>
        <w:rPr>
          <w:rFonts w:ascii="Times New Roman" w:hAnsi="Times New Roman" w:cs="Times New Roman" w:eastAsia="Times New Roman"/>
          <w:sz w:val="10"/>
          <w:szCs w:val="10"/>
          <w:color w:val="463D4D"/>
          <w:spacing w:val="0"/>
          <w:w w:val="112"/>
        </w:rPr>
        <w:t>Q)</w:t>
      </w:r>
      <w:r>
        <w:rPr>
          <w:rFonts w:ascii="Times New Roman" w:hAnsi="Times New Roman" w:cs="Times New Roman" w:eastAsia="Times New Roman"/>
          <w:sz w:val="10"/>
          <w:szCs w:val="10"/>
          <w:color w:val="463D4D"/>
          <w:spacing w:val="0"/>
          <w:w w:val="112"/>
        </w:rPr>
        <w:t> </w:t>
      </w:r>
      <w:r>
        <w:rPr>
          <w:rFonts w:ascii="Arial" w:hAnsi="Arial" w:cs="Arial" w:eastAsia="Arial"/>
          <w:sz w:val="11"/>
          <w:szCs w:val="11"/>
          <w:color w:val="463D4D"/>
          <w:spacing w:val="0"/>
          <w:w w:val="178"/>
        </w:rPr>
        <w:t>Ill</w:t>
      </w:r>
      <w:r>
        <w:rPr>
          <w:rFonts w:ascii="Arial" w:hAnsi="Arial" w:cs="Arial" w:eastAsia="Arial"/>
          <w:sz w:val="11"/>
          <w:szCs w:val="11"/>
          <w:color w:val="000000"/>
          <w:spacing w:val="0"/>
          <w:w w:val="100"/>
        </w:rPr>
      </w:r>
    </w:p>
    <w:p>
      <w:pPr>
        <w:spacing w:before="0" w:after="0" w:line="136" w:lineRule="exact"/>
        <w:ind w:left="760" w:right="4544"/>
        <w:jc w:val="both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312833"/>
          <w:spacing w:val="0"/>
          <w:w w:val="52"/>
          <w:position w:val="1"/>
        </w:rPr>
        <w:t>::::&gt;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  <w:position w:val="0"/>
        </w:rPr>
      </w:r>
    </w:p>
    <w:p>
      <w:pPr>
        <w:jc w:val="both"/>
        <w:spacing w:after="0"/>
        <w:sectPr>
          <w:pgMar w:footer="728" w:header="0" w:top="1300" w:bottom="920" w:left="1340" w:right="1340"/>
          <w:footerReference w:type="default" r:id="rId69"/>
          <w:pgSz w:w="12240" w:h="15840"/>
          <w:cols w:num="3" w:equalWidth="0">
            <w:col w:w="3090" w:space="213"/>
            <w:col w:w="582" w:space="174"/>
            <w:col w:w="5501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right="487"/>
        <w:jc w:val="right"/>
        <w:rPr>
          <w:rFonts w:ascii="Arial" w:hAnsi="Arial" w:cs="Arial" w:eastAsia="Arial"/>
          <w:sz w:val="11"/>
          <w:szCs w:val="1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88pt;margin-top:-.532202pt;width:1.863775pt;height:19.5pt;mso-position-horizontal-relative:page;mso-position-vertical-relative:paragraph;z-index:-10727" type="#_x0000_t202" filled="f" stroked="f">
            <v:textbox inset="0,0,0,0">
              <w:txbxContent>
                <w:p>
                  <w:pPr>
                    <w:spacing w:before="0" w:after="0" w:line="390" w:lineRule="exact"/>
                    <w:ind w:right="-99"/>
                    <w:jc w:val="left"/>
                    <w:rPr>
                      <w:rFonts w:ascii="Times New Roman" w:hAnsi="Times New Roman" w:cs="Times New Roman" w:eastAsia="Times New Roman"/>
                      <w:sz w:val="39"/>
                      <w:szCs w:val="39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39"/>
                      <w:szCs w:val="39"/>
                      <w:color w:val="463D4D"/>
                      <w:spacing w:val="-136"/>
                      <w:w w:val="101"/>
                    </w:rPr>
                    <w:t>e</w:t>
                  </w:r>
                  <w:r>
                    <w:rPr>
                      <w:rFonts w:ascii="Times New Roman" w:hAnsi="Times New Roman" w:cs="Times New Roman" w:eastAsia="Times New Roman"/>
                      <w:sz w:val="39"/>
                      <w:szCs w:val="39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89.5pt;margin-top:-24.383614pt;width:5.992335pt;height:30.5pt;mso-position-horizontal-relative:page;mso-position-vertical-relative:paragraph;z-index:-10726" type="#_x0000_t202" filled="f" stroked="f">
            <v:textbox inset="0,0,0,0">
              <w:txbxContent>
                <w:p>
                  <w:pPr>
                    <w:spacing w:before="0" w:after="0" w:line="610" w:lineRule="exact"/>
                    <w:ind w:right="-131"/>
                    <w:jc w:val="left"/>
                    <w:rPr>
                      <w:rFonts w:ascii="Times New Roman" w:hAnsi="Times New Roman" w:cs="Times New Roman" w:eastAsia="Times New Roman"/>
                      <w:sz w:val="61"/>
                      <w:szCs w:val="61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61"/>
                      <w:szCs w:val="61"/>
                      <w:color w:val="312833"/>
                      <w:spacing w:val="0"/>
                      <w:w w:val="59"/>
                      <w:b/>
                      <w:bCs/>
                    </w:rPr>
                    <w:t>t</w:t>
                  </w:r>
                  <w:r>
                    <w:rPr>
                      <w:rFonts w:ascii="Times New Roman" w:hAnsi="Times New Roman" w:cs="Times New Roman" w:eastAsia="Times New Roman"/>
                      <w:sz w:val="61"/>
                      <w:szCs w:val="61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1"/>
          <w:szCs w:val="11"/>
          <w:color w:val="463D4D"/>
          <w:spacing w:val="0"/>
          <w:w w:val="178"/>
        </w:rPr>
        <w:t>Ill</w:t>
      </w:r>
      <w:r>
        <w:rPr>
          <w:rFonts w:ascii="Arial" w:hAnsi="Arial" w:cs="Arial" w:eastAsia="Arial"/>
          <w:sz w:val="11"/>
          <w:szCs w:val="11"/>
          <w:color w:val="000000"/>
          <w:spacing w:val="0"/>
          <w:w w:val="100"/>
        </w:rPr>
      </w:r>
    </w:p>
    <w:p>
      <w:pPr>
        <w:spacing w:before="56" w:after="0" w:line="344" w:lineRule="exact"/>
        <w:ind w:right="492"/>
        <w:jc w:val="right"/>
        <w:rPr>
          <w:rFonts w:ascii="Times New Roman" w:hAnsi="Times New Roman" w:cs="Times New Roman" w:eastAsia="Times New Roman"/>
          <w:sz w:val="30"/>
          <w:szCs w:val="30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90pt;margin-top:17.573526pt;width:6.435pt;height:6.5pt;mso-position-horizontal-relative:page;mso-position-vertical-relative:paragraph;z-index:-10725" type="#_x0000_t202" filled="f" stroked="f">
            <v:textbox inset="0,0,0,0">
              <w:txbxContent>
                <w:p>
                  <w:pPr>
                    <w:spacing w:before="0" w:after="0" w:line="130" w:lineRule="exact"/>
                    <w:ind w:right="-59"/>
                    <w:jc w:val="left"/>
                    <w:rPr>
                      <w:rFonts w:ascii="Times New Roman" w:hAnsi="Times New Roman" w:cs="Times New Roman" w:eastAsia="Times New Roman"/>
                      <w:sz w:val="13"/>
                      <w:szCs w:val="13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3"/>
                      <w:szCs w:val="13"/>
                      <w:color w:val="463D4D"/>
                      <w:spacing w:val="0"/>
                      <w:w w:val="198"/>
                    </w:rPr>
                    <w:t>0</w:t>
                  </w:r>
                  <w:r>
                    <w:rPr>
                      <w:rFonts w:ascii="Times New Roman" w:hAnsi="Times New Roman" w:cs="Times New Roman" w:eastAsia="Times New Roman"/>
                      <w:sz w:val="13"/>
                      <w:szCs w:val="13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30"/>
          <w:szCs w:val="30"/>
          <w:color w:val="463D4D"/>
          <w:spacing w:val="0"/>
          <w:w w:val="76"/>
        </w:rPr>
        <w:t>c:</w:t>
      </w:r>
      <w:r>
        <w:rPr>
          <w:rFonts w:ascii="Times New Roman" w:hAnsi="Times New Roman" w:cs="Times New Roman" w:eastAsia="Times New Roman"/>
          <w:sz w:val="30"/>
          <w:szCs w:val="30"/>
          <w:color w:val="000000"/>
          <w:spacing w:val="0"/>
          <w:w w:val="100"/>
        </w:rPr>
      </w:r>
    </w:p>
    <w:p>
      <w:pPr>
        <w:spacing w:before="0" w:after="0" w:line="878" w:lineRule="exact"/>
        <w:ind w:right="230"/>
        <w:jc w:val="right"/>
        <w:rPr>
          <w:rFonts w:ascii="Arial" w:hAnsi="Arial" w:cs="Arial" w:eastAsia="Arial"/>
          <w:sz w:val="86"/>
          <w:szCs w:val="86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75pt;margin-top:34.565765pt;width:46.250002pt;height:50pt;mso-position-horizontal-relative:page;mso-position-vertical-relative:paragraph;z-index:-10724" type="#_x0000_t202" filled="f" stroked="f">
            <v:textbox inset="0,0,0,0">
              <w:txbxContent>
                <w:p>
                  <w:pPr>
                    <w:spacing w:before="0" w:after="0" w:line="1000" w:lineRule="exact"/>
                    <w:ind w:right="-190"/>
                    <w:jc w:val="left"/>
                    <w:rPr>
                      <w:rFonts w:ascii="Times New Roman" w:hAnsi="Times New Roman" w:cs="Times New Roman" w:eastAsia="Times New Roman"/>
                      <w:sz w:val="100"/>
                      <w:szCs w:val="100"/>
                    </w:rPr>
                  </w:pPr>
                  <w:rPr/>
                  <w:r>
                    <w:rPr>
                      <w:rFonts w:ascii="Times New Roman" w:hAnsi="Times New Roman" w:cs="Times New Roman" w:eastAsia="Times New Roman"/>
                      <w:sz w:val="100"/>
                      <w:szCs w:val="100"/>
                      <w:color w:val="312833"/>
                      <w:spacing w:val="0"/>
                      <w:w w:val="185"/>
                    </w:rPr>
                    <w:t>8</w:t>
                  </w:r>
                  <w:r>
                    <w:rPr>
                      <w:rFonts w:ascii="Times New Roman" w:hAnsi="Times New Roman" w:cs="Times New Roman" w:eastAsia="Times New Roman"/>
                      <w:sz w:val="100"/>
                      <w:szCs w:val="100"/>
                      <w:color w:val="000000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86"/>
          <w:szCs w:val="86"/>
          <w:color w:val="312833"/>
          <w:spacing w:val="0"/>
          <w:w w:val="183"/>
          <w:position w:val="1"/>
        </w:rPr>
        <w:t>I</w:t>
      </w:r>
      <w:r>
        <w:rPr>
          <w:rFonts w:ascii="Arial" w:hAnsi="Arial" w:cs="Arial" w:eastAsia="Arial"/>
          <w:sz w:val="86"/>
          <w:szCs w:val="86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1876" w:right="-54"/>
        <w:jc w:val="center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463D4D"/>
          <w:spacing w:val="-9"/>
          <w:w w:val="114"/>
        </w:rPr>
        <w:t>V</w:t>
      </w:r>
      <w:r>
        <w:rPr>
          <w:rFonts w:ascii="Arial" w:hAnsi="Arial" w:cs="Arial" w:eastAsia="Arial"/>
          <w:sz w:val="18"/>
          <w:szCs w:val="18"/>
          <w:color w:val="312833"/>
          <w:spacing w:val="-13"/>
          <w:w w:val="114"/>
        </w:rPr>
        <w:t>e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14"/>
        </w:rPr>
        <w:t>rs</w:t>
      </w:r>
      <w:r>
        <w:rPr>
          <w:rFonts w:ascii="Arial" w:hAnsi="Arial" w:cs="Arial" w:eastAsia="Arial"/>
          <w:sz w:val="18"/>
          <w:szCs w:val="18"/>
          <w:color w:val="463D4D"/>
          <w:spacing w:val="-28"/>
          <w:w w:val="114"/>
        </w:rPr>
        <w:t>i</w:t>
      </w:r>
      <w:r>
        <w:rPr>
          <w:rFonts w:ascii="Arial" w:hAnsi="Arial" w:cs="Arial" w:eastAsia="Arial"/>
          <w:sz w:val="18"/>
          <w:szCs w:val="18"/>
          <w:color w:val="312833"/>
          <w:spacing w:val="-11"/>
          <w:w w:val="114"/>
        </w:rPr>
        <w:t>o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14"/>
        </w:rPr>
        <w:t>ni</w:t>
      </w:r>
      <w:r>
        <w:rPr>
          <w:rFonts w:ascii="Arial" w:hAnsi="Arial" w:cs="Arial" w:eastAsia="Arial"/>
          <w:sz w:val="18"/>
          <w:szCs w:val="18"/>
          <w:color w:val="463D4D"/>
          <w:spacing w:val="-26"/>
          <w:w w:val="114"/>
        </w:rPr>
        <w:t>n</w:t>
      </w:r>
      <w:r>
        <w:rPr>
          <w:rFonts w:ascii="Arial" w:hAnsi="Arial" w:cs="Arial" w:eastAsia="Arial"/>
          <w:sz w:val="18"/>
          <w:szCs w:val="18"/>
          <w:color w:val="312833"/>
          <w:spacing w:val="0"/>
          <w:w w:val="114"/>
        </w:rPr>
        <w:t>g</w:t>
      </w:r>
      <w:r>
        <w:rPr>
          <w:rFonts w:ascii="Arial" w:hAnsi="Arial" w:cs="Arial" w:eastAsia="Arial"/>
          <w:sz w:val="18"/>
          <w:szCs w:val="18"/>
          <w:color w:val="312833"/>
          <w:spacing w:val="-9"/>
          <w:w w:val="114"/>
        </w:rPr>
        <w:t> </w:t>
      </w:r>
      <w:r>
        <w:rPr>
          <w:rFonts w:ascii="Arial" w:hAnsi="Arial" w:cs="Arial" w:eastAsia="Arial"/>
          <w:sz w:val="18"/>
          <w:szCs w:val="18"/>
          <w:color w:val="463D4D"/>
          <w:spacing w:val="-6"/>
          <w:w w:val="113"/>
        </w:rPr>
        <w:t>D</w:t>
      </w:r>
      <w:r>
        <w:rPr>
          <w:rFonts w:ascii="Arial" w:hAnsi="Arial" w:cs="Arial" w:eastAsia="Arial"/>
          <w:sz w:val="18"/>
          <w:szCs w:val="18"/>
          <w:color w:val="312833"/>
          <w:spacing w:val="0"/>
          <w:w w:val="112"/>
        </w:rPr>
        <w:t>B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0" w:after="0" w:line="245" w:lineRule="exact"/>
        <w:ind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/>
        <w:br w:type="column"/>
      </w:r>
      <w:r>
        <w:rPr>
          <w:rFonts w:ascii="Times New Roman" w:hAnsi="Times New Roman" w:cs="Times New Roman" w:eastAsia="Times New Roman"/>
          <w:sz w:val="24"/>
          <w:szCs w:val="24"/>
          <w:color w:val="463D4D"/>
          <w:spacing w:val="0"/>
          <w:w w:val="106"/>
          <w:i/>
        </w:rPr>
        <w:t>es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644" w:right="63"/>
        <w:jc w:val="center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312833"/>
          <w:spacing w:val="-14"/>
          <w:w w:val="112"/>
        </w:rPr>
        <w:t>B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08"/>
        </w:rPr>
        <w:t>usi</w:t>
      </w:r>
      <w:r>
        <w:rPr>
          <w:rFonts w:ascii="Arial" w:hAnsi="Arial" w:cs="Arial" w:eastAsia="Arial"/>
          <w:sz w:val="18"/>
          <w:szCs w:val="18"/>
          <w:color w:val="463D4D"/>
          <w:spacing w:val="-14"/>
          <w:w w:val="108"/>
        </w:rPr>
        <w:t>n</w:t>
      </w:r>
      <w:r>
        <w:rPr>
          <w:rFonts w:ascii="Arial" w:hAnsi="Arial" w:cs="Arial" w:eastAsia="Arial"/>
          <w:sz w:val="18"/>
          <w:szCs w:val="18"/>
          <w:color w:val="312833"/>
          <w:spacing w:val="-5"/>
          <w:w w:val="116"/>
        </w:rPr>
        <w:t>e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07"/>
        </w:rPr>
        <w:t>ss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23" w:after="0" w:line="192" w:lineRule="exact"/>
        <w:ind w:left="487" w:right="-93"/>
        <w:jc w:val="center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312833"/>
          <w:spacing w:val="-13"/>
          <w:w w:val="111"/>
          <w:position w:val="-1"/>
        </w:rPr>
        <w:t>P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11"/>
          <w:position w:val="-1"/>
        </w:rPr>
        <w:t>ro</w:t>
      </w:r>
      <w:r>
        <w:rPr>
          <w:rFonts w:ascii="Arial" w:hAnsi="Arial" w:cs="Arial" w:eastAsia="Arial"/>
          <w:sz w:val="18"/>
          <w:szCs w:val="18"/>
          <w:color w:val="463D4D"/>
          <w:spacing w:val="-10"/>
          <w:w w:val="111"/>
          <w:position w:val="-1"/>
        </w:rPr>
        <w:t>c</w:t>
      </w:r>
      <w:r>
        <w:rPr>
          <w:rFonts w:ascii="Arial" w:hAnsi="Arial" w:cs="Arial" w:eastAsia="Arial"/>
          <w:sz w:val="18"/>
          <w:szCs w:val="18"/>
          <w:color w:val="312833"/>
          <w:spacing w:val="-6"/>
          <w:w w:val="111"/>
          <w:position w:val="-1"/>
        </w:rPr>
        <w:t>e</w:t>
      </w:r>
      <w:r>
        <w:rPr>
          <w:rFonts w:ascii="Arial" w:hAnsi="Arial" w:cs="Arial" w:eastAsia="Arial"/>
          <w:sz w:val="18"/>
          <w:szCs w:val="18"/>
          <w:color w:val="463D4D"/>
          <w:spacing w:val="-4"/>
          <w:w w:val="111"/>
          <w:position w:val="-1"/>
        </w:rPr>
        <w:t>s</w:t>
      </w:r>
      <w:r>
        <w:rPr>
          <w:rFonts w:ascii="Arial" w:hAnsi="Arial" w:cs="Arial" w:eastAsia="Arial"/>
          <w:sz w:val="18"/>
          <w:szCs w:val="18"/>
          <w:color w:val="312833"/>
          <w:spacing w:val="0"/>
          <w:w w:val="111"/>
          <w:position w:val="-1"/>
        </w:rPr>
        <w:t>s</w:t>
      </w:r>
      <w:r>
        <w:rPr>
          <w:rFonts w:ascii="Arial" w:hAnsi="Arial" w:cs="Arial" w:eastAsia="Arial"/>
          <w:sz w:val="18"/>
          <w:szCs w:val="18"/>
          <w:color w:val="312833"/>
          <w:spacing w:val="-3"/>
          <w:w w:val="111"/>
          <w:position w:val="-1"/>
        </w:rPr>
        <w:t> </w:t>
      </w:r>
      <w:r>
        <w:rPr>
          <w:rFonts w:ascii="Arial" w:hAnsi="Arial" w:cs="Arial" w:eastAsia="Arial"/>
          <w:sz w:val="18"/>
          <w:szCs w:val="18"/>
          <w:color w:val="312833"/>
          <w:spacing w:val="-16"/>
          <w:w w:val="113"/>
          <w:position w:val="-1"/>
        </w:rPr>
        <w:t>D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12"/>
          <w:position w:val="-1"/>
        </w:rPr>
        <w:t>B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0" w:after="0" w:line="548" w:lineRule="exact"/>
        <w:ind w:left="864" w:right="441"/>
        <w:jc w:val="center"/>
        <w:rPr>
          <w:rFonts w:ascii="Times New Roman" w:hAnsi="Times New Roman" w:cs="Times New Roman" w:eastAsia="Times New Roman"/>
          <w:sz w:val="61"/>
          <w:szCs w:val="61"/>
        </w:rPr>
      </w:pPr>
      <w:rPr/>
      <w:r>
        <w:rPr>
          <w:rFonts w:ascii="Times New Roman" w:hAnsi="Times New Roman" w:cs="Times New Roman" w:eastAsia="Times New Roman"/>
          <w:sz w:val="61"/>
          <w:szCs w:val="61"/>
          <w:color w:val="463D4D"/>
          <w:spacing w:val="0"/>
          <w:w w:val="54"/>
          <w:b/>
          <w:bCs/>
          <w:position w:val="-4"/>
        </w:rPr>
        <w:t>t</w:t>
      </w:r>
      <w:r>
        <w:rPr>
          <w:rFonts w:ascii="Times New Roman" w:hAnsi="Times New Roman" w:cs="Times New Roman" w:eastAsia="Times New Roman"/>
          <w:sz w:val="61"/>
          <w:szCs w:val="61"/>
          <w:color w:val="000000"/>
          <w:spacing w:val="0"/>
          <w:w w:val="100"/>
          <w:position w:val="0"/>
        </w:rPr>
      </w:r>
    </w:p>
    <w:p>
      <w:pPr>
        <w:spacing w:before="0" w:after="0" w:line="132" w:lineRule="exact"/>
        <w:ind w:left="851" w:right="439"/>
        <w:jc w:val="center"/>
        <w:rPr>
          <w:rFonts w:ascii="Arial" w:hAnsi="Arial" w:cs="Arial" w:eastAsia="Arial"/>
          <w:sz w:val="11"/>
          <w:szCs w:val="11"/>
        </w:rPr>
      </w:pPr>
      <w:rPr/>
      <w:r>
        <w:rPr>
          <w:rFonts w:ascii="Arial" w:hAnsi="Arial" w:cs="Arial" w:eastAsia="Arial"/>
          <w:sz w:val="11"/>
          <w:szCs w:val="11"/>
          <w:color w:val="463D4D"/>
          <w:spacing w:val="-55"/>
          <w:w w:val="178"/>
          <w:position w:val="8"/>
        </w:rPr>
        <w:t>I</w:t>
      </w:r>
      <w:r>
        <w:rPr>
          <w:rFonts w:ascii="Times New Roman" w:hAnsi="Times New Roman" w:cs="Times New Roman" w:eastAsia="Times New Roman"/>
          <w:sz w:val="17"/>
          <w:szCs w:val="17"/>
          <w:color w:val="463D4D"/>
          <w:spacing w:val="-21"/>
          <w:w w:val="171"/>
          <w:position w:val="-1"/>
        </w:rPr>
        <w:t>c</w:t>
      </w:r>
      <w:r>
        <w:rPr>
          <w:rFonts w:ascii="Arial" w:hAnsi="Arial" w:cs="Arial" w:eastAsia="Arial"/>
          <w:sz w:val="11"/>
          <w:szCs w:val="11"/>
          <w:color w:val="463D4D"/>
          <w:spacing w:val="0"/>
          <w:w w:val="179"/>
          <w:position w:val="8"/>
        </w:rPr>
        <w:t>ll</w:t>
      </w:r>
      <w:r>
        <w:rPr>
          <w:rFonts w:ascii="Arial" w:hAnsi="Arial" w:cs="Arial" w:eastAsia="Arial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0" w:after="0" w:line="191" w:lineRule="exact"/>
        <w:ind w:left="854" w:right="487"/>
        <w:jc w:val="center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463D4D"/>
          <w:spacing w:val="0"/>
          <w:w w:val="192"/>
          <w:position w:val="1"/>
        </w:rPr>
        <w:t>-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0" w:after="0" w:line="167" w:lineRule="exact"/>
        <w:ind w:left="865" w:right="465"/>
        <w:jc w:val="center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color w:val="463D4D"/>
          <w:spacing w:val="0"/>
          <w:w w:val="66"/>
          <w:position w:val="-3"/>
        </w:rPr>
        <w:t>Cii</w:t>
      </w:r>
      <w:r>
        <w:rPr>
          <w:rFonts w:ascii="Times New Roman" w:hAnsi="Times New Roman" w:cs="Times New Roman" w:eastAsia="Times New Roman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0" w:after="0" w:line="120" w:lineRule="exact"/>
        <w:ind w:left="897" w:right="455"/>
        <w:jc w:val="center"/>
        <w:rPr>
          <w:rFonts w:ascii="Times New Roman" w:hAnsi="Times New Roman" w:cs="Times New Roman" w:eastAsia="Times New Roman"/>
          <w:sz w:val="17"/>
          <w:szCs w:val="17"/>
        </w:rPr>
      </w:pPr>
      <w:rPr/>
      <w:r>
        <w:rPr>
          <w:rFonts w:ascii="Times New Roman" w:hAnsi="Times New Roman" w:cs="Times New Roman" w:eastAsia="Times New Roman"/>
          <w:sz w:val="17"/>
          <w:szCs w:val="17"/>
          <w:color w:val="463D4D"/>
          <w:spacing w:val="0"/>
          <w:w w:val="171"/>
        </w:rPr>
        <w:t>c</w:t>
      </w:r>
      <w:r>
        <w:rPr>
          <w:rFonts w:ascii="Times New Roman" w:hAnsi="Times New Roman" w:cs="Times New Roman" w:eastAsia="Times New Roman"/>
          <w:sz w:val="17"/>
          <w:szCs w:val="17"/>
          <w:color w:val="000000"/>
          <w:spacing w:val="0"/>
          <w:w w:val="100"/>
        </w:rPr>
      </w:r>
    </w:p>
    <w:p>
      <w:pPr>
        <w:spacing w:before="0" w:after="0" w:line="117" w:lineRule="exact"/>
        <w:ind w:left="900" w:right="458"/>
        <w:jc w:val="center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Times New Roman" w:hAnsi="Times New Roman" w:cs="Times New Roman" w:eastAsia="Times New Roman"/>
          <w:sz w:val="13"/>
          <w:szCs w:val="13"/>
          <w:color w:val="463D4D"/>
          <w:spacing w:val="0"/>
          <w:w w:val="198"/>
        </w:rPr>
        <w:t>0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</w:rPr>
      </w:r>
    </w:p>
    <w:p>
      <w:pPr>
        <w:spacing w:before="0" w:after="0" w:line="1416" w:lineRule="exact"/>
        <w:ind w:left="452" w:right="-130"/>
        <w:jc w:val="center"/>
        <w:rPr>
          <w:rFonts w:ascii="Arial" w:hAnsi="Arial" w:cs="Arial" w:eastAsia="Arial"/>
          <w:sz w:val="144"/>
          <w:szCs w:val="144"/>
        </w:rPr>
      </w:pPr>
      <w:rPr/>
      <w:r>
        <w:rPr>
          <w:rFonts w:ascii="Arial" w:hAnsi="Arial" w:cs="Arial" w:eastAsia="Arial"/>
          <w:sz w:val="144"/>
          <w:szCs w:val="144"/>
          <w:color w:val="312833"/>
          <w:spacing w:val="0"/>
          <w:w w:val="121"/>
          <w:position w:val="-19"/>
        </w:rPr>
        <w:t>8</w:t>
      </w:r>
      <w:r>
        <w:rPr>
          <w:rFonts w:ascii="Arial" w:hAnsi="Arial" w:cs="Arial" w:eastAsia="Arial"/>
          <w:sz w:val="144"/>
          <w:szCs w:val="144"/>
          <w:color w:val="000000"/>
          <w:spacing w:val="0"/>
          <w:w w:val="100"/>
          <w:position w:val="0"/>
        </w:rPr>
      </w:r>
    </w:p>
    <w:p>
      <w:pPr>
        <w:spacing w:before="3" w:after="0" w:line="110" w:lineRule="exact"/>
        <w:jc w:val="left"/>
        <w:rPr>
          <w:sz w:val="11"/>
          <w:szCs w:val="11"/>
        </w:rPr>
      </w:pPr>
      <w:rPr/>
      <w:r>
        <w:rPr/>
        <w:br w:type="column"/>
      </w:r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88.44pt;height:102.51pt;mso-position-horizontal-relative:char;mso-position-vertical-relative:line" type="#_x0000_t75">
            <v:imagedata r:id="rId71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41" w:after="0" w:line="240" w:lineRule="auto"/>
        <w:ind w:left="1020"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312833"/>
          <w:spacing w:val="-7"/>
          <w:w w:val="100"/>
        </w:rPr>
        <w:t>I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00"/>
        </w:rPr>
        <w:t>ss</w:t>
      </w:r>
      <w:r>
        <w:rPr>
          <w:rFonts w:ascii="Arial" w:hAnsi="Arial" w:cs="Arial" w:eastAsia="Arial"/>
          <w:sz w:val="18"/>
          <w:szCs w:val="18"/>
          <w:color w:val="463D4D"/>
          <w:spacing w:val="-14"/>
          <w:w w:val="100"/>
        </w:rPr>
        <w:t>u</w:t>
      </w:r>
      <w:r>
        <w:rPr>
          <w:rFonts w:ascii="Arial" w:hAnsi="Arial" w:cs="Arial" w:eastAsia="Arial"/>
          <w:sz w:val="18"/>
          <w:szCs w:val="18"/>
          <w:color w:val="312833"/>
          <w:spacing w:val="0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312833"/>
          <w:spacing w:val="41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463D4D"/>
          <w:spacing w:val="-6"/>
          <w:w w:val="113"/>
        </w:rPr>
        <w:t>D</w:t>
      </w:r>
      <w:r>
        <w:rPr>
          <w:rFonts w:ascii="Arial" w:hAnsi="Arial" w:cs="Arial" w:eastAsia="Arial"/>
          <w:sz w:val="18"/>
          <w:szCs w:val="18"/>
          <w:color w:val="312833"/>
          <w:spacing w:val="0"/>
          <w:w w:val="112"/>
        </w:rPr>
        <w:t>B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340"/>
          <w:cols w:num="3" w:equalWidth="0">
            <w:col w:w="3109" w:space="741"/>
            <w:col w:w="1567" w:space="363"/>
            <w:col w:w="3780"/>
          </w:cols>
        </w:sectPr>
      </w:pPr>
      <w:rPr/>
    </w:p>
    <w:p>
      <w:pPr>
        <w:spacing w:before="0" w:after="0" w:line="180" w:lineRule="exact"/>
        <w:ind w:left="4056" w:right="3885"/>
        <w:jc w:val="center"/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312833"/>
          <w:spacing w:val="-16"/>
          <w:w w:val="111"/>
        </w:rPr>
        <w:t>B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11"/>
        </w:rPr>
        <w:t>usi</w:t>
      </w:r>
      <w:r>
        <w:rPr>
          <w:rFonts w:ascii="Arial" w:hAnsi="Arial" w:cs="Arial" w:eastAsia="Arial"/>
          <w:sz w:val="18"/>
          <w:szCs w:val="18"/>
          <w:color w:val="463D4D"/>
          <w:spacing w:val="-16"/>
          <w:w w:val="111"/>
        </w:rPr>
        <w:t>n</w:t>
      </w:r>
      <w:r>
        <w:rPr>
          <w:rFonts w:ascii="Arial" w:hAnsi="Arial" w:cs="Arial" w:eastAsia="Arial"/>
          <w:sz w:val="18"/>
          <w:szCs w:val="18"/>
          <w:color w:val="312833"/>
          <w:spacing w:val="0"/>
          <w:w w:val="111"/>
        </w:rPr>
        <w:t>e</w:t>
      </w:r>
      <w:r>
        <w:rPr>
          <w:rFonts w:ascii="Arial" w:hAnsi="Arial" w:cs="Arial" w:eastAsia="Arial"/>
          <w:sz w:val="18"/>
          <w:szCs w:val="18"/>
          <w:color w:val="312833"/>
          <w:spacing w:val="-4"/>
          <w:w w:val="111"/>
        </w:rPr>
        <w:t>s</w:t>
      </w:r>
      <w:r>
        <w:rPr>
          <w:rFonts w:ascii="Arial" w:hAnsi="Arial" w:cs="Arial" w:eastAsia="Arial"/>
          <w:sz w:val="18"/>
          <w:szCs w:val="18"/>
          <w:color w:val="463D4D"/>
          <w:spacing w:val="0"/>
          <w:w w:val="111"/>
        </w:rPr>
        <w:t>s</w:t>
      </w:r>
      <w:r>
        <w:rPr>
          <w:rFonts w:ascii="Arial" w:hAnsi="Arial" w:cs="Arial" w:eastAsia="Arial"/>
          <w:sz w:val="18"/>
          <w:szCs w:val="18"/>
          <w:color w:val="463D4D"/>
          <w:spacing w:val="-15"/>
          <w:w w:val="111"/>
        </w:rPr>
        <w:t> </w:t>
      </w:r>
      <w:r>
        <w:rPr>
          <w:rFonts w:ascii="Arial" w:hAnsi="Arial" w:cs="Arial" w:eastAsia="Arial"/>
          <w:sz w:val="18"/>
          <w:szCs w:val="18"/>
          <w:color w:val="312833"/>
          <w:spacing w:val="-17"/>
          <w:w w:val="115"/>
        </w:rPr>
        <w:t>R</w:t>
      </w:r>
      <w:r>
        <w:rPr>
          <w:rFonts w:ascii="Arial" w:hAnsi="Arial" w:cs="Arial" w:eastAsia="Arial"/>
          <w:sz w:val="18"/>
          <w:szCs w:val="18"/>
          <w:color w:val="463D4D"/>
          <w:spacing w:val="-15"/>
          <w:w w:val="132"/>
        </w:rPr>
        <w:t>u</w:t>
      </w:r>
      <w:r>
        <w:rPr>
          <w:rFonts w:ascii="Arial" w:hAnsi="Arial" w:cs="Arial" w:eastAsia="Arial"/>
          <w:sz w:val="18"/>
          <w:szCs w:val="18"/>
          <w:color w:val="384D72"/>
          <w:spacing w:val="-3"/>
          <w:w w:val="189"/>
        </w:rPr>
        <w:t>l</w:t>
      </w:r>
      <w:r>
        <w:rPr>
          <w:rFonts w:ascii="Arial" w:hAnsi="Arial" w:cs="Arial" w:eastAsia="Arial"/>
          <w:sz w:val="18"/>
          <w:szCs w:val="18"/>
          <w:color w:val="312833"/>
          <w:spacing w:val="0"/>
          <w:w w:val="116"/>
        </w:rPr>
        <w:t>e</w:t>
      </w:r>
      <w:r>
        <w:rPr>
          <w:rFonts w:ascii="Arial" w:hAnsi="Arial" w:cs="Arial" w:eastAsia="Arial"/>
          <w:sz w:val="18"/>
          <w:szCs w:val="18"/>
          <w:color w:val="312833"/>
          <w:spacing w:val="-13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312833"/>
          <w:spacing w:val="0"/>
          <w:w w:val="109"/>
        </w:rPr>
        <w:t>DB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1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3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06" w:lineRule="exact"/>
        <w:ind w:left="110" w:right="-94"/>
        <w:jc w:val="left"/>
        <w:tabs>
          <w:tab w:pos="840" w:val="left"/>
        </w:tabs>
        <w:rPr>
          <w:rFonts w:ascii="Arial" w:hAnsi="Arial" w:cs="Arial" w:eastAsia="Arial"/>
          <w:sz w:val="36"/>
          <w:szCs w:val="36"/>
        </w:rPr>
      </w:pPr>
      <w:rPr/>
      <w:r>
        <w:rPr>
          <w:rFonts w:ascii="Arial" w:hAnsi="Arial" w:cs="Arial" w:eastAsia="Arial"/>
          <w:sz w:val="36"/>
          <w:szCs w:val="36"/>
          <w:color w:val="312833"/>
          <w:spacing w:val="0"/>
          <w:w w:val="100"/>
          <w:b/>
          <w:bCs/>
          <w:position w:val="-1"/>
        </w:rPr>
        <w:t>6.</w:t>
      </w:r>
      <w:r>
        <w:rPr>
          <w:rFonts w:ascii="Arial" w:hAnsi="Arial" w:cs="Arial" w:eastAsia="Arial"/>
          <w:sz w:val="36"/>
          <w:szCs w:val="36"/>
          <w:color w:val="312833"/>
          <w:spacing w:val="-9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36"/>
          <w:szCs w:val="36"/>
          <w:color w:val="312833"/>
          <w:spacing w:val="0"/>
          <w:w w:val="100"/>
          <w:b/>
          <w:bCs/>
          <w:position w:val="-1"/>
        </w:rPr>
        <w:tab/>
      </w:r>
      <w:r>
        <w:rPr>
          <w:rFonts w:ascii="Arial" w:hAnsi="Arial" w:cs="Arial" w:eastAsia="Arial"/>
          <w:sz w:val="36"/>
          <w:szCs w:val="36"/>
          <w:color w:val="312833"/>
          <w:spacing w:val="0"/>
          <w:w w:val="100"/>
          <w:b/>
          <w:bCs/>
          <w:position w:val="-1"/>
        </w:rPr>
        <w:t>Detailed</w:t>
      </w:r>
      <w:r>
        <w:rPr>
          <w:rFonts w:ascii="Arial" w:hAnsi="Arial" w:cs="Arial" w:eastAsia="Arial"/>
          <w:sz w:val="36"/>
          <w:szCs w:val="36"/>
          <w:color w:val="312833"/>
          <w:spacing w:val="-10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36"/>
          <w:szCs w:val="36"/>
          <w:color w:val="312833"/>
          <w:spacing w:val="0"/>
          <w:w w:val="100"/>
          <w:b/>
          <w:bCs/>
          <w:position w:val="-1"/>
        </w:rPr>
        <w:t>Design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  <w:position w:val="0"/>
        </w:rPr>
      </w:r>
    </w:p>
    <w:p>
      <w:pPr>
        <w:spacing w:before="30" w:after="0" w:line="240" w:lineRule="auto"/>
        <w:ind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/>
        <w:br w:type="column"/>
      </w:r>
      <w:r>
        <w:rPr>
          <w:rFonts w:ascii="Arial" w:hAnsi="Arial" w:cs="Arial" w:eastAsia="Arial"/>
          <w:sz w:val="21"/>
          <w:szCs w:val="21"/>
          <w:color w:val="312833"/>
          <w:spacing w:val="0"/>
          <w:w w:val="100"/>
          <w:b/>
          <w:bCs/>
        </w:rPr>
        <w:t>Figur</w:t>
      </w:r>
      <w:r>
        <w:rPr>
          <w:rFonts w:ascii="Arial" w:hAnsi="Arial" w:cs="Arial" w:eastAsia="Arial"/>
          <w:sz w:val="21"/>
          <w:szCs w:val="21"/>
          <w:color w:val="312833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color w:val="312833"/>
          <w:spacing w:val="36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20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2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312833"/>
          <w:spacing w:val="0"/>
          <w:w w:val="100"/>
          <w:b/>
          <w:bCs/>
        </w:rPr>
        <w:t>Data</w:t>
      </w:r>
      <w:r>
        <w:rPr>
          <w:rFonts w:ascii="Arial" w:hAnsi="Arial" w:cs="Arial" w:eastAsia="Arial"/>
          <w:sz w:val="21"/>
          <w:szCs w:val="21"/>
          <w:color w:val="312833"/>
          <w:spacing w:val="21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312833"/>
          <w:spacing w:val="0"/>
          <w:w w:val="104"/>
          <w:b/>
          <w:bCs/>
        </w:rPr>
        <w:t>View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340"/>
          <w:cols w:num="2" w:equalWidth="0">
            <w:col w:w="3555" w:space="155"/>
            <w:col w:w="5850"/>
          </w:cols>
        </w:sectPr>
      </w:pPr>
      <w:rPr/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51" w:lineRule="auto"/>
        <w:ind w:left="100" w:right="359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syst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2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7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24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3"/>
          <w:w w:val="109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9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op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7"/>
          <w:w w:val="108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8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dow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8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dep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3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1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2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5"/>
        </w:rPr>
        <w:t>tec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5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9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e.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syst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7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1"/>
          <w:w w:val="111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9"/>
          <w:w w:val="11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1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11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7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6"/>
          <w:w w:val="11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1"/>
        </w:rPr>
        <w:t>oy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21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ver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4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6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2"/>
          <w:w w:val="105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4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72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C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bu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lim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1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7"/>
        </w:rPr>
        <w:t>ppl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8"/>
          <w:w w:val="10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6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72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C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tinu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3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23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rmi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ogy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2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2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abase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6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72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C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6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7"/>
        </w:rPr>
        <w:t>ni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9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11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Database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6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2"/>
        </w:rPr>
        <w:t>r.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9" w:lineRule="auto"/>
        <w:ind w:left="100" w:right="58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6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cati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6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atf0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38"/>
          <w:w w:val="100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5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6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8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5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mu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2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6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9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11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1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4"/>
        </w:rPr>
        <w:t>En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4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rp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6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ise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5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7"/>
          <w:w w:val="105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5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05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5"/>
        </w:rPr>
        <w:t>ab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5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5"/>
        </w:rPr>
        <w:t>ative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24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1mi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ogy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alize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ate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5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8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ill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7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ili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ze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2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6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es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23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20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hi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ecti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po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g,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ov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2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7"/>
        </w:rPr>
        <w:t>pp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3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ic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9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4"/>
          <w:w w:val="109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98"/>
        </w:rPr>
        <w:t>0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50"/>
          <w:w w:val="98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4"/>
          <w:w w:val="13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5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72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C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87798E"/>
          <w:spacing w:val="-2"/>
          <w:w w:val="109"/>
        </w:rPr>
        <w:t>/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5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ove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12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12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2"/>
        </w:rPr>
        <w:t>f0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56"/>
          <w:w w:val="112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6"/>
          <w:w w:val="112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6"/>
          <w:w w:val="112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12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2"/>
        </w:rPr>
        <w:t>ce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2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20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9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7"/>
        </w:rPr>
        <w:t>pp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3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ic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9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7"/>
          <w:w w:val="11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2"/>
          <w:w w:val="116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1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6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1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8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4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eat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4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4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3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3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87798E"/>
          <w:spacing w:val="-8"/>
          <w:w w:val="108"/>
        </w:rPr>
        <w:t>/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fu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5"/>
        </w:rPr>
        <w:t>cti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9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ty: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40" w:lineRule="auto"/>
        <w:ind w:left="47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develope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J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5"/>
          <w:w w:val="100"/>
        </w:rPr>
        <w:t>2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4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2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4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93"/>
        </w:rPr>
        <w:t>0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40"/>
          <w:w w:val="93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24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47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ope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6"/>
          <w:w w:val="107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"/>
          <w:w w:val="107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dows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7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7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9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1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dent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5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OS.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51" w:lineRule="auto"/>
        <w:ind w:left="820" w:right="111" w:firstLine="-350"/>
        <w:jc w:val="left"/>
        <w:tabs>
          <w:tab w:pos="8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develope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2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6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es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5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XM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cont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3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tr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ur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8"/>
        </w:rPr>
        <w:t>do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8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8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6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3"/>
          <w:w w:val="11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8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8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5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9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5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ri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3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13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et.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7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7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5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4"/>
        </w:rPr>
        <w:t>call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05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726E7C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26E7C"/>
          <w:spacing w:val="-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2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ex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1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5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7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0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40"/>
          <w:w w:val="100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betwee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J2EE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7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3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4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95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6"/>
        </w:rPr>
        <w:t>cli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6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cati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s,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betwe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2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11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2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2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25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J2EE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6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3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3"/>
          <w:w w:val="103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7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7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5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2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7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2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9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pp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3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ows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1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8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3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6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1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04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3"/>
          <w:w w:val="103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0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0"/>
          <w:w w:val="112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06"/>
        </w:rPr>
        <w:t>/H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-13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12833"/>
          <w:spacing w:val="-14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63D4D"/>
          <w:spacing w:val="0"/>
          <w:w w:val="110"/>
        </w:rPr>
        <w:t>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340"/>
        </w:sectPr>
      </w:pPr>
      <w:rPr/>
    </w:p>
    <w:p>
      <w:pPr>
        <w:spacing w:before="74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owsers;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ndows,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Chro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Mozilla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Firefox,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obile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devices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IOS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Android.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820" w:right="55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platform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deploying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rvices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components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heterogeneous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distributed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cross-platfor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oss-language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(XML),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interoperability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among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ponents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diverse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hardware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software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platfor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components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5,000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registered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600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concurrent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Enterprise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scalability.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820" w:right="242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capacity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1.2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TB,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10-15K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rpm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Solid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(SSD),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24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(48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recommended).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nimum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CPU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cores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availa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concurrent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12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CPU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cores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preferred;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Xeon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E5,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3.0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GHZ,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processors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ypical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equivalent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better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perfor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prototypical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would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acceptable.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00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6.1.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Hardware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Detailed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Des</w:t>
      </w:r>
      <w:r>
        <w:rPr>
          <w:rFonts w:ascii="Arial" w:hAnsi="Arial" w:cs="Arial" w:eastAsia="Arial"/>
          <w:sz w:val="32"/>
          <w:szCs w:val="32"/>
          <w:color w:val="231F20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gn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95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hardware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design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icatio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acceptance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(UAT)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two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two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ataba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Q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below,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specificatio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each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nine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achines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shown.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footer="728" w:header="0" w:top="1380" w:bottom="920" w:left="1340" w:right="1340"/>
          <w:footerReference w:type="default" r:id="rId72"/>
          <w:pgSz w:w="12240" w:h="15840"/>
        </w:sectPr>
      </w:pPr>
      <w:rPr/>
    </w:p>
    <w:p>
      <w:pPr>
        <w:spacing w:before="83" w:after="0" w:line="258" w:lineRule="auto"/>
        <w:ind w:left="4080" w:right="644" w:firstLine="-3440"/>
        <w:jc w:val="left"/>
        <w:rPr>
          <w:rFonts w:ascii="Arial" w:hAnsi="Arial" w:cs="Arial" w:eastAsia="Arial"/>
          <w:sz w:val="21"/>
          <w:szCs w:val="2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71pt;margin-top:28.498877pt;width:470.5pt;height:577.5pt;mso-position-horizontal-relative:page;mso-position-vertical-relative:paragraph;z-index:-10723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1260" w:hRule="exact"/>
                    </w:trPr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4"/>
                          </w:rPr>
                          <w:t>Environment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6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308" w:lineRule="auto"/>
                          <w:ind w:left="100" w:right="555" w:firstLine="1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w w:val="114"/>
                          </w:rPr>
                          <w:t>Fu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9"/>
                            <w:w w:val="115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7"/>
                            <w:w w:val="116"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24"/>
                          </w:rPr>
                          <w:t>tio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1"/>
                            <w:w w:val="125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1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1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8"/>
                          </w:rPr>
                          <w:t>Appl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22"/>
                            <w:w w:val="119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7"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4"/>
                            <w:w w:val="117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24"/>
                          </w:rPr>
                          <w:t>tio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1"/>
                            <w:w w:val="125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1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1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3"/>
                          </w:rPr>
                          <w:t>Operatin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3"/>
                          </w:rPr>
                          <w:t>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4"/>
                            <w:w w:val="113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3"/>
                          </w:rPr>
                          <w:t>System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0" w:after="0" w:line="183" w:lineRule="exact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w w:val="107"/>
                            <w:position w:val="1"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w w:val="106"/>
                            <w:position w:val="1"/>
                          </w:rPr>
                          <w:t>OS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w w:val="107"/>
                            <w:position w:val="1"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w w:val="100"/>
                            <w:position w:val="0"/>
                          </w:rPr>
                        </w:r>
                      </w:p>
                    </w:tc>
                    <w:tc>
                      <w:tcPr>
                        <w:tcW w:w="9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13" w:after="0" w:line="280" w:lineRule="exact"/>
                          <w:jc w:val="left"/>
                          <w:rPr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sz w:val="28"/>
                            <w:szCs w:val="28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3"/>
                            <w:w w:val="113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4"/>
                            <w:w w:val="11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6"/>
                          </w:rPr>
                          <w:t>ta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0"/>
                          </w:rPr>
                          <w:t>Center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8"/>
                          </w:rPr>
                          <w:t>vCPUs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8"/>
                          </w:rPr>
                          <w:t>vCOREs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7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7" w:after="0" w:line="190" w:lineRule="exact"/>
                          <w:jc w:val="left"/>
                          <w:rPr>
                            <w:sz w:val="19"/>
                            <w:szCs w:val="19"/>
                          </w:rPr>
                        </w:pPr>
                        <w:rPr/>
                        <w:r>
                          <w:rPr>
                            <w:sz w:val="19"/>
                            <w:szCs w:val="19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31F21"/>
                            <w:spacing w:val="0"/>
                            <w:w w:val="100"/>
                          </w:rPr>
                          <w:t>RAM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19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3"/>
                            <w:w w:val="121"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6"/>
                          </w:rPr>
                          <w:t>GB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7"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15" w:after="0" w:line="280" w:lineRule="exact"/>
                          <w:jc w:val="left"/>
                          <w:rPr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sz w:val="28"/>
                            <w:szCs w:val="28"/>
                          </w:rPr>
                        </w:r>
                      </w:p>
                      <w:p>
                        <w:pPr>
                          <w:spacing w:before="0" w:after="0" w:line="320" w:lineRule="atLeast"/>
                          <w:ind w:left="110" w:right="111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0"/>
                          </w:rPr>
                          <w:t>Disk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5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3"/>
                            <w:w w:val="105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1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1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9"/>
                          </w:rPr>
                          <w:t>Data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0" w:after="0" w:line="240" w:lineRule="exact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w w:val="109"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w w:val="108"/>
                          </w:rPr>
                          <w:t>GB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w w:val="109"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010" w:hRule="exact"/>
                    </w:trPr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8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SQA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1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6"/>
                          </w:rPr>
                          <w:t>Test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1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4"/>
                          </w:rPr>
                          <w:t>Server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6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6"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5"/>
                          </w:rPr>
                          <w:t>UAT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6"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w w:val="100"/>
                          </w:rPr>
                        </w:r>
                      </w:p>
                    </w:tc>
                    <w:tc>
                      <w:tcPr>
                        <w:tcW w:w="26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0"/>
                            <w:w w:val="100"/>
                          </w:rPr>
                          <w:t>VMW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-5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3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12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2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atf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4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8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58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w w:val="106"/>
                          </w:rPr>
                          <w:t>We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07"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11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6"/>
                          </w:rPr>
                          <w:t>ogic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7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0.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3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13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1"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8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8"/>
                            <w:w w:val="100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1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6.2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3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lTC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7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16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220" w:lineRule="exact"/>
                          <w:jc w:val="left"/>
                          <w:rPr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sz w:val="22"/>
                            <w:szCs w:val="22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5"/>
                          </w:rPr>
                          <w:t>100/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68" w:after="0" w:line="240" w:lineRule="auto"/>
                          <w:ind w:left="9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400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010" w:hRule="exact"/>
                    </w:trPr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8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SQA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1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6"/>
                          </w:rPr>
                          <w:t>Test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1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4"/>
                          </w:rPr>
                          <w:t>Server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6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6"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5"/>
                          </w:rPr>
                          <w:t>UAT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6"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w w:val="100"/>
                          </w:rPr>
                        </w:r>
                      </w:p>
                    </w:tc>
                    <w:tc>
                      <w:tcPr>
                        <w:tcW w:w="26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0"/>
                            <w:w w:val="100"/>
                          </w:rPr>
                          <w:t>VMW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-5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3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12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2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atf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4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5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58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w w:val="106"/>
                          </w:rPr>
                          <w:t>We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07"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11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6"/>
                          </w:rPr>
                          <w:t>ogic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7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0.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3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13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1"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8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8"/>
                            <w:w w:val="100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1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6.2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3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lTC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7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16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220" w:lineRule="exact"/>
                          <w:jc w:val="left"/>
                          <w:rPr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sz w:val="22"/>
                            <w:szCs w:val="22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5"/>
                          </w:rPr>
                          <w:t>100/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68" w:after="0" w:line="240" w:lineRule="auto"/>
                          <w:ind w:left="9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400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010" w:hRule="exact"/>
                    </w:trPr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8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SQA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1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6"/>
                          </w:rPr>
                          <w:t>Test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1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4"/>
                          </w:rPr>
                          <w:t>Server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6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6"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5"/>
                          </w:rPr>
                          <w:t>UAT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6"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w w:val="100"/>
                          </w:rPr>
                        </w:r>
                      </w:p>
                    </w:tc>
                    <w:tc>
                      <w:tcPr>
                        <w:tcW w:w="26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0"/>
                            <w:w w:val="100"/>
                          </w:rPr>
                          <w:t>VMW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-5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3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12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2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atf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4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8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58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w w:val="106"/>
                          </w:rPr>
                          <w:t>We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07"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11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6"/>
                          </w:rPr>
                          <w:t>ogic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7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0.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3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13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1"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8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8"/>
                            <w:w w:val="100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1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6.2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3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lTC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7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16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220" w:lineRule="exact"/>
                          <w:jc w:val="left"/>
                          <w:rPr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sz w:val="22"/>
                            <w:szCs w:val="22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5"/>
                          </w:rPr>
                          <w:t>100/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68" w:after="0" w:line="240" w:lineRule="auto"/>
                          <w:ind w:left="9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400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010" w:hRule="exact"/>
                    </w:trPr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8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SQA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1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6"/>
                          </w:rPr>
                          <w:t>Test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1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4"/>
                          </w:rPr>
                          <w:t>Server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6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6"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5"/>
                          </w:rPr>
                          <w:t>UAT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6"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w w:val="100"/>
                          </w:rPr>
                        </w:r>
                      </w:p>
                    </w:tc>
                    <w:tc>
                      <w:tcPr>
                        <w:tcW w:w="26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0"/>
                            <w:w w:val="100"/>
                          </w:rPr>
                          <w:t>VMW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-5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3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12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2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atf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4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5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58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w w:val="106"/>
                          </w:rPr>
                          <w:t>We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07"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11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6"/>
                          </w:rPr>
                          <w:t>ogic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7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0.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3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13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1"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8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8"/>
                            <w:w w:val="100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1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6.2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3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lTC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7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16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13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5"/>
                          </w:rPr>
                          <w:t>100/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78" w:after="0" w:line="240" w:lineRule="auto"/>
                          <w:ind w:left="9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400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010" w:hRule="exact"/>
                    </w:trPr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93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4"/>
                          </w:rPr>
                          <w:t>Database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4"/>
                          </w:rPr>
                          <w:t>Server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5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6"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5"/>
                          </w:rPr>
                          <w:t>UAT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w w:val="106"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w w:val="100"/>
                          </w:rPr>
                        </w:r>
                      </w:p>
                    </w:tc>
                    <w:tc>
                      <w:tcPr>
                        <w:tcW w:w="26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0"/>
                            <w:w w:val="100"/>
                          </w:rPr>
                          <w:t>VMW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-5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3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12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2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atf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4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8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58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5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6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acle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5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6"/>
                            <w:w w:val="108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6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5"/>
                          </w:rPr>
                          <w:t>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7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8"/>
                            <w:w w:val="100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1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6.2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3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lTC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7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16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13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5"/>
                          </w:rPr>
                          <w:t>100/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78" w:after="0" w:line="240" w:lineRule="auto"/>
                          <w:ind w:left="9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400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380" w:hRule="exact"/>
                    </w:trPr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4"/>
                          </w:rPr>
                          <w:t>Subtotal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5740" w:type="dxa"/>
                        <w:gridSpan w:val="4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7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45" w:after="0" w:line="240" w:lineRule="auto"/>
                          <w:ind w:left="11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231F21"/>
                            <w:spacing w:val="0"/>
                            <w:w w:val="111"/>
                          </w:rPr>
                          <w:t>80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45" w:after="0" w:line="240" w:lineRule="auto"/>
                          <w:ind w:left="10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231F21"/>
                            <w:spacing w:val="-3"/>
                            <w:w w:val="109"/>
                          </w:rPr>
                          <w:t>2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3B2F3B"/>
                            <w:spacing w:val="-7"/>
                            <w:w w:val="119"/>
                          </w:rPr>
                          <w:t>,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231F21"/>
                            <w:spacing w:val="0"/>
                            <w:w w:val="107"/>
                          </w:rPr>
                          <w:t>500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950" w:hRule="exact"/>
                    </w:trPr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13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3"/>
                            <w:w w:val="113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4"/>
                          </w:rPr>
                          <w:t>evelopment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1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4"/>
                          </w:rPr>
                          <w:t>Server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6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0"/>
                            <w:w w:val="100"/>
                          </w:rPr>
                          <w:t>VMW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-5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3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12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2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atf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4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5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0" w:after="0" w:line="240" w:lineRule="exact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w w:val="106"/>
                          </w:rPr>
                          <w:t>We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07"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11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6"/>
                          </w:rPr>
                          <w:t>ogic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7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0.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3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13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1"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8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8"/>
                            <w:w w:val="100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1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6.2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3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lTC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7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16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90" w:lineRule="exact"/>
                          <w:jc w:val="left"/>
                          <w:rPr>
                            <w:sz w:val="19"/>
                            <w:szCs w:val="19"/>
                          </w:rPr>
                        </w:pPr>
                        <w:rPr/>
                        <w:r>
                          <w:rPr>
                            <w:sz w:val="19"/>
                            <w:szCs w:val="19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5"/>
                          </w:rPr>
                          <w:t>100/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68" w:after="0" w:line="240" w:lineRule="auto"/>
                          <w:ind w:left="9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400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950" w:hRule="exact"/>
                    </w:trPr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13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3"/>
                            <w:w w:val="113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4"/>
                          </w:rPr>
                          <w:t>evelopment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1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4"/>
                          </w:rPr>
                          <w:t>Server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6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0"/>
                            <w:w w:val="100"/>
                          </w:rPr>
                          <w:t>VMW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-5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3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12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2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atf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4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8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0" w:after="0" w:line="240" w:lineRule="exact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w w:val="106"/>
                          </w:rPr>
                          <w:t>We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07"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11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6"/>
                          </w:rPr>
                          <w:t>ogic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7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0.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3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13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1"/>
                          </w:rPr>
                          <w:t>5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7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8"/>
                            <w:w w:val="100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1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6.2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3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lTC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7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16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90" w:lineRule="exact"/>
                          <w:jc w:val="left"/>
                          <w:rPr>
                            <w:sz w:val="19"/>
                            <w:szCs w:val="19"/>
                          </w:rPr>
                        </w:pPr>
                        <w:rPr/>
                        <w:r>
                          <w:rPr>
                            <w:sz w:val="19"/>
                            <w:szCs w:val="19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5"/>
                          </w:rPr>
                          <w:t>100/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68" w:after="0" w:line="240" w:lineRule="auto"/>
                          <w:ind w:left="9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400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010" w:hRule="exact"/>
                    </w:trPr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93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3"/>
                            <w:w w:val="113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4"/>
                          </w:rPr>
                          <w:t>atabase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4"/>
                          </w:rPr>
                          <w:t>Server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5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0"/>
                            <w:w w:val="106"/>
                          </w:rPr>
                          <w:t>(Dev)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6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0"/>
                            <w:w w:val="100"/>
                          </w:rPr>
                          <w:t>VMW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-5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3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12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2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atf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4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5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58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5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6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acle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5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6"/>
                            <w:w w:val="108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6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5"/>
                          </w:rPr>
                          <w:t>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7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8"/>
                            <w:w w:val="100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1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6.2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3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lTC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7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16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13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5"/>
                          </w:rPr>
                          <w:t>100/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78" w:after="0" w:line="240" w:lineRule="auto"/>
                          <w:ind w:left="9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400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010" w:hRule="exact"/>
                    </w:trPr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93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3"/>
                            <w:w w:val="113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4"/>
                          </w:rPr>
                          <w:t>atabase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4"/>
                          </w:rPr>
                          <w:t>Server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5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0"/>
                            <w:w w:val="106"/>
                          </w:rPr>
                          <w:t>(Dev)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6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0"/>
                            <w:w w:val="100"/>
                          </w:rPr>
                          <w:t>VMW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4F4452"/>
                            <w:spacing w:val="-5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3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5"/>
                            <w:w w:val="112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20"/>
                            <w:w w:val="16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atf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14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8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58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5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63659"/>
                            <w:spacing w:val="-6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acle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5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6"/>
                            <w:w w:val="108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6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5"/>
                          </w:rPr>
                          <w:t>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78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8"/>
                            <w:w w:val="100"/>
                          </w:rPr>
                          <w:t>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1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0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4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6.2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-3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7"/>
                          </w:rPr>
                          <w:t>lTC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9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26"/>
                          </w:rPr>
                          <w:t>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6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2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7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70" w:lineRule="exact"/>
                          <w:jc w:val="left"/>
                          <w:rPr>
                            <w:sz w:val="17"/>
                            <w:szCs w:val="17"/>
                          </w:rPr>
                        </w:pPr>
                        <w:rPr/>
                        <w:r>
                          <w:rPr>
                            <w:sz w:val="17"/>
                            <w:szCs w:val="17"/>
                          </w:rPr>
                        </w:r>
                      </w:p>
                      <w:p>
                        <w:pPr>
                          <w:spacing w:before="0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9"/>
                          </w:rPr>
                          <w:t>16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13" w:after="0" w:line="200" w:lineRule="exact"/>
                          <w:jc w:val="left"/>
                          <w:rPr>
                            <w:sz w:val="20"/>
                            <w:szCs w:val="20"/>
                          </w:rPr>
                        </w:pPr>
                        <w:rPr/>
                        <w:r>
                          <w:rPr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05"/>
                          </w:rPr>
                          <w:t>100/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78" w:after="0" w:line="240" w:lineRule="auto"/>
                          <w:ind w:left="9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2F3B"/>
                            <w:spacing w:val="0"/>
                            <w:w w:val="110"/>
                          </w:rPr>
                          <w:t>400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390" w:hRule="exact"/>
                    </w:trPr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7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4"/>
                          </w:rPr>
                          <w:t>Subtotal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5740" w:type="dxa"/>
                        <w:gridSpan w:val="4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7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5" w:after="0" w:line="240" w:lineRule="auto"/>
                          <w:ind w:left="11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231F21"/>
                            <w:spacing w:val="0"/>
                            <w:w w:val="113"/>
                          </w:rPr>
                          <w:t>64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5" w:after="0" w:line="240" w:lineRule="auto"/>
                          <w:ind w:left="10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231F21"/>
                            <w:spacing w:val="-3"/>
                            <w:w w:val="109"/>
                          </w:rPr>
                          <w:t>2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3B2F3B"/>
                            <w:spacing w:val="-4"/>
                            <w:w w:val="119"/>
                          </w:rPr>
                          <w:t>,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231F21"/>
                            <w:spacing w:val="0"/>
                            <w:w w:val="107"/>
                          </w:rPr>
                          <w:t>000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510" w:hRule="exact"/>
                    </w:trPr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3" w:after="0" w:line="180" w:lineRule="exact"/>
                          <w:jc w:val="left"/>
                          <w:rPr>
                            <w:sz w:val="18"/>
                            <w:szCs w:val="18"/>
                          </w:rPr>
                        </w:pPr>
                        <w:rPr/>
                        <w:r>
                          <w:rPr>
                            <w:sz w:val="18"/>
                            <w:szCs w:val="18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2"/>
                          </w:rPr>
                          <w:t>Gran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2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21"/>
                            <w:w w:val="112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5"/>
                          </w:rPr>
                          <w:t>Total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5740" w:type="dxa"/>
                        <w:gridSpan w:val="4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/>
                        <w:rPr/>
                      </w:p>
                    </w:tc>
                    <w:tc>
                      <w:tcPr>
                        <w:tcW w:w="77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" w:after="0" w:line="160" w:lineRule="exact"/>
                          <w:jc w:val="left"/>
                          <w:rPr>
                            <w:sz w:val="16"/>
                            <w:szCs w:val="16"/>
                          </w:rPr>
                        </w:pPr>
                        <w:rPr/>
                        <w:r>
                          <w:rPr>
                            <w:sz w:val="16"/>
                            <w:szCs w:val="16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2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231F21"/>
                            <w:spacing w:val="0"/>
                            <w:w w:val="110"/>
                          </w:rPr>
                          <w:t>192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" w:after="0" w:line="160" w:lineRule="exact"/>
                          <w:jc w:val="left"/>
                          <w:rPr>
                            <w:sz w:val="16"/>
                            <w:szCs w:val="16"/>
                          </w:rPr>
                        </w:pPr>
                        <w:rPr/>
                        <w:r>
                          <w:rPr>
                            <w:sz w:val="16"/>
                            <w:szCs w:val="16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00" w:right="-2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  <w:rPr/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231F21"/>
                            <w:spacing w:val="-12"/>
                            <w:w w:val="116"/>
                          </w:rPr>
                          <w:t>4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3B2F3B"/>
                            <w:spacing w:val="-7"/>
                            <w:w w:val="119"/>
                          </w:rPr>
                          <w:t>,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231F21"/>
                            <w:spacing w:val="0"/>
                            <w:w w:val="107"/>
                          </w:rPr>
                          <w:t>500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Arial" w:hAnsi="Arial" w:cs="Arial" w:eastAsia="Arial"/>
          <w:sz w:val="21"/>
          <w:szCs w:val="21"/>
          <w:color w:val="231F21"/>
          <w:spacing w:val="-14"/>
          <w:w w:val="117"/>
        </w:rPr>
        <w:t>T</w:t>
      </w:r>
      <w:r>
        <w:rPr>
          <w:rFonts w:ascii="Arial" w:hAnsi="Arial" w:cs="Arial" w:eastAsia="Arial"/>
          <w:sz w:val="21"/>
          <w:szCs w:val="21"/>
          <w:color w:val="3B2F3B"/>
          <w:spacing w:val="-6"/>
          <w:w w:val="117"/>
        </w:rPr>
        <w:t>a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7"/>
        </w:rPr>
        <w:t>b</w:t>
      </w:r>
      <w:r>
        <w:rPr>
          <w:rFonts w:ascii="Arial" w:hAnsi="Arial" w:cs="Arial" w:eastAsia="Arial"/>
          <w:sz w:val="21"/>
          <w:szCs w:val="21"/>
          <w:color w:val="231F21"/>
          <w:spacing w:val="-23"/>
          <w:w w:val="117"/>
        </w:rPr>
        <w:t>l</w:t>
      </w:r>
      <w:r>
        <w:rPr>
          <w:rFonts w:ascii="Arial" w:hAnsi="Arial" w:cs="Arial" w:eastAsia="Arial"/>
          <w:sz w:val="21"/>
          <w:szCs w:val="21"/>
          <w:color w:val="3B2F3B"/>
          <w:spacing w:val="0"/>
          <w:w w:val="117"/>
        </w:rPr>
        <w:t>e</w:t>
      </w:r>
      <w:r>
        <w:rPr>
          <w:rFonts w:ascii="Arial" w:hAnsi="Arial" w:cs="Arial" w:eastAsia="Arial"/>
          <w:sz w:val="21"/>
          <w:szCs w:val="21"/>
          <w:color w:val="3B2F3B"/>
          <w:spacing w:val="-22"/>
          <w:w w:val="117"/>
        </w:rPr>
        <w:t> </w:t>
      </w:r>
      <w:r>
        <w:rPr>
          <w:rFonts w:ascii="Arial" w:hAnsi="Arial" w:cs="Arial" w:eastAsia="Arial"/>
          <w:sz w:val="21"/>
          <w:szCs w:val="21"/>
          <w:color w:val="3B2F3B"/>
          <w:spacing w:val="-12"/>
          <w:w w:val="100"/>
        </w:rPr>
        <w:t>2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</w:rPr>
        <w:t>6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</w:rPr>
        <w:t>:</w:t>
      </w:r>
      <w:r>
        <w:rPr>
          <w:rFonts w:ascii="Arial" w:hAnsi="Arial" w:cs="Arial" w:eastAsia="Arial"/>
          <w:sz w:val="21"/>
          <w:szCs w:val="21"/>
          <w:color w:val="231F21"/>
          <w:spacing w:val="1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-19"/>
          <w:w w:val="114"/>
        </w:rPr>
        <w:t>H</w:t>
      </w:r>
      <w:r>
        <w:rPr>
          <w:rFonts w:ascii="Arial" w:hAnsi="Arial" w:cs="Arial" w:eastAsia="Arial"/>
          <w:sz w:val="21"/>
          <w:szCs w:val="21"/>
          <w:color w:val="3B2F3B"/>
          <w:spacing w:val="-6"/>
          <w:w w:val="114"/>
        </w:rPr>
        <w:t>a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</w:rPr>
        <w:t>rdware</w:t>
      </w:r>
      <w:r>
        <w:rPr>
          <w:rFonts w:ascii="Arial" w:hAnsi="Arial" w:cs="Arial" w:eastAsia="Arial"/>
          <w:sz w:val="21"/>
          <w:szCs w:val="21"/>
          <w:color w:val="231F21"/>
          <w:spacing w:val="-7"/>
          <w:w w:val="114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</w:rPr>
        <w:t>Configuratio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</w:rPr>
        <w:t>n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</w:rPr>
        <w:t>Para</w:t>
      </w:r>
      <w:r>
        <w:rPr>
          <w:rFonts w:ascii="Arial" w:hAnsi="Arial" w:cs="Arial" w:eastAsia="Arial"/>
          <w:sz w:val="21"/>
          <w:szCs w:val="21"/>
          <w:color w:val="231F21"/>
          <w:spacing w:val="-19"/>
          <w:w w:val="114"/>
        </w:rPr>
        <w:t>m</w:t>
      </w:r>
      <w:r>
        <w:rPr>
          <w:rFonts w:ascii="Arial" w:hAnsi="Arial" w:cs="Arial" w:eastAsia="Arial"/>
          <w:sz w:val="21"/>
          <w:szCs w:val="21"/>
          <w:color w:val="3B2F3B"/>
          <w:spacing w:val="-18"/>
          <w:w w:val="114"/>
        </w:rPr>
        <w:t>e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</w:rPr>
        <w:t>ter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</w:rPr>
        <w:t>s</w:t>
      </w:r>
      <w:r>
        <w:rPr>
          <w:rFonts w:ascii="Arial" w:hAnsi="Arial" w:cs="Arial" w:eastAsia="Arial"/>
          <w:sz w:val="21"/>
          <w:szCs w:val="21"/>
          <w:color w:val="231F21"/>
          <w:spacing w:val="-16"/>
          <w:w w:val="114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</w:rPr>
        <w:t>fo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31F21"/>
          <w:spacing w:val="4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</w:rPr>
        <w:t>th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31F21"/>
          <w:spacing w:val="34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1"/>
        </w:rPr>
        <w:t>Developmen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1"/>
        </w:rPr>
        <w:t>t</w:t>
      </w:r>
      <w:r>
        <w:rPr>
          <w:rFonts w:ascii="Arial" w:hAnsi="Arial" w:cs="Arial" w:eastAsia="Arial"/>
          <w:sz w:val="21"/>
          <w:szCs w:val="21"/>
          <w:color w:val="231F21"/>
          <w:spacing w:val="6"/>
          <w:w w:val="11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</w:rPr>
        <w:t>and</w:t>
      </w:r>
      <w:r>
        <w:rPr>
          <w:rFonts w:ascii="Arial" w:hAnsi="Arial" w:cs="Arial" w:eastAsia="Arial"/>
          <w:sz w:val="21"/>
          <w:szCs w:val="21"/>
          <w:color w:val="231F21"/>
          <w:spacing w:val="3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</w:rPr>
        <w:t>th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31F21"/>
          <w:spacing w:val="4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7"/>
        </w:rPr>
        <w:t>UAT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7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3"/>
        </w:rPr>
        <w:t>Environments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pgNumType w:start="45"/>
          <w:pgMar w:footer="723" w:header="0" w:top="1360" w:bottom="920" w:left="1320" w:right="1320"/>
          <w:footerReference w:type="default" r:id="rId73"/>
          <w:pgSz w:w="12240" w:h="15840"/>
        </w:sectPr>
      </w:pPr>
      <w:rPr/>
    </w:p>
    <w:p>
      <w:pPr>
        <w:spacing w:before="75" w:after="0" w:line="254" w:lineRule="auto"/>
        <w:ind w:left="220" w:right="454" w:firstLine="-1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Note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sk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storage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9"/>
        </w:rPr>
        <w:t>spe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-2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9"/>
        </w:rPr>
        <w:t>fie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27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separate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ogical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ive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8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9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6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8"/>
        </w:rPr>
        <w:t>ate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9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7"/>
        </w:rPr>
        <w:t>op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0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7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9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7"/>
        </w:rPr>
        <w:t>applica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7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hardware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8"/>
        </w:rPr>
        <w:t>confi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8"/>
          <w:w w:val="108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2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8"/>
        </w:rPr>
        <w:t>rati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2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-9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assume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5"/>
        </w:rPr>
        <w:t>virtual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mac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8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6"/>
        </w:rPr>
        <w:t>(VM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8"/>
          <w:w w:val="10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15"/>
        </w:rPr>
        <w:t>).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81" w:after="0" w:line="240" w:lineRule="auto"/>
        <w:ind w:left="2690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</w:rPr>
        <w:t>Tabl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color w:val="262124"/>
          <w:spacing w:val="15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124"/>
          <w:spacing w:val="0"/>
          <w:w w:val="100"/>
        </w:rPr>
        <w:t>27</w:t>
      </w:r>
      <w:r>
        <w:rPr>
          <w:rFonts w:ascii="Times New Roman" w:hAnsi="Times New Roman" w:cs="Times New Roman" w:eastAsia="Times New Roman"/>
          <w:sz w:val="24"/>
          <w:szCs w:val="24"/>
          <w:color w:val="262124"/>
          <w:spacing w:val="0"/>
          <w:w w:val="100"/>
        </w:rPr>
        <w:t>:</w:t>
      </w:r>
      <w:r>
        <w:rPr>
          <w:rFonts w:ascii="Times New Roman" w:hAnsi="Times New Roman" w:cs="Times New Roman" w:eastAsia="Times New Roman"/>
          <w:sz w:val="24"/>
          <w:szCs w:val="24"/>
          <w:color w:val="262124"/>
          <w:spacing w:val="-8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</w:rPr>
        <w:t>Prod</w:t>
      </w:r>
      <w:r>
        <w:rPr>
          <w:rFonts w:ascii="Arial" w:hAnsi="Arial" w:cs="Arial" w:eastAsia="Arial"/>
          <w:sz w:val="21"/>
          <w:szCs w:val="21"/>
          <w:color w:val="262124"/>
          <w:spacing w:val="-6"/>
          <w:w w:val="100"/>
          <w:b/>
          <w:bCs/>
        </w:rPr>
        <w:t>u</w:t>
      </w:r>
      <w:r>
        <w:rPr>
          <w:rFonts w:ascii="Arial" w:hAnsi="Arial" w:cs="Arial" w:eastAsia="Arial"/>
          <w:sz w:val="21"/>
          <w:szCs w:val="21"/>
          <w:color w:val="413846"/>
          <w:spacing w:val="1"/>
          <w:w w:val="100"/>
          <w:b/>
          <w:bCs/>
        </w:rPr>
        <w:t>c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</w:rPr>
        <w:t>tion</w:t>
      </w:r>
      <w:r>
        <w:rPr>
          <w:rFonts w:ascii="Arial" w:hAnsi="Arial" w:cs="Arial" w:eastAsia="Arial"/>
          <w:sz w:val="21"/>
          <w:szCs w:val="21"/>
          <w:color w:val="262124"/>
          <w:spacing w:val="45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</w:rPr>
        <w:t>Syste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1"/>
          <w:szCs w:val="21"/>
          <w:color w:val="262124"/>
          <w:spacing w:val="36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4"/>
          <w:b/>
          <w:bCs/>
        </w:rPr>
        <w:t>Components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630" w:hRule="exact"/>
        </w:trPr>
        <w:tc>
          <w:tcPr>
            <w:tcW w:w="21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5"/>
                <w:b/>
                <w:bCs/>
              </w:rPr>
              <w:t>System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Componen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47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5"/>
                <w:b/>
                <w:bCs/>
              </w:rPr>
              <w:t>Query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3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w w:val="108"/>
                <w:b/>
                <w:bCs/>
              </w:rPr>
              <w:t>De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-10"/>
                <w:w w:val="108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5"/>
                <w:b/>
                <w:bCs/>
              </w:rPr>
              <w:t>ription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1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7"/>
              </w:rPr>
              <w:t>Racks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3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exact"/>
              <w:ind w:left="100" w:right="165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Racks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NOT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3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-8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-8"/>
                <w:w w:val="10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-16"/>
                <w:w w:val="11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2"/>
                <w:w w:val="105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2A4D"/>
                <w:spacing w:val="-12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-13"/>
                <w:w w:val="117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7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-12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-14"/>
                <w:w w:val="113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-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7"/>
              </w:rPr>
              <w:t>Not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-10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2A4D"/>
                <w:spacing w:val="0"/>
                <w:w w:val="142"/>
              </w:rPr>
              <w:t>:</w:t>
            </w:r>
            <w:r>
              <w:rPr>
                <w:rFonts w:ascii="Arial" w:hAnsi="Arial" w:cs="Arial" w:eastAsia="Arial"/>
                <w:sz w:val="21"/>
                <w:szCs w:val="21"/>
                <w:color w:val="232A4D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Linux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servers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-3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entione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63F34"/>
                <w:spacing w:val="-18"/>
                <w:w w:val="137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3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-33"/>
                <w:w w:val="13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tabl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above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are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5"/>
              </w:rPr>
              <w:t>Virtu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-1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63B60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63B60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7"/>
              </w:rPr>
              <w:t>mac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-12"/>
                <w:w w:val="107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7"/>
              </w:rPr>
              <w:t>nes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running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an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-15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SX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VMw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-5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-9"/>
                <w:w w:val="107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0"/>
                <w:w w:val="109"/>
              </w:rPr>
              <w:t>ar</w:t>
            </w:r>
            <w:r>
              <w:rPr>
                <w:rFonts w:ascii="Arial" w:hAnsi="Arial" w:cs="Arial" w:eastAsia="Arial"/>
                <w:sz w:val="21"/>
                <w:szCs w:val="21"/>
                <w:color w:val="413846"/>
                <w:spacing w:val="-16"/>
                <w:w w:val="109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30" w:right="4771"/>
        <w:jc w:val="both"/>
        <w:rPr>
          <w:rFonts w:ascii="Arial" w:hAnsi="Arial" w:cs="Arial" w:eastAsia="Arial"/>
          <w:sz w:val="31"/>
          <w:szCs w:val="31"/>
        </w:rPr>
      </w:pPr>
      <w:rPr/>
      <w:r>
        <w:rPr>
          <w:rFonts w:ascii="Arial" w:hAnsi="Arial" w:cs="Arial" w:eastAsia="Arial"/>
          <w:sz w:val="31"/>
          <w:szCs w:val="31"/>
          <w:color w:val="262124"/>
          <w:spacing w:val="0"/>
          <w:w w:val="100"/>
          <w:b/>
          <w:bCs/>
        </w:rPr>
        <w:t>6.2.</w:t>
      </w:r>
      <w:r>
        <w:rPr>
          <w:rFonts w:ascii="Arial" w:hAnsi="Arial" w:cs="Arial" w:eastAsia="Arial"/>
          <w:sz w:val="31"/>
          <w:szCs w:val="31"/>
          <w:color w:val="262124"/>
          <w:spacing w:val="0"/>
          <w:w w:val="100"/>
          <w:b/>
          <w:bCs/>
        </w:rPr>
        <w:t>   </w:t>
      </w:r>
      <w:r>
        <w:rPr>
          <w:rFonts w:ascii="Arial" w:hAnsi="Arial" w:cs="Arial" w:eastAsia="Arial"/>
          <w:sz w:val="31"/>
          <w:szCs w:val="31"/>
          <w:color w:val="262124"/>
          <w:spacing w:val="33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62124"/>
          <w:spacing w:val="0"/>
          <w:w w:val="100"/>
          <w:b/>
          <w:bCs/>
        </w:rPr>
        <w:t>Softwar</w:t>
      </w:r>
      <w:r>
        <w:rPr>
          <w:rFonts w:ascii="Arial" w:hAnsi="Arial" w:cs="Arial" w:eastAsia="Arial"/>
          <w:sz w:val="31"/>
          <w:szCs w:val="31"/>
          <w:color w:val="262124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31"/>
          <w:szCs w:val="31"/>
          <w:color w:val="262124"/>
          <w:spacing w:val="24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62124"/>
          <w:spacing w:val="0"/>
          <w:w w:val="100"/>
          <w:b/>
          <w:bCs/>
        </w:rPr>
        <w:t>Detailed</w:t>
      </w:r>
      <w:r>
        <w:rPr>
          <w:rFonts w:ascii="Arial" w:hAnsi="Arial" w:cs="Arial" w:eastAsia="Arial"/>
          <w:sz w:val="31"/>
          <w:szCs w:val="31"/>
          <w:color w:val="262124"/>
          <w:spacing w:val="26"/>
          <w:w w:val="100"/>
          <w:b/>
          <w:bCs/>
        </w:rPr>
        <w:t> </w:t>
      </w:r>
      <w:r>
        <w:rPr>
          <w:rFonts w:ascii="Arial" w:hAnsi="Arial" w:cs="Arial" w:eastAsia="Arial"/>
          <w:sz w:val="31"/>
          <w:szCs w:val="31"/>
          <w:color w:val="262124"/>
          <w:spacing w:val="0"/>
          <w:w w:val="103"/>
          <w:b/>
          <w:bCs/>
        </w:rPr>
        <w:t>Design</w:t>
      </w:r>
      <w:r>
        <w:rPr>
          <w:rFonts w:ascii="Arial" w:hAnsi="Arial" w:cs="Arial" w:eastAsia="Arial"/>
          <w:sz w:val="31"/>
          <w:szCs w:val="31"/>
          <w:color w:val="000000"/>
          <w:spacing w:val="0"/>
          <w:w w:val="100"/>
        </w:rPr>
      </w:r>
    </w:p>
    <w:p>
      <w:pPr>
        <w:spacing w:before="1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1078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define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developm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applicable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4"/>
        </w:rPr>
        <w:t>tim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5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63F34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7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30" w:right="5908"/>
        <w:jc w:val="both"/>
        <w:rPr>
          <w:rFonts w:ascii="Arial" w:hAnsi="Arial" w:cs="Arial" w:eastAsia="Arial"/>
          <w:sz w:val="27"/>
          <w:szCs w:val="27"/>
        </w:rPr>
      </w:pPr>
      <w:rPr/>
      <w:r>
        <w:rPr>
          <w:rFonts w:ascii="Arial" w:hAnsi="Arial" w:cs="Arial" w:eastAsia="Arial"/>
          <w:sz w:val="27"/>
          <w:szCs w:val="27"/>
          <w:color w:val="262124"/>
          <w:spacing w:val="0"/>
          <w:w w:val="100"/>
          <w:b/>
          <w:bCs/>
        </w:rPr>
        <w:t>6.2.1.</w:t>
      </w:r>
      <w:r>
        <w:rPr>
          <w:rFonts w:ascii="Arial" w:hAnsi="Arial" w:cs="Arial" w:eastAsia="Arial"/>
          <w:sz w:val="27"/>
          <w:szCs w:val="27"/>
          <w:color w:val="262124"/>
          <w:spacing w:val="0"/>
          <w:w w:val="100"/>
          <w:b/>
          <w:bCs/>
        </w:rPr>
        <w:t>    </w:t>
      </w:r>
      <w:r>
        <w:rPr>
          <w:rFonts w:ascii="Arial" w:hAnsi="Arial" w:cs="Arial" w:eastAsia="Arial"/>
          <w:sz w:val="27"/>
          <w:szCs w:val="27"/>
          <w:color w:val="262124"/>
          <w:spacing w:val="23"/>
          <w:w w:val="100"/>
          <w:b/>
          <w:bCs/>
        </w:rPr>
        <w:t> </w:t>
      </w:r>
      <w:r>
        <w:rPr>
          <w:rFonts w:ascii="Arial" w:hAnsi="Arial" w:cs="Arial" w:eastAsia="Arial"/>
          <w:sz w:val="27"/>
          <w:szCs w:val="27"/>
          <w:color w:val="262124"/>
          <w:spacing w:val="0"/>
          <w:w w:val="100"/>
          <w:b/>
          <w:bCs/>
        </w:rPr>
        <w:t>Conceptual</w:t>
      </w:r>
      <w:r>
        <w:rPr>
          <w:rFonts w:ascii="Arial" w:hAnsi="Arial" w:cs="Arial" w:eastAsia="Arial"/>
          <w:sz w:val="27"/>
          <w:szCs w:val="27"/>
          <w:color w:val="262124"/>
          <w:spacing w:val="28"/>
          <w:w w:val="100"/>
          <w:b/>
          <w:bCs/>
        </w:rPr>
        <w:t> </w:t>
      </w:r>
      <w:r>
        <w:rPr>
          <w:rFonts w:ascii="Arial" w:hAnsi="Arial" w:cs="Arial" w:eastAsia="Arial"/>
          <w:sz w:val="27"/>
          <w:szCs w:val="27"/>
          <w:color w:val="262124"/>
          <w:spacing w:val="0"/>
          <w:w w:val="103"/>
          <w:b/>
          <w:bCs/>
        </w:rPr>
        <w:t>Design</w:t>
      </w:r>
      <w:r>
        <w:rPr>
          <w:rFonts w:ascii="Arial" w:hAnsi="Arial" w:cs="Arial" w:eastAsia="Arial"/>
          <w:sz w:val="27"/>
          <w:szCs w:val="27"/>
          <w:color w:val="000000"/>
          <w:spacing w:val="0"/>
          <w:w w:val="100"/>
        </w:rPr>
      </w:r>
    </w:p>
    <w:p>
      <w:pPr>
        <w:spacing w:before="8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405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cept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9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8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gn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6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2"/>
          <w:w w:val="100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define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above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Secti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1"/>
          <w:w w:val="126"/>
        </w:rPr>
        <w:t>3</w:t>
      </w:r>
      <w:r>
        <w:rPr>
          <w:rFonts w:ascii="Times New Roman" w:hAnsi="Times New Roman" w:cs="Times New Roman" w:eastAsia="Times New Roman"/>
          <w:sz w:val="23"/>
          <w:szCs w:val="23"/>
          <w:color w:val="663F34"/>
          <w:spacing w:val="-25"/>
          <w:w w:val="126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24"/>
          <w:w w:val="126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26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-16"/>
          <w:w w:val="12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Concept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9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6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6"/>
          <w:w w:val="106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4"/>
        </w:rPr>
        <w:t>cation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5" w:after="0" w:line="240" w:lineRule="auto"/>
        <w:ind w:left="220" w:right="8781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4"/>
        </w:rPr>
        <w:t>Design.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54" w:lineRule="auto"/>
        <w:ind w:left="220" w:right="251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def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development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applicable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5"/>
        </w:rPr>
        <w:t>this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4"/>
        </w:rPr>
        <w:t>time.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20" w:right="6113"/>
        <w:jc w:val="both"/>
        <w:rPr>
          <w:rFonts w:ascii="Arial" w:hAnsi="Arial" w:cs="Arial" w:eastAsia="Arial"/>
          <w:sz w:val="23"/>
          <w:szCs w:val="23"/>
        </w:rPr>
      </w:pPr>
      <w:rPr/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6.2.1.1.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   </w:t>
      </w:r>
      <w:r>
        <w:rPr>
          <w:rFonts w:ascii="Arial" w:hAnsi="Arial" w:cs="Arial" w:eastAsia="Arial"/>
          <w:sz w:val="23"/>
          <w:szCs w:val="23"/>
          <w:color w:val="262124"/>
          <w:spacing w:val="61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Produc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3"/>
          <w:szCs w:val="23"/>
          <w:color w:val="262124"/>
          <w:spacing w:val="41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3"/>
          <w:b/>
          <w:bCs/>
        </w:rPr>
        <w:t>Perspective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2098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10"/>
        </w:rPr>
        <w:t>secti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-12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4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belo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ex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6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aine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Secti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20"/>
          <w:w w:val="114"/>
        </w:rPr>
        <w:t>6</w:t>
      </w:r>
      <w:r>
        <w:rPr>
          <w:rFonts w:ascii="Times New Roman" w:hAnsi="Times New Roman" w:cs="Times New Roman" w:eastAsia="Times New Roman"/>
          <w:sz w:val="23"/>
          <w:szCs w:val="23"/>
          <w:color w:val="75707E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5707E"/>
          <w:spacing w:val="-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Software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4"/>
        </w:rPr>
        <w:t>Design.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63" w:lineRule="auto"/>
        <w:ind w:left="220" w:right="251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def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development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applicable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5"/>
        </w:rPr>
        <w:t>this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4"/>
        </w:rPr>
        <w:t>time.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20" w:right="6332"/>
        <w:jc w:val="both"/>
        <w:rPr>
          <w:rFonts w:ascii="Arial" w:hAnsi="Arial" w:cs="Arial" w:eastAsia="Arial"/>
          <w:sz w:val="23"/>
          <w:szCs w:val="23"/>
        </w:rPr>
      </w:pPr>
      <w:rPr/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6.2.1.1.1.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      </w:t>
      </w:r>
      <w:r>
        <w:rPr>
          <w:rFonts w:ascii="Arial" w:hAnsi="Arial" w:cs="Arial" w:eastAsia="Arial"/>
          <w:sz w:val="23"/>
          <w:szCs w:val="23"/>
          <w:color w:val="262124"/>
          <w:spacing w:val="35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User</w:t>
      </w:r>
      <w:r>
        <w:rPr>
          <w:rFonts w:ascii="Arial" w:hAnsi="Arial" w:cs="Arial" w:eastAsia="Arial"/>
          <w:sz w:val="23"/>
          <w:szCs w:val="23"/>
          <w:color w:val="262124"/>
          <w:spacing w:val="29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4"/>
          <w:b/>
          <w:bCs/>
        </w:rPr>
        <w:t>Interfaces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63" w:lineRule="auto"/>
        <w:ind w:left="220" w:right="251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def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development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applicable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5"/>
        </w:rPr>
        <w:t>this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4"/>
        </w:rPr>
        <w:t>time.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00" w:after="0" w:line="240" w:lineRule="auto"/>
        <w:ind w:left="220" w:right="5771"/>
        <w:jc w:val="both"/>
        <w:rPr>
          <w:rFonts w:ascii="Arial" w:hAnsi="Arial" w:cs="Arial" w:eastAsia="Arial"/>
          <w:sz w:val="23"/>
          <w:szCs w:val="23"/>
        </w:rPr>
      </w:pPr>
      <w:rPr/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6.2.1.1.2.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      </w:t>
      </w:r>
      <w:r>
        <w:rPr>
          <w:rFonts w:ascii="Arial" w:hAnsi="Arial" w:cs="Arial" w:eastAsia="Arial"/>
          <w:sz w:val="23"/>
          <w:szCs w:val="23"/>
          <w:color w:val="262124"/>
          <w:spacing w:val="35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Hardwar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3"/>
          <w:szCs w:val="23"/>
          <w:color w:val="262124"/>
          <w:spacing w:val="43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4"/>
          <w:b/>
          <w:bCs/>
        </w:rPr>
        <w:t>Interfaces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5" w:lineRule="auto"/>
        <w:ind w:left="220" w:right="230" w:firstLine="-1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spe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-18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hardware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6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cation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7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6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7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6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7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4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accesse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7"/>
        </w:rPr>
        <w:t>via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standar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5"/>
        </w:rPr>
        <w:t>brows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0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0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9"/>
        </w:rPr>
        <w:t>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20" w:right="5863"/>
        <w:jc w:val="both"/>
        <w:rPr>
          <w:rFonts w:ascii="Arial" w:hAnsi="Arial" w:cs="Arial" w:eastAsia="Arial"/>
          <w:sz w:val="23"/>
          <w:szCs w:val="23"/>
        </w:rPr>
      </w:pPr>
      <w:rPr/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6.2.1.1.3.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      </w:t>
      </w:r>
      <w:r>
        <w:rPr>
          <w:rFonts w:ascii="Arial" w:hAnsi="Arial" w:cs="Arial" w:eastAsia="Arial"/>
          <w:sz w:val="23"/>
          <w:szCs w:val="23"/>
          <w:color w:val="262124"/>
          <w:spacing w:val="25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Softwar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3"/>
          <w:szCs w:val="23"/>
          <w:color w:val="262124"/>
          <w:spacing w:val="39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4"/>
          <w:b/>
          <w:bCs/>
        </w:rPr>
        <w:t>Interfaces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220" w:right="3903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softw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int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face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detaile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6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2"/>
          <w:w w:val="100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1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4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20" w:right="4915"/>
        <w:jc w:val="both"/>
        <w:rPr>
          <w:rFonts w:ascii="Arial" w:hAnsi="Arial" w:cs="Arial" w:eastAsia="Arial"/>
          <w:sz w:val="23"/>
          <w:szCs w:val="23"/>
        </w:rPr>
      </w:pPr>
      <w:rPr/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6.2.1.1.4.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      </w:t>
      </w:r>
      <w:r>
        <w:rPr>
          <w:rFonts w:ascii="Arial" w:hAnsi="Arial" w:cs="Arial" w:eastAsia="Arial"/>
          <w:sz w:val="23"/>
          <w:szCs w:val="23"/>
          <w:color w:val="262124"/>
          <w:spacing w:val="35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Communication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3"/>
          <w:szCs w:val="23"/>
          <w:color w:val="262124"/>
          <w:spacing w:val="64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5"/>
          <w:b/>
          <w:bCs/>
        </w:rPr>
        <w:t>Interfaces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9" w:lineRule="auto"/>
        <w:ind w:left="220" w:right="355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accesse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bo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7"/>
        </w:rPr>
        <w:t>int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2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9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7"/>
        </w:rPr>
        <w:t>y,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-1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wit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8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VA,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pu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Int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6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-13"/>
          <w:w w:val="10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9"/>
          <w:w w:val="104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4"/>
        </w:rPr>
        <w:t>pp01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4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6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2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laptop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desktop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663F34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663F34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int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act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3"/>
          <w:szCs w:val="23"/>
          <w:color w:val="564D5D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1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we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0"/>
          <w:w w:val="105"/>
        </w:rPr>
        <w:t>brows</w:t>
      </w:r>
      <w:r>
        <w:rPr>
          <w:rFonts w:ascii="Times New Roman" w:hAnsi="Times New Roman" w:cs="Times New Roman" w:eastAsia="Times New Roman"/>
          <w:sz w:val="23"/>
          <w:szCs w:val="23"/>
          <w:color w:val="413846"/>
          <w:spacing w:val="-10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2"/>
        </w:rPr>
        <w:t>r.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both"/>
        <w:spacing w:after="0"/>
        <w:sectPr>
          <w:pgMar w:header="0" w:footer="723" w:top="1360" w:bottom="920" w:left="1220" w:right="1220"/>
          <w:pgSz w:w="12240" w:h="15840"/>
        </w:sectPr>
      </w:pPr>
      <w:rPr/>
    </w:p>
    <w:p>
      <w:pPr>
        <w:spacing w:before="78" w:after="0" w:line="240" w:lineRule="auto"/>
        <w:ind w:left="100" w:right="-20"/>
        <w:jc w:val="left"/>
        <w:tabs>
          <w:tab w:pos="154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6.2.1.1.5.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Memo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color w:val="231F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Constraints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424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both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ternally,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ublic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laptops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desktops.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interact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browser.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-20"/>
        <w:jc w:val="left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6.2.1.1.6.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Special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Operations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179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special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operations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operations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recovery,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archiving.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won’t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external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storage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devices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won’t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additional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hardening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lled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locally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16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6.2.1.2.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Product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Features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product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features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tter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described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manual.</w:t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16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6.2.1.3.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Cha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acteristics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205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server-side,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rrent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ditio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training,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essary,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consists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perfo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following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tasks: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74" w:lineRule="exact"/>
        <w:ind w:left="1544" w:right="703" w:firstLine="-360"/>
        <w:jc w:val="left"/>
        <w:tabs>
          <w:tab w:pos="15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business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feasible)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across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heterogeneous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platfor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1184" w:right="-20"/>
        <w:jc w:val="left"/>
        <w:tabs>
          <w:tab w:pos="15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Author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content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1184" w:right="-20"/>
        <w:jc w:val="left"/>
        <w:tabs>
          <w:tab w:pos="15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update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perfor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Reviewers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1184" w:right="-20"/>
        <w:jc w:val="left"/>
        <w:tabs>
          <w:tab w:pos="154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Deploy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perfor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Coordinators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other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authorized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1506" w:right="6811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Deployers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16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6.2.1.4.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Depen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cies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Constraints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following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dependencies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constraints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Regulatory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policies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Must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run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UNIX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run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existing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ponents.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default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platform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ftware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beneath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presentation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layer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782" w:right="6201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Oracle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64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Java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built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open-source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architecture.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Must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accessible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public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Internet.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PRISME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manag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Business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Process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Model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Notation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(BPMN)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2.0.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74" w:lineRule="exact"/>
        <w:ind w:left="820" w:right="455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anag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engine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run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bedded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default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Java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3"/>
          <w:w w:val="100"/>
        </w:rPr>
        <w:t>J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platfor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0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74" w:lineRule="exact"/>
        <w:ind w:left="820" w:right="290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ault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ework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pplic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3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yer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HTML5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arkup,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JavaScript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Docu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Object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(DOM)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NumType w:start="47"/>
          <w:pgMar w:footer="728" w:header="0" w:top="1360" w:bottom="920" w:left="1340" w:right="1500"/>
          <w:footerReference w:type="default" r:id="rId74"/>
          <w:pgSz w:w="12240" w:h="15840"/>
        </w:sectPr>
      </w:pPr>
      <w:rPr/>
    </w:p>
    <w:p>
      <w:pPr>
        <w:spacing w:before="76" w:after="0" w:line="240" w:lineRule="auto"/>
        <w:ind w:left="820" w:right="67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scripting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language,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high-resolution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display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devices.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SVG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ages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preferred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eans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scala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representations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high-resolution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display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devices.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Alternatively,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SVG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agery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appropriate,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age-set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</w:rPr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  <w:u w:val="single" w:color="3953A4"/>
        </w:rPr>
        <w:t>()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-3"/>
          <w:w w:val="100"/>
          <w:u w:val="single" w:color="3953A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  <w:u w:val="single" w:color="3953A4"/>
        </w:rPr>
        <w:t>CSS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-4"/>
          <w:w w:val="100"/>
          <w:u w:val="single" w:color="3953A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  <w:u w:val="single" w:color="3953A4"/>
        </w:rPr>
        <w:t>capability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raster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ages.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ault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ework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Java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(RI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JavaFX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default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style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99"/>
        </w:rPr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  <w:u w:val="single" w:color="3953A4"/>
        </w:rPr>
        <w:t>Apache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-7"/>
          <w:w w:val="100"/>
          <w:u w:val="single" w:color="3953A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  <w:u w:val="single" w:color="3953A4"/>
        </w:rPr>
        <w:t>Je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1"/>
          <w:w w:val="100"/>
          <w:u w:val="single" w:color="3953A4"/>
        </w:rPr>
        <w:t>r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1"/>
          <w:w w:val="100"/>
          <w:u w:val="single" w:color="3953A4"/>
        </w:rPr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  <w:u w:val="single" w:color="3953A4"/>
        </w:rPr>
        <w:t>s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  <w:u w:val="single" w:color="3953A4"/>
        </w:rPr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1"/>
          <w:w w:val="100"/>
          <w:u w:val="single" w:color="3953A4"/>
        </w:rPr>
        <w:t>e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1"/>
          <w:w w:val="100"/>
          <w:u w:val="single" w:color="3953A4"/>
        </w:rPr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  <w:u w:val="single" w:color="3953A4"/>
        </w:rPr>
        <w:t>y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-5"/>
          <w:w w:val="100"/>
          <w:u w:val="single" w:color="3953A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  <w:u w:val="single" w:color="3953A4"/>
        </w:rPr>
        <w:t>2.6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default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imple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Manage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blish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Maven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Maven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plug-in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artifacts.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820" w:right="132" w:firstLine="-360"/>
        <w:jc w:val="both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Service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stora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configuration,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bandwidth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large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textual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sources,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history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SNOMED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(SNOMED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biann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release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~1.3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GB,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compressible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~200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MB).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rich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client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tools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scripting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Oracle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ashorn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JavaScript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raries.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High-perfor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stand-alone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deployed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</w:rPr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  <w:u w:val="single" w:color="3953A4"/>
        </w:rPr>
        <w:t>Java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-4"/>
          <w:w w:val="100"/>
          <w:u w:val="single" w:color="3953A4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  <w:u w:val="single" w:color="3953A4"/>
        </w:rPr>
        <w:t>Web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</w:rPr>
      </w:r>
      <w:r>
        <w:rPr>
          <w:rFonts w:ascii="Times New Roman" w:hAnsi="Times New Roman" w:cs="Times New Roman" w:eastAsia="Times New Roman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75" w:lineRule="exact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2"/>
          <w:szCs w:val="22"/>
          <w:color w:val="3953A4"/>
          <w:w w:val="99"/>
        </w:rPr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0"/>
          <w:w w:val="100"/>
          <w:u w:val="single" w:color="3953A4"/>
        </w:rPr>
        <w:t>Start</w:t>
      </w:r>
      <w:r>
        <w:rPr>
          <w:rFonts w:ascii="Times New Roman" w:hAnsi="Times New Roman" w:cs="Times New Roman" w:eastAsia="Times New Roman"/>
          <w:sz w:val="22"/>
          <w:szCs w:val="22"/>
          <w:color w:val="3953A4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rich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ternet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efficiently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run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laptop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puter.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74" w:lineRule="exact"/>
        <w:ind w:left="820" w:right="106" w:firstLine="-360"/>
        <w:jc w:val="both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Stand-alone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capabilities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currently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IHTSDO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ISAAC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workbench.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820" w:right="74" w:firstLine="-360"/>
        <w:jc w:val="both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tegrate,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ctro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releases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knowledge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sharing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partners.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16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6.2.2.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Specific</w:t>
      </w:r>
      <w:r>
        <w:rPr>
          <w:rFonts w:ascii="Arial" w:hAnsi="Arial" w:cs="Arial" w:eastAsia="Arial"/>
          <w:sz w:val="28"/>
          <w:szCs w:val="28"/>
          <w:color w:val="231F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Requirements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322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Specific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q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uire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defined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“To-Be”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eability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above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2.3,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Overview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Significant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16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6.2.2.1.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Database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Repository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41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house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current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VETS.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proposed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logical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design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following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figure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diagram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repository.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60" w:bottom="920" w:left="1340" w:right="1360"/>
          <w:pgSz w:w="12240" w:h="15840"/>
        </w:sectPr>
      </w:pPr>
      <w:rPr/>
    </w:p>
    <w:p>
      <w:pPr>
        <w:spacing w:before="10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71.286955pt;height:345.51pt;mso-position-horizontal-relative:char;mso-position-vertical-relative:line" type="#_x0000_t75">
            <v:imagedata r:id="rId75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78" w:after="0" w:line="240" w:lineRule="auto"/>
        <w:ind w:left="2658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21:</w:t>
      </w:r>
      <w:r>
        <w:rPr>
          <w:rFonts w:ascii="Arial" w:hAnsi="Arial" w:cs="Arial" w:eastAsia="Arial"/>
          <w:sz w:val="22"/>
          <w:szCs w:val="22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Database</w:t>
      </w:r>
      <w:r>
        <w:rPr>
          <w:rFonts w:ascii="Arial" w:hAnsi="Arial" w:cs="Arial" w:eastAsia="Arial"/>
          <w:sz w:val="22"/>
          <w:szCs w:val="22"/>
          <w:color w:val="231F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Repository</w:t>
      </w:r>
      <w:r>
        <w:rPr>
          <w:rFonts w:ascii="Arial" w:hAnsi="Arial" w:cs="Arial" w:eastAsia="Arial"/>
          <w:sz w:val="22"/>
          <w:szCs w:val="22"/>
          <w:color w:val="231F2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Diagram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-20"/>
        <w:jc w:val="left"/>
        <w:tabs>
          <w:tab w:pos="116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6.2.2.2.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System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Features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proposed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&amp;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cribed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elow: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74" w:lineRule="exact"/>
        <w:ind w:left="820" w:right="293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  <w:u w:val="single" w:color="231F2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  <w:u w:val="single" w:color="231F2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(R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u w:val="single" w:color="231F2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u w:val="single" w:color="231F2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  <w:u w:val="single" w:color="231F2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  <w:u w:val="single" w:color="231F2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Service)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programmatic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content.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0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74" w:lineRule="exact"/>
        <w:ind w:left="820" w:right="846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Continuous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u w:val="single" w:color="231F2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Integration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u w:val="single" w:color="231F2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ability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auto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820" w:right="666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Artifact/Project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Reposit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u w:val="single" w:color="231F2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u w:val="single" w:color="231F2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common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libraries.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39" w:lineRule="auto"/>
        <w:ind w:left="820" w:right="99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Version/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Source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Control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distributed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clinical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ability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nology/pr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j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content.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Each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tracked,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odifications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additions,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delet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receive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commit.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39" w:lineRule="auto"/>
        <w:ind w:left="820" w:right="148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  <w:u w:val="single" w:color="231F2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Manage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  <w:u w:val="single" w:color="231F2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  <w:u w:val="single" w:color="231F2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  <w:u w:val="single" w:color="231F2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ules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u w:val="single" w:color="231F2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u w:val="single" w:color="231F20"/>
        </w:rPr>
        <w:t>Engine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business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life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authoring,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through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publication,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content,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nitoring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anag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–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utilizing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rules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engine.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40" w:bottom="920" w:left="1340" w:right="1320"/>
          <w:pgSz w:w="12240" w:h="15840"/>
        </w:sectPr>
      </w:pPr>
      <w:rPr/>
    </w:p>
    <w:p>
      <w:pPr>
        <w:spacing w:before="65" w:after="0" w:line="245" w:lineRule="auto"/>
        <w:ind w:left="940" w:right="542" w:firstLine="-350"/>
        <w:jc w:val="left"/>
        <w:tabs>
          <w:tab w:pos="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5"/>
        </w:rPr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  <w:u w:val="single" w:color="000000"/>
        </w:rPr>
        <w:t>Compon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  <w:u w:val="single" w:color="0000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  <w:u w:val="single" w:color="0000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  <w:u w:val="single" w:color="0000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56"/>
          <w:w w:val="100"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  <w:u w:val="single" w:color="000000"/>
        </w:rPr>
        <w:t>Reques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  <w:u w:val="single" w:color="0000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21"/>
          <w:w w:val="100"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  <w:u w:val="single" w:color="0000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  <w:u w:val="single" w:color="0000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0"/>
          <w:u w:val="single" w:color="0000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  <w:u w:val="single" w:color="000000"/>
        </w:rPr>
        <w:t>vic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  <w:u w:val="single" w:color="0000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Provide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abilit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ow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4"/>
        </w:rPr>
        <w:t>modification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6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3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6"/>
        </w:rPr>
        <w:t>ni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1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6"/>
        </w:rPr>
        <w:t>olog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6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hat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6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6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13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6"/>
        </w:rPr>
        <w:t>cke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6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7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manage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4"/>
          <w:w w:val="11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8"/>
        </w:rPr>
        <w:t>ob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9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3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6"/>
          <w:w w:val="103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10"/>
        </w:rPr>
        <w:t>y.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5" w:lineRule="auto"/>
        <w:ind w:left="940" w:right="955" w:firstLine="-350"/>
        <w:jc w:val="left"/>
        <w:tabs>
          <w:tab w:pos="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Qualit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Management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Provide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8"/>
        </w:rPr>
        <w:t>con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3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8"/>
        </w:rPr>
        <w:t>in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1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1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3"/>
          <w:w w:val="108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6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3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3"/>
          <w:w w:val="10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8"/>
        </w:rPr>
        <w:t>ecti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2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2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cont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qualit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2"/>
          <w:w w:val="113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4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1"/>
          <w:w w:val="106"/>
        </w:rPr>
        <w:t>z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9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busines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fro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local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7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7"/>
        </w:rPr>
        <w:t>dati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7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4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throug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release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5"/>
        </w:rPr>
        <w:t>valida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7"/>
          <w:w w:val="105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1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7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60" w:lineRule="exact"/>
        <w:ind w:left="940" w:right="1039" w:firstLine="-350"/>
        <w:jc w:val="left"/>
        <w:tabs>
          <w:tab w:pos="940" w:val="left"/>
        </w:tabs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60"/>
        </w:rPr>
        <w:t>•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4"/>
        </w:rPr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  <w:u w:val="single" w:color="000000"/>
        </w:rPr>
        <w:t>Databas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  <w:u w:val="single" w:color="0000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25"/>
          <w:w w:val="100"/>
          <w:u w:val="single" w:color="0000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  <w:u w:val="single" w:color="000000"/>
        </w:rPr>
        <w:t>Serv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  <w:u w:val="single" w:color="0000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  <w:u w:val="single" w:color="000000"/>
        </w:rPr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  <w:u w:val="single" w:color="0000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serv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pro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11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3"/>
          <w:w w:val="112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7"/>
        </w:rPr>
        <w:t>ag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7C6E77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C6E77"/>
          <w:spacing w:val="-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abilit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manipulate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6"/>
        </w:rPr>
        <w:t>dat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5"/>
          <w:w w:val="106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7C6E77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C6E77"/>
          <w:spacing w:val="0"/>
          <w:w w:val="14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4"/>
          <w:w w:val="117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1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1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2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9"/>
          <w:w w:val="108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9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7"/>
          <w:w w:val="10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7C6E77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C6E77"/>
          <w:spacing w:val="-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versio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g.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ch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ge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made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4"/>
        </w:rPr>
        <w:t>tracked.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20" w:right="-20"/>
        <w:jc w:val="left"/>
        <w:tabs>
          <w:tab w:pos="130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62124"/>
          <w:spacing w:val="0"/>
          <w:w w:val="100"/>
          <w:b/>
          <w:bCs/>
        </w:rPr>
        <w:t>6.2.2.3.</w:t>
        <w:tab/>
      </w:r>
      <w:r>
        <w:rPr>
          <w:rFonts w:ascii="Arial" w:hAnsi="Arial" w:cs="Arial" w:eastAsia="Arial"/>
          <w:sz w:val="24"/>
          <w:szCs w:val="24"/>
          <w:color w:val="262124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4"/>
          <w:szCs w:val="24"/>
          <w:color w:val="262124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62124"/>
          <w:spacing w:val="0"/>
          <w:w w:val="100"/>
          <w:b/>
          <w:bCs/>
        </w:rPr>
        <w:t>Elemen</w:t>
      </w:r>
      <w:r>
        <w:rPr>
          <w:rFonts w:ascii="Arial" w:hAnsi="Arial" w:cs="Arial" w:eastAsia="Arial"/>
          <w:sz w:val="24"/>
          <w:szCs w:val="24"/>
          <w:color w:val="262124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color w:val="262124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62124"/>
          <w:spacing w:val="0"/>
          <w:w w:val="100"/>
          <w:b/>
          <w:bCs/>
        </w:rPr>
        <w:t>Tables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1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Applica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223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Vist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5"/>
        </w:rPr>
        <w:t>packag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-5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62124"/>
          <w:spacing w:val="0"/>
          <w:w w:val="100"/>
          <w:b/>
          <w:bCs/>
        </w:rPr>
        <w:t>6.2.2.3.1.</w:t>
        <w:tab/>
      </w:r>
      <w:r>
        <w:rPr>
          <w:rFonts w:ascii="Arial" w:hAnsi="Arial" w:cs="Arial" w:eastAsia="Arial"/>
          <w:sz w:val="24"/>
          <w:szCs w:val="24"/>
          <w:color w:val="262124"/>
          <w:spacing w:val="0"/>
          <w:w w:val="100"/>
          <w:b/>
          <w:bCs/>
        </w:rPr>
        <w:t>Routine</w:t>
      </w:r>
      <w:r>
        <w:rPr>
          <w:rFonts w:ascii="Arial" w:hAnsi="Arial" w:cs="Arial" w:eastAsia="Arial"/>
          <w:sz w:val="24"/>
          <w:szCs w:val="24"/>
          <w:color w:val="262124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4"/>
          <w:szCs w:val="24"/>
          <w:color w:val="262124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62124"/>
          <w:spacing w:val="0"/>
          <w:w w:val="100"/>
          <w:b/>
          <w:bCs/>
        </w:rPr>
        <w:t>(</w:t>
      </w:r>
      <w:r>
        <w:rPr>
          <w:rFonts w:ascii="Arial" w:hAnsi="Arial" w:cs="Arial" w:eastAsia="Arial"/>
          <w:sz w:val="24"/>
          <w:szCs w:val="24"/>
          <w:color w:val="262124"/>
          <w:spacing w:val="0"/>
          <w:w w:val="100"/>
          <w:b/>
          <w:bCs/>
        </w:rPr>
        <w:t>Entr</w:t>
      </w:r>
      <w:r>
        <w:rPr>
          <w:rFonts w:ascii="Arial" w:hAnsi="Arial" w:cs="Arial" w:eastAsia="Arial"/>
          <w:sz w:val="24"/>
          <w:szCs w:val="24"/>
          <w:color w:val="262124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color w:val="262124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62124"/>
          <w:spacing w:val="0"/>
          <w:w w:val="100"/>
          <w:b/>
          <w:bCs/>
        </w:rPr>
        <w:t>Points</w:t>
      </w:r>
      <w:r>
        <w:rPr>
          <w:rFonts w:ascii="Arial" w:hAnsi="Arial" w:cs="Arial" w:eastAsia="Arial"/>
          <w:sz w:val="24"/>
          <w:szCs w:val="24"/>
          <w:color w:val="262124"/>
          <w:spacing w:val="0"/>
          <w:w w:val="101"/>
          <w:b/>
          <w:bCs/>
        </w:rPr>
        <w:t>)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1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Applica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223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-5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1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Vist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94252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0"/>
          <w:w w:val="105"/>
        </w:rPr>
        <w:t>packag</w:t>
      </w:r>
      <w:r>
        <w:rPr>
          <w:rFonts w:ascii="Times New Roman" w:hAnsi="Times New Roman" w:cs="Times New Roman" w:eastAsia="Times New Roman"/>
          <w:sz w:val="23"/>
          <w:szCs w:val="23"/>
          <w:color w:val="382F3D"/>
          <w:spacing w:val="-5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1" w:lineRule="exact"/>
        <w:ind w:left="3190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  <w:position w:val="-1"/>
        </w:rPr>
        <w:t>Tabl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1"/>
          <w:szCs w:val="21"/>
          <w:color w:val="262124"/>
          <w:spacing w:val="15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124"/>
          <w:spacing w:val="0"/>
          <w:w w:val="100"/>
          <w:position w:val="-1"/>
        </w:rPr>
        <w:t>28</w:t>
      </w:r>
      <w:r>
        <w:rPr>
          <w:rFonts w:ascii="Times New Roman" w:hAnsi="Times New Roman" w:cs="Times New Roman" w:eastAsia="Times New Roman"/>
          <w:sz w:val="24"/>
          <w:szCs w:val="24"/>
          <w:color w:val="262124"/>
          <w:spacing w:val="0"/>
          <w:w w:val="100"/>
          <w:position w:val="-1"/>
        </w:rPr>
        <w:t>:</w:t>
      </w:r>
      <w:r>
        <w:rPr>
          <w:rFonts w:ascii="Times New Roman" w:hAnsi="Times New Roman" w:cs="Times New Roman" w:eastAsia="Times New Roman"/>
          <w:sz w:val="24"/>
          <w:szCs w:val="24"/>
          <w:color w:val="262124"/>
          <w:spacing w:val="7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  <w:position w:val="-1"/>
        </w:rPr>
        <w:t>Routine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  <w:position w:val="-1"/>
        </w:rPr>
        <w:t>s</w:t>
      </w:r>
      <w:r>
        <w:rPr>
          <w:rFonts w:ascii="Arial" w:hAnsi="Arial" w:cs="Arial" w:eastAsia="Arial"/>
          <w:sz w:val="21"/>
          <w:szCs w:val="21"/>
          <w:color w:val="262124"/>
          <w:spacing w:val="4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5"/>
          <w:b/>
          <w:bCs/>
          <w:position w:val="-1"/>
        </w:rPr>
        <w:t>(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4"/>
          <w:b/>
          <w:bCs/>
          <w:position w:val="-1"/>
        </w:rPr>
        <w:t>Instructions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5"/>
          <w:b/>
          <w:bCs/>
          <w:position w:val="-1"/>
        </w:rPr>
        <w:t>)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2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4"/>
                <w:b/>
                <w:bCs/>
              </w:rPr>
              <w:t>Routines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4"/>
                <w:b/>
                <w:bCs/>
              </w:rPr>
              <w:t>Instructions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Routin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37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6"/>
                <w:b/>
                <w:bCs/>
              </w:rPr>
              <w:t>Name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D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4"/>
                <w:b/>
                <w:bCs/>
              </w:rPr>
              <w:t>Enhancement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4"/>
                <w:b/>
                <w:bCs/>
              </w:rPr>
              <w:t>Category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D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5"/>
                <w:b/>
                <w:bCs/>
              </w:rPr>
              <w:t>RTM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D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Related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34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5"/>
                <w:b/>
                <w:bCs/>
              </w:rPr>
              <w:t>Options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D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Related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38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4"/>
                <w:b/>
                <w:bCs/>
              </w:rPr>
              <w:t>Routines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D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58" w:lineRule="auto"/>
              <w:ind w:left="110" w:right="121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Data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25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Dictionar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38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4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3"/>
                <w:b/>
                <w:bCs/>
              </w:rPr>
              <w:t>DO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4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4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5"/>
                <w:b/>
                <w:bCs/>
              </w:rPr>
              <w:t>References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D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Related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38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4"/>
                <w:b/>
                <w:bCs/>
              </w:rPr>
              <w:t>Protocols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D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8" w:lineRule="auto"/>
              <w:ind w:left="110" w:right="14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Related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39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4"/>
                <w:b/>
                <w:bCs/>
              </w:rPr>
              <w:t>Integration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4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4"/>
                <w:b/>
                <w:bCs/>
              </w:rPr>
              <w:t>Control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4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5"/>
                <w:b/>
                <w:bCs/>
              </w:rPr>
              <w:t>Registration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5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-13"/>
                <w:w w:val="105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6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5"/>
                <w:b/>
                <w:bCs/>
              </w:rPr>
              <w:t>ICRs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6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D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Data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25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5"/>
                <w:b/>
                <w:bCs/>
              </w:rPr>
              <w:t>Passing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D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58" w:lineRule="auto"/>
              <w:ind w:left="100" w:right="81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Inpu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3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Attribut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31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6"/>
                <w:b/>
                <w:bCs/>
              </w:rPr>
              <w:t>Name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6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16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6"/>
                <w:b/>
                <w:bCs/>
              </w:rPr>
              <w:t>Definition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D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Outpu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39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4"/>
                <w:b/>
                <w:bCs/>
              </w:rPr>
              <w:t>Attribute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Name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29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16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6"/>
                <w:b/>
                <w:bCs/>
              </w:rPr>
              <w:t>Definition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D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Curren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33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5"/>
                <w:b/>
                <w:bCs/>
              </w:rPr>
              <w:t>Logic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D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6" w:after="0" w:line="248" w:lineRule="auto"/>
              <w:ind w:left="110" w:right="605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Modified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34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5"/>
                <w:b/>
                <w:bCs/>
              </w:rPr>
              <w:t>Logic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5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Change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43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0"/>
                <w:b/>
                <w:bCs/>
              </w:rPr>
              <w:t>are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7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13"/>
                <w:b/>
                <w:bCs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13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6"/>
                <w:b/>
                <w:bCs/>
              </w:rPr>
              <w:t>bold</w:t>
            </w:r>
            <w:r>
              <w:rPr>
                <w:rFonts w:ascii="Arial" w:hAnsi="Arial" w:cs="Arial" w:eastAsia="Arial"/>
                <w:sz w:val="21"/>
                <w:szCs w:val="21"/>
                <w:color w:val="262124"/>
                <w:spacing w:val="0"/>
                <w:w w:val="107"/>
                <w:b/>
                <w:bCs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7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D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33" w:after="0" w:line="240" w:lineRule="auto"/>
        <w:ind w:left="3282" w:right="3238"/>
        <w:jc w:val="center"/>
        <w:tabs>
          <w:tab w:pos="5380" w:val="left"/>
        </w:tabs>
        <w:rPr>
          <w:rFonts w:ascii="Arial" w:hAnsi="Arial" w:cs="Arial" w:eastAsia="Arial"/>
          <w:sz w:val="21"/>
          <w:szCs w:val="21"/>
        </w:rPr>
      </w:pPr>
      <w:rPr/>
      <w:r>
        <w:rPr/>
        <w:pict>
          <v:group style="position:absolute;margin-left:66.5pt;margin-top:2.498877pt;width:264.5pt;height:14pt;mso-position-horizontal-relative:page;mso-position-vertical-relative:paragraph;z-index:-10722" coordorigin="1330,50" coordsize="5290,280">
            <v:shape style="position:absolute;left:5480;top:50;width:1140;height:280" type="#_x0000_t75">
              <v:imagedata r:id="rId77" o:title=""/>
            </v:shape>
            <v:group style="position:absolute;left:1340;top:280;width:4160;height:2" coordorigin="1340,280" coordsize="4160,2">
              <v:shape style="position:absolute;left:1340;top:280;width:4160;height:2" coordorigin="1340,280" coordsize="4160,0" path="m1340,280l5500,280e" filled="f" stroked="t" strokeweight="1pt" strokecolor="#1F1C1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</w:rPr>
        <w:t>Tabl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color w:val="262124"/>
          <w:spacing w:val="26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</w:rPr>
        <w:t>29</w:t>
      </w:r>
      <w:r>
        <w:rPr>
          <w:rFonts w:ascii="Arial" w:hAnsi="Arial" w:cs="Arial" w:eastAsia="Arial"/>
          <w:sz w:val="21"/>
          <w:szCs w:val="21"/>
          <w:color w:val="262124"/>
          <w:spacing w:val="-47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11"/>
          <w:b/>
          <w:bCs/>
        </w:rPr>
        <w:t>:Routines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88" w:after="0" w:line="240" w:lineRule="auto"/>
        <w:ind w:left="250" w:right="-20"/>
        <w:jc w:val="left"/>
        <w:tabs>
          <w:tab w:pos="3120" w:val="left"/>
        </w:tabs>
        <w:rPr>
          <w:rFonts w:ascii="Arial" w:hAnsi="Arial" w:cs="Arial" w:eastAsia="Arial"/>
          <w:sz w:val="21"/>
          <w:szCs w:val="21"/>
        </w:rPr>
      </w:pPr>
      <w:rPr/>
      <w:r>
        <w:rPr/>
        <w:pict>
          <v:group style="position:absolute;margin-left:67pt;margin-top:19.998877pt;width:479pt;height:.1pt;mso-position-horizontal-relative:page;mso-position-vertical-relative:paragraph;z-index:-10721" coordorigin="1340,400" coordsize="9580,2">
            <v:shape style="position:absolute;left:1340;top:400;width:9580;height:2" coordorigin="1340,400" coordsize="9580,0" path="m1340,400l10920,400e" filled="f" stroked="t" strokeweight="1.5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</w:rPr>
        <w:t>Routines</w:t>
      </w:r>
      <w:r>
        <w:rPr>
          <w:rFonts w:ascii="Arial" w:hAnsi="Arial" w:cs="Arial" w:eastAsia="Arial"/>
          <w:sz w:val="21"/>
          <w:szCs w:val="21"/>
          <w:color w:val="262124"/>
          <w:spacing w:val="-22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1"/>
          <w:szCs w:val="21"/>
          <w:color w:val="262124"/>
          <w:spacing w:val="0"/>
          <w:w w:val="104"/>
          <w:b/>
          <w:bCs/>
        </w:rPr>
        <w:t>Activities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jc w:val="left"/>
        <w:spacing w:after="0"/>
        <w:sectPr>
          <w:pgNumType w:start="50"/>
          <w:pgMar w:footer="723" w:header="0" w:top="1400" w:bottom="920" w:left="1220" w:right="1220"/>
          <w:footerReference w:type="default" r:id="rId76"/>
          <w:pgSz w:w="12240" w:h="15840"/>
        </w:sectPr>
      </w:pPr>
      <w:rPr/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5" w:hRule="exact"/>
        </w:trPr>
        <w:tc>
          <w:tcPr>
            <w:tcW w:w="2885" w:type="dxa"/>
            <w:tcBorders>
              <w:top w:val="single" w:sz="8" w:space="0" w:color="1F1C1F"/>
              <w:bottom w:val="single" w:sz="12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Routin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75" w:type="dxa"/>
            <w:tcBorders>
              <w:top w:val="single" w:sz="8" w:space="0" w:color="1F1C1F"/>
              <w:bottom w:val="single" w:sz="12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885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0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75" w:type="dxa"/>
            <w:tcBorders>
              <w:top w:val="single" w:sz="12" w:space="0" w:color="1F1C1F"/>
              <w:bottom w:val="single" w:sz="12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0" w:after="0" w:line="295" w:lineRule="exact"/>
              <w:ind w:left="100" w:right="-20"/>
              <w:jc w:val="left"/>
              <w:tabs>
                <w:tab w:pos="1260" w:val="left"/>
                <w:tab w:pos="2520" w:val="left"/>
                <w:tab w:pos="362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2123"/>
                <w:w w:val="134"/>
              </w:rPr>
              <w:t>DN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11"/>
                <w:w w:val="13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  <w:t>w</w:t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6"/>
                <w:szCs w:val="26"/>
                <w:color w:val="242123"/>
                <w:spacing w:val="0"/>
                <w:w w:val="173"/>
              </w:rPr>
              <w:t>0</w:t>
            </w:r>
            <w:r>
              <w:rPr>
                <w:rFonts w:ascii="Arial" w:hAnsi="Arial" w:cs="Arial" w:eastAsia="Arial"/>
                <w:sz w:val="26"/>
                <w:szCs w:val="26"/>
                <w:color w:val="242123"/>
                <w:spacing w:val="-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-11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B3F42"/>
                <w:spacing w:val="-8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fy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B3F42"/>
                <w:spacing w:val="-15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ete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6"/>
                <w:szCs w:val="26"/>
                <w:color w:val="242123"/>
                <w:spacing w:val="0"/>
                <w:w w:val="130"/>
              </w:rPr>
              <w:t>D</w:t>
            </w:r>
            <w:r>
              <w:rPr>
                <w:rFonts w:ascii="Arial" w:hAnsi="Arial" w:cs="Arial" w:eastAsia="Arial"/>
                <w:sz w:val="26"/>
                <w:szCs w:val="26"/>
                <w:color w:val="242123"/>
                <w:spacing w:val="-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-2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-3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ange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2885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1"/>
              </w:rPr>
              <w:t>RTM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75" w:type="dxa"/>
            <w:tcBorders>
              <w:top w:val="single" w:sz="12" w:space="0" w:color="1F1C1F"/>
              <w:bottom w:val="single" w:sz="8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88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Options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75" w:type="dxa"/>
            <w:tcBorders>
              <w:top w:val="single" w:sz="8" w:space="0" w:color="1F1C1F"/>
              <w:bottom w:val="single" w:sz="8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95" w:hRule="exact"/>
        </w:trPr>
        <w:tc>
          <w:tcPr>
            <w:tcW w:w="28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Routines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9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26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82F38"/>
                <w:spacing w:val="0"/>
                <w:w w:val="110"/>
              </w:rPr>
              <w:t>"Calle</w:t>
            </w:r>
            <w:r>
              <w:rPr>
                <w:rFonts w:ascii="Arial" w:hAnsi="Arial" w:cs="Arial" w:eastAsia="Arial"/>
                <w:sz w:val="22"/>
                <w:szCs w:val="22"/>
                <w:color w:val="382F38"/>
                <w:spacing w:val="0"/>
                <w:w w:val="11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382F38"/>
                <w:spacing w:val="-9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6"/>
              </w:rPr>
              <w:t>By"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75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82F38"/>
                <w:spacing w:val="0"/>
                <w:w w:val="112"/>
              </w:rPr>
              <w:t>"Called"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710" w:hRule="exact"/>
        </w:trPr>
        <w:tc>
          <w:tcPr>
            <w:tcW w:w="28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/>
            <w:rPr/>
          </w:p>
        </w:tc>
        <w:tc>
          <w:tcPr>
            <w:tcW w:w="29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70" w:lineRule="exact"/>
              <w:jc w:val="left"/>
              <w:rPr>
                <w:sz w:val="17"/>
                <w:szCs w:val="17"/>
              </w:rPr>
            </w:pPr>
            <w:rPr/>
            <w:r>
              <w:rPr>
                <w:sz w:val="17"/>
                <w:szCs w:val="17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7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70" w:lineRule="exact"/>
              <w:jc w:val="left"/>
              <w:rPr>
                <w:sz w:val="17"/>
                <w:szCs w:val="17"/>
              </w:rPr>
            </w:pPr>
            <w:rPr/>
            <w:r>
              <w:rPr>
                <w:sz w:val="17"/>
                <w:szCs w:val="17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456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5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95" w:hRule="exact"/>
        </w:trPr>
        <w:tc>
          <w:tcPr>
            <w:tcW w:w="2885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Routines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75" w:type="dxa"/>
            <w:tcBorders>
              <w:top w:val="single" w:sz="4" w:space="0" w:color="1F1C1F"/>
              <w:bottom w:val="single" w:sz="8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Activities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88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43" w:after="0" w:line="256" w:lineRule="auto"/>
              <w:ind w:left="110" w:right="544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Dictionar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6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References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75" w:type="dxa"/>
            <w:tcBorders>
              <w:top w:val="single" w:sz="8" w:space="0" w:color="1F1C1F"/>
              <w:bottom w:val="single" w:sz="8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88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Protocols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75" w:type="dxa"/>
            <w:tcBorders>
              <w:top w:val="single" w:sz="8" w:space="0" w:color="1F1C1F"/>
              <w:bottom w:val="single" w:sz="8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88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43" w:after="0" w:line="241" w:lineRule="auto"/>
              <w:ind w:left="100" w:right="450" w:firstLine="1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Integration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Contro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5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Registrations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82F38"/>
                <w:spacing w:val="0"/>
                <w:w w:val="103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382F38"/>
                <w:spacing w:val="0"/>
                <w:w w:val="102"/>
              </w:rPr>
              <w:t>ICRs</w:t>
            </w:r>
            <w:r>
              <w:rPr>
                <w:rFonts w:ascii="Arial" w:hAnsi="Arial" w:cs="Arial" w:eastAsia="Arial"/>
                <w:sz w:val="22"/>
                <w:szCs w:val="22"/>
                <w:color w:val="382F38"/>
                <w:spacing w:val="0"/>
                <w:w w:val="103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75" w:type="dxa"/>
            <w:tcBorders>
              <w:top w:val="single" w:sz="8" w:space="0" w:color="1F1C1F"/>
              <w:bottom w:val="single" w:sz="8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595" w:hRule="exact"/>
        </w:trPr>
        <w:tc>
          <w:tcPr>
            <w:tcW w:w="2885" w:type="dxa"/>
            <w:tcBorders>
              <w:top w:val="single" w:sz="8" w:space="0" w:color="1F1C1F"/>
              <w:bottom w:val="single" w:sz="12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4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Passing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75" w:type="dxa"/>
            <w:tcBorders>
              <w:top w:val="single" w:sz="8" w:space="0" w:color="1F1C1F"/>
              <w:bottom w:val="single" w:sz="12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28" w:after="0" w:line="208" w:lineRule="auto"/>
              <w:ind w:left="1100" w:right="196" w:firstLine="-1000"/>
              <w:jc w:val="left"/>
              <w:tabs>
                <w:tab w:pos="1080" w:val="left"/>
                <w:tab w:pos="3000" w:val="left"/>
                <w:tab w:pos="3920" w:val="left"/>
                <w:tab w:pos="588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2123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Inp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59"/>
                <w:w w:val="16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-15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put</w:t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6"/>
                <w:szCs w:val="26"/>
                <w:color w:val="242123"/>
                <w:spacing w:val="0"/>
                <w:w w:val="173"/>
              </w:rPr>
              <w:t>0</w:t>
            </w:r>
            <w:r>
              <w:rPr>
                <w:rFonts w:ascii="Arial" w:hAnsi="Arial" w:cs="Arial" w:eastAsia="Arial"/>
                <w:sz w:val="26"/>
                <w:szCs w:val="26"/>
                <w:color w:val="242123"/>
                <w:spacing w:val="-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Bo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60"/>
                <w:w w:val="16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-17"/>
                <w:w w:val="169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99"/>
              </w:rPr>
              <w:t>ob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-13"/>
                <w:w w:val="99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9"/>
                <w:position w:val="-3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9"/>
                <w:position w:val="-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  <w:position w:val="0"/>
              </w:rPr>
              <w:t>Reference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  <w:position w:val="0"/>
              </w:rPr>
              <w:tab/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34"/>
                <w:position w:val="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  <w:position w:val="0"/>
              </w:rPr>
              <w:t>Reference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  <w:position w:val="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  <w:position w:val="0"/>
              </w:rPr>
              <w:t>Loc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-4"/>
                <w:w w:val="100"/>
                <w:position w:val="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5B3F42"/>
                <w:spacing w:val="0"/>
                <w:w w:val="100"/>
                <w:position w:val="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705" w:hRule="exact"/>
        </w:trPr>
        <w:tc>
          <w:tcPr>
            <w:tcW w:w="2885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7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Input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3"/>
              </w:rPr>
              <w:t>Attribut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3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26"/>
                <w:w w:val="113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82F38"/>
                <w:spacing w:val="0"/>
                <w:w w:val="108"/>
              </w:rPr>
              <w:t>and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Definition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75" w:type="dxa"/>
            <w:tcBorders>
              <w:top w:val="single" w:sz="12" w:space="0" w:color="1F1C1F"/>
              <w:bottom w:val="single" w:sz="8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12" w:after="0" w:line="310" w:lineRule="exact"/>
              <w:ind w:left="100" w:right="5485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80"/>
              </w:rPr>
              <w:t>Name: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80"/>
              </w:rPr>
              <w:t> 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54"/>
              </w:rPr>
              <w:t>Definition: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700" w:hRule="exact"/>
        </w:trPr>
        <w:tc>
          <w:tcPr>
            <w:tcW w:w="288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73" w:after="0" w:line="246" w:lineRule="auto"/>
              <w:ind w:left="100" w:right="336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Output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Attribut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1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Definition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75" w:type="dxa"/>
            <w:tcBorders>
              <w:top w:val="single" w:sz="8" w:space="0" w:color="1F1C1F"/>
              <w:bottom w:val="single" w:sz="8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12" w:after="0" w:line="310" w:lineRule="exact"/>
              <w:ind w:left="100" w:right="5485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80"/>
              </w:rPr>
              <w:t>Name: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80"/>
              </w:rPr>
              <w:t> 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54"/>
              </w:rPr>
              <w:t>Definition: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2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663" w:lineRule="exact"/>
        <w:ind w:left="110" w:right="-20"/>
        <w:jc w:val="left"/>
        <w:rPr>
          <w:rFonts w:ascii="Arial" w:hAnsi="Arial" w:cs="Arial" w:eastAsia="Arial"/>
          <w:sz w:val="23"/>
          <w:szCs w:val="23"/>
        </w:rPr>
      </w:pPr>
      <w:rPr/>
      <w:r>
        <w:rPr/>
        <w:pict>
          <v:group style="position:absolute;margin-left:67pt;margin-top:11.154284pt;width:479pt;height:.1pt;mso-position-horizontal-relative:page;mso-position-vertical-relative:paragraph;z-index:-10720" coordorigin="1340,223" coordsize="9580,2">
            <v:shape style="position:absolute;left:1340;top:223;width:9580;height:2" coordorigin="1340,223" coordsize="9580,0" path="m1340,223l10920,223e" filled="f" stroked="t" strokeweight=".5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59"/>
          <w:szCs w:val="59"/>
          <w:color w:val="242123"/>
          <w:w w:val="53"/>
          <w:position w:val="-1"/>
        </w:rPr>
      </w:r>
      <w:r>
        <w:rPr>
          <w:rFonts w:ascii="Arial" w:hAnsi="Arial" w:cs="Arial" w:eastAsia="Arial"/>
          <w:sz w:val="59"/>
          <w:szCs w:val="59"/>
          <w:color w:val="242123"/>
          <w:w w:val="53"/>
          <w:u w:val="single" w:color="1F1C1F"/>
          <w:position w:val="-1"/>
        </w:rPr>
        <w:t>I</w:t>
      </w:r>
      <w:r>
        <w:rPr>
          <w:rFonts w:ascii="Arial" w:hAnsi="Arial" w:cs="Arial" w:eastAsia="Arial"/>
          <w:sz w:val="59"/>
          <w:szCs w:val="59"/>
          <w:color w:val="242123"/>
          <w:w w:val="53"/>
          <w:u w:val="single" w:color="1F1C1F"/>
          <w:position w:val="-1"/>
        </w:rPr>
      </w:r>
      <w:r>
        <w:rPr>
          <w:rFonts w:ascii="Arial" w:hAnsi="Arial" w:cs="Arial" w:eastAsia="Arial"/>
          <w:sz w:val="59"/>
          <w:szCs w:val="59"/>
          <w:color w:val="242123"/>
          <w:spacing w:val="-122"/>
          <w:w w:val="99"/>
          <w:u w:val="single" w:color="1F1C1F"/>
          <w:position w:val="-1"/>
        </w:rPr>
        <w:t> </w:t>
      </w:r>
      <w:r>
        <w:rPr>
          <w:rFonts w:ascii="Arial" w:hAnsi="Arial" w:cs="Arial" w:eastAsia="Arial"/>
          <w:sz w:val="59"/>
          <w:szCs w:val="59"/>
          <w:color w:val="242123"/>
          <w:spacing w:val="-122"/>
          <w:w w:val="99"/>
          <w:u w:val="single" w:color="1F1C1F"/>
          <w:position w:val="-1"/>
        </w:rPr>
      </w:r>
      <w:r>
        <w:rPr>
          <w:rFonts w:ascii="Arial" w:hAnsi="Arial" w:cs="Arial" w:eastAsia="Arial"/>
          <w:sz w:val="59"/>
          <w:szCs w:val="59"/>
          <w:color w:val="242123"/>
          <w:spacing w:val="-122"/>
          <w:w w:val="99"/>
          <w:position w:val="-1"/>
        </w:rPr>
      </w:r>
      <w:r>
        <w:rPr>
          <w:rFonts w:ascii="Arial" w:hAnsi="Arial" w:cs="Arial" w:eastAsia="Arial"/>
          <w:sz w:val="59"/>
          <w:szCs w:val="59"/>
          <w:color w:val="242123"/>
          <w:spacing w:val="-122"/>
          <w:w w:val="99"/>
          <w:position w:val="-1"/>
        </w:rPr>
      </w:r>
      <w:r>
        <w:rPr>
          <w:rFonts w:ascii="Arial" w:hAnsi="Arial" w:cs="Arial" w:eastAsia="Arial"/>
          <w:sz w:val="23"/>
          <w:szCs w:val="23"/>
          <w:color w:val="242123"/>
          <w:spacing w:val="0"/>
          <w:w w:val="100"/>
          <w:position w:val="-1"/>
        </w:rPr>
        <w:t>Curren</w:t>
      </w:r>
      <w:r>
        <w:rPr>
          <w:rFonts w:ascii="Arial" w:hAnsi="Arial" w:cs="Arial" w:eastAsia="Arial"/>
          <w:sz w:val="23"/>
          <w:szCs w:val="23"/>
          <w:color w:val="242123"/>
          <w:spacing w:val="0"/>
          <w:w w:val="100"/>
          <w:position w:val="-1"/>
        </w:rPr>
        <w:t>t</w:t>
      </w:r>
      <w:r>
        <w:rPr>
          <w:rFonts w:ascii="Arial" w:hAnsi="Arial" w:cs="Arial" w:eastAsia="Arial"/>
          <w:sz w:val="23"/>
          <w:szCs w:val="23"/>
          <w:color w:val="242123"/>
          <w:spacing w:val="24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242123"/>
          <w:spacing w:val="0"/>
          <w:w w:val="105"/>
          <w:position w:val="-1"/>
        </w:rPr>
        <w:t>Logic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99" w:lineRule="exact"/>
        <w:ind w:left="25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/>
        <w:pict>
          <v:group style="position:absolute;margin-left:67pt;margin-top:16.998535pt;width:479pt;height:.1pt;mso-position-horizontal-relative:page;mso-position-vertical-relative:paragraph;z-index:-10719" coordorigin="1340,340" coordsize="9580,2">
            <v:shape style="position:absolute;left:1340;top:340;width:9580;height:2" coordorigin="1340,340" coordsize="9580,0" path="m1340,340l10920,340e" filled="f" stroked="t" strokeweight="1.5pt" strokecolor="#1F1C1F">
              <v:path arrowok="t"/>
            </v:shape>
          </v:group>
          <w10:wrap type="none"/>
        </w:pict>
      </w:r>
      <w:r>
        <w:rPr/>
        <w:pict>
          <v:group style="position:absolute;margin-left:66.25pt;margin-top:36.248535pt;width:480.5pt;height:41.5pt;mso-position-horizontal-relative:page;mso-position-vertical-relative:paragraph;z-index:-10718" coordorigin="1325,725" coordsize="9610,830">
            <v:group style="position:absolute;left:1340;top:745;width:9580;height:2" coordorigin="1340,745" coordsize="9580,2">
              <v:shape style="position:absolute;left:1340;top:745;width:9580;height:2" coordorigin="1340,745" coordsize="9580,0" path="m1340,745l10920,745e" filled="f" stroked="t" strokeweight="1pt" strokecolor="#1F1C1F">
                <v:path arrowok="t"/>
              </v:shape>
            </v:group>
            <v:group style="position:absolute;left:1350;top:735;width:2;height:810" coordorigin="1350,735" coordsize="2,810">
              <v:shape style="position:absolute;left:1350;top:735;width:2;height:810" coordorigin="1350,735" coordsize="0,810" path="m1350,1545l1350,735e" filled="f" stroked="t" strokeweight="1pt" strokecolor="#1F1C1F">
                <v:path arrowok="t"/>
              </v:shape>
            </v:group>
            <v:group style="position:absolute;left:1340;top:1140;width:9580;height:2" coordorigin="1340,1140" coordsize="9580,2">
              <v:shape style="position:absolute;left:1340;top:1140;width:9580;height:2" coordorigin="1340,1140" coordsize="9580,0" path="m1340,1140l10920,1140e" filled="f" stroked="t" strokeweight="1.5pt" strokecolor="#1F1C1F">
                <v:path arrowok="t"/>
              </v:shape>
            </v:group>
            <v:group style="position:absolute;left:10910;top:735;width:2;height:810" coordorigin="10910,735" coordsize="2,810">
              <v:shape style="position:absolute;left:10910;top:735;width:2;height:810" coordorigin="10910,735" coordsize="0,810" path="m10910,1545l10910,735e" filled="f" stroked="t" strokeweight="1pt" strokecolor="#1F1C1F">
                <v:path arrowok="t"/>
              </v:shape>
            </v:group>
            <v:group style="position:absolute;left:1340;top:1530;width:9580;height:2" coordorigin="1340,1530" coordsize="9580,2">
              <v:shape style="position:absolute;left:1340;top:1530;width:9580;height:2" coordorigin="1340,1530" coordsize="9580,0" path="m1340,1530l10920,1530e" filled="f" stroked="t" strokeweight="1.5pt" strokecolor="#1F1C1F">
                <v:path arrowok="t"/>
              </v:shape>
            </v:group>
            <w10:wrap type="none"/>
          </v:group>
        </w:pict>
      </w:r>
      <w:r>
        <w:rPr>
          <w:rFonts w:ascii="Courier New" w:hAnsi="Courier New" w:cs="Courier New" w:eastAsia="Courier New"/>
          <w:sz w:val="28"/>
          <w:szCs w:val="28"/>
          <w:color w:val="382F38"/>
          <w:spacing w:val="-34"/>
          <w:w w:val="86"/>
          <w:position w:val="2"/>
        </w:rPr>
        <w:t>N</w:t>
      </w:r>
      <w:r>
        <w:rPr>
          <w:rFonts w:ascii="Courier New" w:hAnsi="Courier New" w:cs="Courier New" w:eastAsia="Courier New"/>
          <w:sz w:val="28"/>
          <w:szCs w:val="28"/>
          <w:color w:val="4B4456"/>
          <w:spacing w:val="-31"/>
          <w:w w:val="66"/>
          <w:position w:val="2"/>
        </w:rPr>
        <w:t>/</w:t>
      </w:r>
      <w:r>
        <w:rPr>
          <w:rFonts w:ascii="Courier New" w:hAnsi="Courier New" w:cs="Courier New" w:eastAsia="Courier New"/>
          <w:sz w:val="28"/>
          <w:szCs w:val="28"/>
          <w:color w:val="382F38"/>
          <w:spacing w:val="0"/>
          <w:w w:val="93"/>
          <w:position w:val="2"/>
        </w:rPr>
        <w:t>A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1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5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Modifie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d</w:t>
      </w:r>
      <w:r>
        <w:rPr>
          <w:rFonts w:ascii="Arial" w:hAnsi="Arial" w:cs="Arial" w:eastAsia="Arial"/>
          <w:sz w:val="22"/>
          <w:szCs w:val="22"/>
          <w:color w:val="242123"/>
          <w:spacing w:val="-22"/>
          <w:w w:val="109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Logic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(Changes</w:t>
      </w:r>
      <w:r>
        <w:rPr>
          <w:rFonts w:ascii="Arial" w:hAnsi="Arial" w:cs="Arial" w:eastAsia="Arial"/>
          <w:sz w:val="22"/>
          <w:szCs w:val="22"/>
          <w:color w:val="242123"/>
          <w:spacing w:val="4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82F38"/>
          <w:spacing w:val="0"/>
          <w:w w:val="100"/>
        </w:rPr>
        <w:t>are</w:t>
      </w:r>
      <w:r>
        <w:rPr>
          <w:rFonts w:ascii="Arial" w:hAnsi="Arial" w:cs="Arial" w:eastAsia="Arial"/>
          <w:sz w:val="22"/>
          <w:szCs w:val="22"/>
          <w:color w:val="382F38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9"/>
        </w:rPr>
        <w:t>in</w:t>
      </w:r>
      <w:r>
        <w:rPr>
          <w:rFonts w:ascii="Arial" w:hAnsi="Arial" w:cs="Arial" w:eastAsia="Arial"/>
          <w:sz w:val="22"/>
          <w:szCs w:val="22"/>
          <w:color w:val="242123"/>
          <w:spacing w:val="-15"/>
          <w:w w:val="119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9"/>
        </w:rPr>
        <w:t>bold)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5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>
          <w:rFonts w:ascii="Courier New" w:hAnsi="Courier New" w:cs="Courier New" w:eastAsia="Courier New"/>
          <w:sz w:val="28"/>
          <w:szCs w:val="28"/>
          <w:color w:val="382F38"/>
          <w:spacing w:val="-34"/>
          <w:w w:val="86"/>
        </w:rPr>
        <w:t>N</w:t>
      </w:r>
      <w:r>
        <w:rPr>
          <w:rFonts w:ascii="Courier New" w:hAnsi="Courier New" w:cs="Courier New" w:eastAsia="Courier New"/>
          <w:sz w:val="28"/>
          <w:szCs w:val="28"/>
          <w:color w:val="4B4456"/>
          <w:spacing w:val="-31"/>
          <w:w w:val="66"/>
        </w:rPr>
        <w:t>/</w:t>
      </w:r>
      <w:r>
        <w:rPr>
          <w:rFonts w:ascii="Courier New" w:hAnsi="Courier New" w:cs="Courier New" w:eastAsia="Courier New"/>
          <w:sz w:val="28"/>
          <w:szCs w:val="28"/>
          <w:color w:val="382F38"/>
          <w:spacing w:val="0"/>
          <w:w w:val="93"/>
        </w:rPr>
        <w:t>A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</w:rPr>
      </w:r>
    </w:p>
    <w:p>
      <w:pPr>
        <w:spacing w:before="9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67"/>
        </w:rPr>
        <w:t>6.2.2.3.2.</w:t>
      </w:r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100"/>
        </w:rPr>
        <w:tab/>
      </w:r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5"/>
        </w:rPr>
        <w:t>Templates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7" w:after="0" w:line="240" w:lineRule="auto"/>
        <w:ind w:left="21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0"/>
          <w:w w:val="100"/>
        </w:rPr>
        <w:t>ppl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-3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223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-19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0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-5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-13"/>
          <w:w w:val="109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-15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-7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-11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-1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0"/>
          <w:w w:val="10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1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-11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-7"/>
          <w:w w:val="105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4B4456"/>
          <w:spacing w:val="0"/>
          <w:w w:val="107"/>
        </w:rPr>
        <w:t>age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311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82F38"/>
          <w:spacing w:val="0"/>
          <w:w w:val="100"/>
        </w:rPr>
        <w:t>30</w:t>
      </w:r>
      <w:r>
        <w:rPr>
          <w:rFonts w:ascii="Arial" w:hAnsi="Arial" w:cs="Arial" w:eastAsia="Arial"/>
          <w:sz w:val="22"/>
          <w:szCs w:val="22"/>
          <w:color w:val="382F38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color w:val="382F38"/>
          <w:spacing w:val="-1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Template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242123"/>
          <w:spacing w:val="5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0"/>
        </w:rPr>
        <w:t>(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Instructions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8" w:after="0" w:line="10" w:lineRule="exact"/>
        <w:jc w:val="left"/>
        <w:rPr>
          <w:sz w:val="1"/>
          <w:szCs w:val="1"/>
        </w:rPr>
      </w:pPr>
      <w:rPr/>
      <w:r>
        <w:rPr>
          <w:sz w:val="1"/>
          <w:szCs w:val="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200" w:type="dxa"/>
      </w:tblPr>
      <w:tblGrid/>
      <w:tr>
        <w:trPr>
          <w:trHeight w:val="340" w:hRule="exact"/>
        </w:trPr>
        <w:tc>
          <w:tcPr>
            <w:tcW w:w="288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Templates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8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8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Templat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456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2880" w:type="dxa"/>
            <w:tcBorders>
              <w:top w:val="single" w:sz="8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0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80" w:type="dxa"/>
            <w:tcBorders>
              <w:top w:val="single" w:sz="8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456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880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Traceability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80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456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723" w:top="1340" w:bottom="920" w:left="122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200" w:type="dxa"/>
      </w:tblPr>
      <w:tblGrid/>
      <w:tr>
        <w:trPr>
          <w:trHeight w:val="390" w:hRule="exact"/>
        </w:trPr>
        <w:tc>
          <w:tcPr>
            <w:tcW w:w="288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Templates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8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880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Templat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4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80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0"/>
                <w:w w:val="70"/>
              </w:rPr>
              <w:t>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288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Options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8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0"/>
                <w:w w:val="70"/>
              </w:rPr>
              <w:t>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8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Routines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8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56" w:lineRule="auto"/>
              <w:ind w:left="110" w:right="54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Dictionar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4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0"/>
              </w:rPr>
              <w:t>DO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References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8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Globa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References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2" w:after="0" w:line="248" w:lineRule="exact"/>
        <w:ind w:left="325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1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31</w:t>
      </w:r>
      <w:r>
        <w:rPr>
          <w:rFonts w:ascii="Arial" w:hAnsi="Arial" w:cs="Arial" w:eastAsia="Arial"/>
          <w:sz w:val="22"/>
          <w:szCs w:val="22"/>
          <w:color w:val="242123"/>
          <w:spacing w:val="-12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8"/>
          <w:position w:val="-1"/>
        </w:rPr>
        <w:t>Grouping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8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42123"/>
          <w:spacing w:val="-37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6"/>
          <w:position w:val="-1"/>
        </w:rPr>
        <w:t>Templates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3" w:after="0" w:line="10" w:lineRule="exact"/>
        <w:jc w:val="left"/>
        <w:rPr>
          <w:sz w:val="1"/>
          <w:szCs w:val="1"/>
        </w:rPr>
      </w:pPr>
      <w:rPr/>
      <w:r>
        <w:rPr>
          <w:sz w:val="1"/>
          <w:szCs w:val="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90" w:hRule="exact"/>
        </w:trPr>
        <w:tc>
          <w:tcPr>
            <w:tcW w:w="316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Templates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2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60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Templat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20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60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20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95" w:lineRule="exact"/>
              <w:ind w:left="110" w:right="-20"/>
              <w:jc w:val="left"/>
              <w:tabs>
                <w:tab w:pos="1180" w:val="left"/>
                <w:tab w:pos="2440" w:val="left"/>
                <w:tab w:pos="358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2123"/>
                <w:w w:val="132"/>
              </w:rPr>
              <w:t>DNe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w w:val="100"/>
              </w:rPr>
              <w:t>w</w:t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w w:val="100"/>
              </w:rPr>
            </w:r>
            <w:r>
              <w:rPr>
                <w:rFonts w:ascii="Arial" w:hAnsi="Arial" w:cs="Arial" w:eastAsia="Arial"/>
                <w:sz w:val="26"/>
                <w:szCs w:val="26"/>
                <w:color w:val="242123"/>
                <w:w w:val="173"/>
              </w:rPr>
              <w:t>0</w:t>
            </w:r>
            <w:r>
              <w:rPr>
                <w:rFonts w:ascii="Arial" w:hAnsi="Arial" w:cs="Arial" w:eastAsia="Arial"/>
                <w:sz w:val="26"/>
                <w:szCs w:val="26"/>
                <w:color w:val="242123"/>
                <w:spacing w:val="-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100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-11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D3F3B"/>
                <w:spacing w:val="-8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00"/>
              </w:rPr>
              <w:t>fy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9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-12"/>
                <w:w w:val="9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97"/>
              </w:rPr>
              <w:t>ete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58"/>
                <w:w w:val="16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-4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-2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100"/>
              </w:rPr>
              <w:t>hange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316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RSD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2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Templat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4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tabs>
                <w:tab w:pos="1180" w:val="left"/>
                <w:tab w:pos="2440" w:val="left"/>
                <w:tab w:pos="358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52"/>
                <w:w w:val="16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-7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100"/>
              </w:rPr>
              <w:t>rt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-16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-19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103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-12"/>
                <w:w w:val="103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93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5D3F3B"/>
                <w:spacing w:val="-1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-19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-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52"/>
                <w:w w:val="16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-2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-16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62D38"/>
                <w:spacing w:val="0"/>
                <w:w w:val="100"/>
              </w:rPr>
              <w:t>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Options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5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5" w:hRule="exact"/>
        </w:trPr>
        <w:tc>
          <w:tcPr>
            <w:tcW w:w="28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Routines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9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0"/>
              </w:rPr>
              <w:t>"Calle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6"/>
              </w:rPr>
              <w:t>By"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7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12"/>
              </w:rPr>
              <w:t>"Called"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720" w:hRule="exact"/>
        </w:trPr>
        <w:tc>
          <w:tcPr>
            <w:tcW w:w="28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N/A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9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1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5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95" w:hRule="exact"/>
        </w:trPr>
        <w:tc>
          <w:tcPr>
            <w:tcW w:w="2885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Routines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75" w:type="dxa"/>
            <w:tcBorders>
              <w:top w:val="single" w:sz="4" w:space="0" w:color="1F1C1F"/>
              <w:bottom w:val="single" w:sz="8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88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43" w:after="0" w:line="246" w:lineRule="auto"/>
              <w:ind w:left="110" w:right="544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Dictionar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6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References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75" w:type="dxa"/>
            <w:tcBorders>
              <w:top w:val="single" w:sz="8" w:space="0" w:color="1F1C1F"/>
              <w:bottom w:val="single" w:sz="8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2885" w:type="dxa"/>
            <w:tcBorders>
              <w:top w:val="single" w:sz="8" w:space="0" w:color="1F1C1F"/>
              <w:bottom w:val="single" w:sz="12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Globa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References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75" w:type="dxa"/>
            <w:tcBorders>
              <w:top w:val="single" w:sz="8" w:space="0" w:color="1F1C1F"/>
              <w:bottom w:val="single" w:sz="12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67"/>
        </w:rPr>
        <w:t>6.2.2.3.3.</w:t>
      </w:r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100"/>
        </w:rPr>
        <w:tab/>
      </w:r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22"/>
        </w:rPr>
        <w:t>Bulletins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87" w:after="0" w:line="240" w:lineRule="auto"/>
        <w:ind w:left="21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Ap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6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-3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223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5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-5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3"/>
          <w:w w:val="109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-15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1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-1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1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1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-7"/>
          <w:w w:val="105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7"/>
        </w:rPr>
        <w:t>age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319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62D38"/>
          <w:spacing w:val="0"/>
          <w:w w:val="100"/>
        </w:rPr>
        <w:t>32</w:t>
      </w:r>
      <w:r>
        <w:rPr>
          <w:rFonts w:ascii="Arial" w:hAnsi="Arial" w:cs="Arial" w:eastAsia="Arial"/>
          <w:sz w:val="22"/>
          <w:szCs w:val="22"/>
          <w:color w:val="362D38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color w:val="362D38"/>
          <w:spacing w:val="-1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2"/>
        </w:rPr>
        <w:t>Bulletin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2"/>
        </w:rPr>
        <w:t>s</w:t>
      </w:r>
      <w:r>
        <w:rPr>
          <w:rFonts w:ascii="Arial" w:hAnsi="Arial" w:cs="Arial" w:eastAsia="Arial"/>
          <w:sz w:val="22"/>
          <w:szCs w:val="22"/>
          <w:color w:val="242123"/>
          <w:spacing w:val="-11"/>
          <w:w w:val="112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</w:rPr>
        <w:t>(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0"/>
        </w:rPr>
        <w:t>Instructions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9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Bulletins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Bulleti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8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2950" w:type="dxa"/>
            <w:tcBorders>
              <w:top w:val="single" w:sz="8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295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1"/>
              </w:rPr>
              <w:t>RTM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Options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Routines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Mail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Subject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D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723" w:top="1340" w:bottom="920" w:left="122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5" w:hRule="exact"/>
        </w:trPr>
        <w:tc>
          <w:tcPr>
            <w:tcW w:w="295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Mail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Group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Parameters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6" w:lineRule="auto"/>
              <w:ind w:left="110" w:right="61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Dictionar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4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2F38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362F38"/>
                <w:spacing w:val="0"/>
                <w:w w:val="100"/>
              </w:rPr>
              <w:t>DO</w:t>
            </w:r>
            <w:r>
              <w:rPr>
                <w:rFonts w:ascii="Arial" w:hAnsi="Arial" w:cs="Arial" w:eastAsia="Arial"/>
                <w:sz w:val="22"/>
                <w:szCs w:val="22"/>
                <w:color w:val="362F38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36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References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32" w:after="0" w:line="248" w:lineRule="exact"/>
        <w:ind w:left="3293" w:right="3301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2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29</w:t>
      </w:r>
      <w:r>
        <w:rPr>
          <w:rFonts w:ascii="Arial" w:hAnsi="Arial" w:cs="Arial" w:eastAsia="Arial"/>
          <w:sz w:val="22"/>
          <w:szCs w:val="22"/>
          <w:color w:val="242123"/>
          <w:spacing w:val="-3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8"/>
          <w:position w:val="-1"/>
        </w:rPr>
        <w:t>Grouping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8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42123"/>
          <w:spacing w:val="-3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2"/>
          <w:position w:val="-1"/>
        </w:rPr>
        <w:t>Bulletins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3" w:after="0" w:line="10" w:lineRule="exact"/>
        <w:jc w:val="left"/>
        <w:rPr>
          <w:sz w:val="1"/>
          <w:szCs w:val="1"/>
        </w:rPr>
      </w:pPr>
      <w:rPr/>
      <w:r>
        <w:rPr>
          <w:sz w:val="1"/>
          <w:szCs w:val="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5" w:hRule="exact"/>
        </w:trPr>
        <w:tc>
          <w:tcPr>
            <w:tcW w:w="29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Bulletins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5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Bulleti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8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tabs>
                <w:tab w:pos="1460" w:val="left"/>
                <w:tab w:pos="2940" w:val="left"/>
                <w:tab w:pos="454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25"/>
              </w:rPr>
              <w:t>DN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13"/>
                <w:w w:val="12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25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-68"/>
                <w:w w:val="12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8"/>
                <w:spacing w:val="0"/>
                <w:w w:val="100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362F38"/>
                <w:spacing w:val="-11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D3D38"/>
                <w:spacing w:val="-8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00"/>
              </w:rPr>
              <w:t>fy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8"/>
                <w:spacing w:val="0"/>
                <w:w w:val="9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62F38"/>
                <w:spacing w:val="-12"/>
                <w:w w:val="9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62F38"/>
                <w:spacing w:val="0"/>
                <w:w w:val="97"/>
              </w:rPr>
              <w:t>ete</w:t>
            </w:r>
            <w:r>
              <w:rPr>
                <w:rFonts w:ascii="Arial" w:hAnsi="Arial" w:cs="Arial" w:eastAsia="Arial"/>
                <w:sz w:val="21"/>
                <w:szCs w:val="21"/>
                <w:color w:val="362F38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62F38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8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62F38"/>
                <w:spacing w:val="-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0"/>
                <w:w w:val="102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-16"/>
                <w:w w:val="102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62F38"/>
                <w:spacing w:val="-13"/>
                <w:w w:val="102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B4254"/>
                <w:spacing w:val="-15"/>
                <w:w w:val="102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62F38"/>
                <w:spacing w:val="0"/>
                <w:w w:val="102"/>
              </w:rPr>
              <w:t>ge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9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1"/>
              </w:rPr>
              <w:t>RTM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5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90" w:hRule="exact"/>
        </w:trPr>
        <w:tc>
          <w:tcPr>
            <w:tcW w:w="28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Routines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9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2F38"/>
                <w:spacing w:val="0"/>
                <w:w w:val="100"/>
              </w:rPr>
              <w:t>"Calle</w:t>
            </w:r>
            <w:r>
              <w:rPr>
                <w:rFonts w:ascii="Arial" w:hAnsi="Arial" w:cs="Arial" w:eastAsia="Arial"/>
                <w:sz w:val="22"/>
                <w:szCs w:val="22"/>
                <w:color w:val="362F38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36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2F38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6"/>
              </w:rPr>
              <w:t>By"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7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2F38"/>
                <w:spacing w:val="0"/>
                <w:w w:val="112"/>
              </w:rPr>
              <w:t>"Called"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715" w:hRule="exact"/>
        </w:trPr>
        <w:tc>
          <w:tcPr>
            <w:tcW w:w="28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4B4254"/>
                <w:spacing w:val="1"/>
                <w:w w:val="97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9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1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95" w:hRule="exact"/>
        </w:trPr>
        <w:tc>
          <w:tcPr>
            <w:tcW w:w="2895" w:type="dxa"/>
            <w:tcBorders>
              <w:top w:val="single" w:sz="8" w:space="0" w:color="1F1C1F"/>
              <w:bottom w:val="single" w:sz="12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Routines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85" w:type="dxa"/>
            <w:tcBorders>
              <w:top w:val="single" w:sz="8" w:space="0" w:color="1F1C1F"/>
              <w:bottom w:val="single" w:sz="12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895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Mail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Subject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85" w:type="dxa"/>
            <w:tcBorders>
              <w:top w:val="single" w:sz="12" w:space="0" w:color="1F1C1F"/>
              <w:bottom w:val="single" w:sz="12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1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2895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Mail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Group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85" w:type="dxa"/>
            <w:tcBorders>
              <w:top w:val="single" w:sz="12" w:space="0" w:color="1F1C1F"/>
              <w:bottom w:val="single" w:sz="8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1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89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Parameters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85" w:type="dxa"/>
            <w:tcBorders>
              <w:top w:val="single" w:sz="8" w:space="0" w:color="1F1C1F"/>
              <w:bottom w:val="single" w:sz="8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1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89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12" w:space="0" w:color="1F1C1F"/>
            </w:tcBorders>
          </w:tcPr>
          <w:p>
            <w:pPr>
              <w:spacing w:before="43" w:after="0" w:line="246" w:lineRule="auto"/>
              <w:ind w:left="110" w:right="55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Dictionar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4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2F38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362F38"/>
                <w:spacing w:val="0"/>
                <w:w w:val="100"/>
              </w:rPr>
              <w:t>DO</w:t>
            </w:r>
            <w:r>
              <w:rPr>
                <w:rFonts w:ascii="Arial" w:hAnsi="Arial" w:cs="Arial" w:eastAsia="Arial"/>
                <w:sz w:val="22"/>
                <w:szCs w:val="22"/>
                <w:color w:val="362F38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36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References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85" w:type="dxa"/>
            <w:tcBorders>
              <w:top w:val="single" w:sz="8" w:space="0" w:color="1F1C1F"/>
              <w:bottom w:val="single" w:sz="8" w:space="0" w:color="1F1C1F"/>
              <w:left w:val="single" w:sz="12" w:space="0" w:color="1F1C1F"/>
              <w:right w:val="single" w:sz="8" w:space="0" w:color="1F1C1F"/>
            </w:tcBorders>
          </w:tcPr>
          <w:p>
            <w:pPr>
              <w:spacing w:before="7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1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67"/>
        </w:rPr>
        <w:t>6.2.2.3.4.</w:t>
      </w:r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100"/>
        </w:rPr>
        <w:tab/>
      </w:r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Dat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9"/>
        </w:rPr>
        <w:t>Entrie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9"/>
        </w:rPr>
        <w:t>s</w:t>
      </w:r>
      <w:r>
        <w:rPr>
          <w:rFonts w:ascii="Arial" w:hAnsi="Arial" w:cs="Arial" w:eastAsia="Arial"/>
          <w:sz w:val="22"/>
          <w:szCs w:val="22"/>
          <w:color w:val="242123"/>
          <w:spacing w:val="-14"/>
          <w:w w:val="119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9"/>
        </w:rPr>
        <w:t>Affecte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9"/>
        </w:rPr>
        <w:t>d</w:t>
      </w:r>
      <w:r>
        <w:rPr>
          <w:rFonts w:ascii="Arial" w:hAnsi="Arial" w:cs="Arial" w:eastAsia="Arial"/>
          <w:sz w:val="22"/>
          <w:szCs w:val="22"/>
          <w:color w:val="242123"/>
          <w:spacing w:val="-6"/>
          <w:w w:val="119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by</w:t>
      </w:r>
      <w:r>
        <w:rPr>
          <w:rFonts w:ascii="Arial" w:hAnsi="Arial" w:cs="Arial" w:eastAsia="Arial"/>
          <w:sz w:val="22"/>
          <w:szCs w:val="22"/>
          <w:color w:val="242123"/>
          <w:spacing w:val="4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th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5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8"/>
        </w:rPr>
        <w:t>Design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87" w:after="0" w:line="240" w:lineRule="auto"/>
        <w:ind w:left="21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0"/>
        </w:rPr>
        <w:t>ppl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3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223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5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5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3"/>
          <w:w w:val="109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15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1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1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1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1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7"/>
          <w:w w:val="105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7"/>
        </w:rPr>
        <w:t>age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8" w:lineRule="exact"/>
        <w:ind w:left="253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17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362F38"/>
          <w:spacing w:val="0"/>
          <w:w w:val="100"/>
          <w:position w:val="-1"/>
        </w:rPr>
        <w:t>33·</w:t>
      </w:r>
      <w:r>
        <w:rPr>
          <w:rFonts w:ascii="Arial" w:hAnsi="Arial" w:cs="Arial" w:eastAsia="Arial"/>
          <w:sz w:val="22"/>
          <w:szCs w:val="22"/>
          <w:color w:val="362F38"/>
          <w:spacing w:val="-22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Dat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242123"/>
          <w:spacing w:val="1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Entrie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242123"/>
          <w:spacing w:val="5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0"/>
          <w:position w:val="-1"/>
        </w:rPr>
        <w:t>Affecte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0"/>
          <w:position w:val="-1"/>
        </w:rPr>
        <w:t>d</w:t>
      </w:r>
      <w:r>
        <w:rPr>
          <w:rFonts w:ascii="Arial" w:hAnsi="Arial" w:cs="Arial" w:eastAsia="Arial"/>
          <w:sz w:val="22"/>
          <w:szCs w:val="22"/>
          <w:color w:val="242123"/>
          <w:spacing w:val="-21"/>
          <w:w w:val="11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by</w:t>
      </w:r>
      <w:r>
        <w:rPr>
          <w:rFonts w:ascii="Arial" w:hAnsi="Arial" w:cs="Arial" w:eastAsia="Arial"/>
          <w:sz w:val="22"/>
          <w:szCs w:val="22"/>
          <w:color w:val="242123"/>
          <w:spacing w:val="1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362F38"/>
          <w:spacing w:val="0"/>
          <w:w w:val="100"/>
          <w:position w:val="-1"/>
        </w:rPr>
        <w:t>th</w:t>
      </w:r>
      <w:r>
        <w:rPr>
          <w:rFonts w:ascii="Arial" w:hAnsi="Arial" w:cs="Arial" w:eastAsia="Arial"/>
          <w:sz w:val="22"/>
          <w:szCs w:val="22"/>
          <w:color w:val="362F38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362F38"/>
          <w:spacing w:val="3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  <w:position w:val="-1"/>
        </w:rPr>
        <w:t>Design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Fiel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Curren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4"/>
              </w:rPr>
              <w:t>Value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New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4"/>
              </w:rPr>
              <w:t>Value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2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67"/>
        </w:rPr>
        <w:t>6.2.2.3.5.</w:t>
      </w:r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100"/>
        </w:rPr>
        <w:tab/>
      </w:r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8"/>
        </w:rPr>
        <w:t>Unique</w:t>
      </w:r>
      <w:r>
        <w:rPr>
          <w:rFonts w:ascii="Arial" w:hAnsi="Arial" w:cs="Arial" w:eastAsia="Arial"/>
          <w:sz w:val="22"/>
          <w:szCs w:val="22"/>
          <w:color w:val="242123"/>
          <w:spacing w:val="-16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8"/>
        </w:rPr>
        <w:t>Record(s)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7" w:after="0" w:line="240" w:lineRule="auto"/>
        <w:ind w:left="21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0"/>
        </w:rPr>
        <w:t>lmiq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9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9"/>
        </w:rPr>
        <w:t>ec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12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1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ave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5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4"/>
          <w:w w:val="108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8"/>
          <w:w w:val="108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8"/>
        </w:rPr>
        <w:t>if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17"/>
          <w:w w:val="108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6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3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3"/>
          <w:w w:val="11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1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21"/>
          <w:w w:val="11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1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3"/>
          <w:w w:val="11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4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11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D3D38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3432" w:right="3396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2"/>
        </w:rPr>
        <w:t>T</w:t>
      </w:r>
      <w:r>
        <w:rPr>
          <w:rFonts w:ascii="Arial" w:hAnsi="Arial" w:cs="Arial" w:eastAsia="Arial"/>
          <w:sz w:val="22"/>
          <w:szCs w:val="22"/>
          <w:color w:val="242123"/>
          <w:spacing w:val="-20"/>
          <w:w w:val="111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2"/>
        </w:rPr>
        <w:t>b</w:t>
      </w:r>
      <w:r>
        <w:rPr>
          <w:rFonts w:ascii="Arial" w:hAnsi="Arial" w:cs="Arial" w:eastAsia="Arial"/>
          <w:sz w:val="22"/>
          <w:szCs w:val="22"/>
          <w:color w:val="242123"/>
          <w:spacing w:val="-9"/>
          <w:w w:val="111"/>
          <w:position w:val="2"/>
        </w:rPr>
        <w:t>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-12"/>
          <w:w w:val="111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2"/>
        </w:rPr>
        <w:t>34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2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5"/>
          <w:w w:val="100"/>
          <w:position w:val="2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-14"/>
          <w:w w:val="116"/>
          <w:position w:val="2"/>
        </w:rPr>
        <w:t>U</w:t>
      </w:r>
      <w:r>
        <w:rPr>
          <w:rFonts w:ascii="Arial" w:hAnsi="Arial" w:cs="Arial" w:eastAsia="Arial"/>
          <w:sz w:val="22"/>
          <w:szCs w:val="22"/>
          <w:color w:val="242123"/>
          <w:spacing w:val="-29"/>
          <w:w w:val="116"/>
          <w:position w:val="1"/>
        </w:rPr>
        <w:t>n</w:t>
      </w:r>
      <w:r>
        <w:rPr>
          <w:rFonts w:ascii="Arial" w:hAnsi="Arial" w:cs="Arial" w:eastAsia="Arial"/>
          <w:sz w:val="22"/>
          <w:szCs w:val="22"/>
          <w:color w:val="242123"/>
          <w:spacing w:val="-82"/>
          <w:w w:val="116"/>
          <w:position w:val="2"/>
        </w:rPr>
        <w:t>.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6"/>
          <w:position w:val="1"/>
        </w:rPr>
        <w:t>lque</w:t>
      </w:r>
      <w:r>
        <w:rPr>
          <w:rFonts w:ascii="Arial" w:hAnsi="Arial" w:cs="Arial" w:eastAsia="Arial"/>
          <w:sz w:val="22"/>
          <w:szCs w:val="22"/>
          <w:color w:val="242123"/>
          <w:spacing w:val="-32"/>
          <w:w w:val="116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-12"/>
          <w:w w:val="116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362F38"/>
          <w:spacing w:val="0"/>
          <w:w w:val="116"/>
          <w:position w:val="0"/>
        </w:rPr>
        <w:t>eco</w:t>
      </w:r>
      <w:r>
        <w:rPr>
          <w:rFonts w:ascii="Arial" w:hAnsi="Arial" w:cs="Arial" w:eastAsia="Arial"/>
          <w:sz w:val="22"/>
          <w:szCs w:val="22"/>
          <w:color w:val="362F38"/>
          <w:spacing w:val="-6"/>
          <w:w w:val="116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6"/>
          <w:position w:val="0"/>
        </w:rPr>
        <w:t>diD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32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Fiel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4"/>
              </w:rPr>
              <w:t>Name(s)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Curren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4"/>
              </w:rPr>
              <w:t>Value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0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New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Value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2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2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0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B4254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6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97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67"/>
        </w:rPr>
        <w:t>6.2.2.3.6.</w:t>
      </w:r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100"/>
        </w:rPr>
        <w:tab/>
      </w:r>
      <w:r>
        <w:rPr>
          <w:rFonts w:ascii="Courier New" w:hAnsi="Courier New" w:cs="Courier New" w:eastAsia="Courier New"/>
          <w:sz w:val="26"/>
          <w:szCs w:val="26"/>
          <w:color w:val="242123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21"/>
        </w:rPr>
        <w:t>Fil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21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-14"/>
          <w:w w:val="12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color w:val="242123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9"/>
        </w:rPr>
        <w:t>Globa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20"/>
        </w:rPr>
        <w:t>l</w:t>
      </w:r>
      <w:r>
        <w:rPr>
          <w:rFonts w:ascii="Arial" w:hAnsi="Arial" w:cs="Arial" w:eastAsia="Arial"/>
          <w:sz w:val="22"/>
          <w:szCs w:val="22"/>
          <w:color w:val="242123"/>
          <w:spacing w:val="-2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Siz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6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5"/>
        </w:rPr>
        <w:t>Changes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7" w:after="0" w:line="240" w:lineRule="auto"/>
        <w:ind w:left="21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0"/>
        </w:rPr>
        <w:t>ppl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3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223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5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5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3"/>
          <w:w w:val="109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15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1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1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0"/>
          <w:w w:val="10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1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-11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62F38"/>
          <w:spacing w:val="-7"/>
          <w:w w:val="105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4B4254"/>
          <w:spacing w:val="0"/>
          <w:w w:val="107"/>
        </w:rPr>
        <w:t>age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3" w:top="1340" w:bottom="920" w:left="1220" w:right="1220"/>
          <w:pgSz w:w="12240" w:h="15840"/>
        </w:sectPr>
      </w:pPr>
      <w:rPr/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170" w:hRule="exact"/>
        </w:trPr>
        <w:tc>
          <w:tcPr>
            <w:tcW w:w="6450" w:type="dxa"/>
            <w:gridSpan w:val="2"/>
            <w:tcBorders>
              <w:top w:val="nil" w:sz="6" w:space="0" w:color="auto"/>
              <w:bottom w:val="single" w:sz="8" w:space="0" w:color="1F1C1F"/>
              <w:left w:val="nil" w:sz="6" w:space="0" w:color="auto"/>
              <w:right w:val="single" w:sz="20" w:space="0" w:color="2B2B38"/>
            </w:tcBorders>
          </w:tcPr>
          <w:p>
            <w:pPr>
              <w:spacing w:before="0" w:after="0" w:line="160" w:lineRule="exact"/>
              <w:ind w:left="2830" w:right="-62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  <w:position w:val="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8"/>
                <w:w w:val="100"/>
                <w:position w:val="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  <w:position w:val="1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6"/>
                <w:w w:val="100"/>
                <w:position w:val="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  <w:position w:val="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0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  <w:position w:val="1"/>
              </w:rPr>
              <w:t>35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5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  <w:position w:val="1"/>
              </w:rPr>
              <w:t>F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76"/>
                <w:w w:val="100"/>
                <w:position w:val="1"/>
              </w:rPr>
              <w:t>"</w:t>
            </w:r>
            <w:r>
              <w:rPr>
                <w:rFonts w:ascii="Times New Roman" w:hAnsi="Times New Roman" w:cs="Times New Roman" w:eastAsia="Times New Roman"/>
                <w:sz w:val="17"/>
                <w:szCs w:val="17"/>
                <w:color w:val="242123"/>
                <w:spacing w:val="0"/>
                <w:w w:val="100"/>
                <w:position w:val="1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6"/>
                <w:w w:val="100"/>
                <w:position w:val="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  <w:position w:val="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1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  <w:position w:val="1"/>
              </w:rPr>
              <w:t>or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2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  <w:position w:val="2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0"/>
                <w:w w:val="100"/>
                <w:position w:val="2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34"/>
                <w:w w:val="100"/>
                <w:position w:val="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  <w:position w:val="2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0"/>
                <w:w w:val="100"/>
                <w:position w:val="2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43"/>
                <w:w w:val="105"/>
                <w:position w:val="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56"/>
                <w:position w:val="2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3"/>
                <w:w w:val="156"/>
                <w:position w:val="2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36"/>
                <w:w w:val="157"/>
                <w:position w:val="2"/>
              </w:rPr>
              <w:t>·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96"/>
                <w:position w:val="1"/>
              </w:rPr>
              <w:t>IZe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9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  <w:position w:val="2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9"/>
                <w:w w:val="110"/>
                <w:position w:val="2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23"/>
                <w:position w:val="0"/>
              </w:rPr>
              <w:t>an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3130" w:type="dxa"/>
            <w:tcBorders>
              <w:top w:val="nil" w:sz="6" w:space="0" w:color="auto"/>
              <w:bottom w:val="single" w:sz="8" w:space="0" w:color="1F1C1F"/>
              <w:left w:val="single" w:sz="20" w:space="0" w:color="2B2B38"/>
              <w:right w:val="nil" w:sz="6" w:space="0" w:color="auto"/>
            </w:tcBorders>
          </w:tcPr>
          <w:p>
            <w:pPr>
              <w:spacing w:before="0" w:after="0" w:line="160" w:lineRule="exact"/>
              <w:ind w:left="2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  <w:position w:val="1"/>
              </w:rPr>
              <w:t>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w w:val="107"/>
              </w:rPr>
              <w:t>File/Globa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w w:val="108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3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3"/>
              </w:rPr>
              <w:t>Name(s)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3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12" w:space="0" w:color="231F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Estimate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5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Increase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12" w:space="0" w:color="231F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Estimate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2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Decrease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3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12" w:space="0" w:color="231F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12" w:space="0" w:color="231F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5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2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32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6.2.2.3.7.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Mail</w:t>
      </w:r>
      <w:r>
        <w:rPr>
          <w:rFonts w:ascii="Arial" w:hAnsi="Arial" w:cs="Arial" w:eastAsia="Arial"/>
          <w:sz w:val="22"/>
          <w:szCs w:val="22"/>
          <w:color w:val="242123"/>
          <w:spacing w:val="4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9"/>
        </w:rPr>
        <w:t>Groups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1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-13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0"/>
          <w:w w:val="100"/>
        </w:rPr>
        <w:t>ppl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-3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0"/>
          <w:w w:val="100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223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-15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-5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-13"/>
          <w:w w:val="109"/>
        </w:rPr>
        <w:t>&amp;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-15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0"/>
          <w:w w:val="109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-1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-11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-1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0"/>
          <w:w w:val="10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1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-11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82F38"/>
          <w:spacing w:val="-7"/>
          <w:w w:val="105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4D4456"/>
          <w:spacing w:val="0"/>
          <w:w w:val="107"/>
        </w:rPr>
        <w:t>age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8" w:lineRule="exact"/>
        <w:ind w:left="302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1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382F38"/>
          <w:spacing w:val="0"/>
          <w:w w:val="100"/>
          <w:position w:val="-1"/>
        </w:rPr>
        <w:t>36</w:t>
      </w:r>
      <w:r>
        <w:rPr>
          <w:rFonts w:ascii="Arial" w:hAnsi="Arial" w:cs="Arial" w:eastAsia="Arial"/>
          <w:sz w:val="22"/>
          <w:szCs w:val="22"/>
          <w:color w:val="382F38"/>
          <w:spacing w:val="0"/>
          <w:w w:val="100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382F38"/>
          <w:spacing w:val="-15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Mail</w:t>
      </w:r>
      <w:r>
        <w:rPr>
          <w:rFonts w:ascii="Arial" w:hAnsi="Arial" w:cs="Arial" w:eastAsia="Arial"/>
          <w:sz w:val="22"/>
          <w:szCs w:val="22"/>
          <w:color w:val="242123"/>
          <w:spacing w:val="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Group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242123"/>
          <w:spacing w:val="6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0"/>
          <w:position w:val="-1"/>
        </w:rPr>
        <w:t>Instructions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Mail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Groups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276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Mail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Grou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27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Options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Routines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56" w:lineRule="auto"/>
              <w:ind w:left="110" w:right="30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Dictionar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8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(DDs)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References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Protocols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Mail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Grou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Self-Enrollment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9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Allowed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93" w:after="0" w:line="240" w:lineRule="auto"/>
        <w:ind w:left="316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82F38"/>
          <w:spacing w:val="0"/>
          <w:w w:val="100"/>
        </w:rPr>
        <w:t>37</w:t>
      </w:r>
      <w:r>
        <w:rPr>
          <w:rFonts w:ascii="Arial" w:hAnsi="Arial" w:cs="Arial" w:eastAsia="Arial"/>
          <w:sz w:val="22"/>
          <w:szCs w:val="22"/>
          <w:color w:val="382F38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(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8"/>
        </w:rPr>
        <w:t>Grouping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)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8"/>
        </w:rPr>
        <w:t>:</w:t>
      </w:r>
      <w:r>
        <w:rPr>
          <w:rFonts w:ascii="Arial" w:hAnsi="Arial" w:cs="Arial" w:eastAsia="Arial"/>
          <w:sz w:val="22"/>
          <w:szCs w:val="22"/>
          <w:color w:val="242123"/>
          <w:spacing w:val="-3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Mail</w:t>
      </w:r>
      <w:r>
        <w:rPr>
          <w:rFonts w:ascii="Arial" w:hAnsi="Arial" w:cs="Arial" w:eastAsia="Arial"/>
          <w:sz w:val="22"/>
          <w:szCs w:val="22"/>
          <w:color w:val="242123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7"/>
        </w:rPr>
        <w:t>Groups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5" w:hRule="exact"/>
        </w:trPr>
        <w:tc>
          <w:tcPr>
            <w:tcW w:w="30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Mail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Groups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Activities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Mail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Grou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tabs>
                <w:tab w:pos="1120" w:val="left"/>
                <w:tab w:pos="2800" w:val="left"/>
                <w:tab w:pos="408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2123"/>
                <w:w w:val="134"/>
              </w:rPr>
              <w:t>DN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10"/>
                <w:w w:val="13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D4456"/>
                <w:spacing w:val="0"/>
                <w:w w:val="100"/>
              </w:rPr>
              <w:t>w</w:t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D4456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Mod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-24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D4456"/>
                <w:spacing w:val="0"/>
                <w:w w:val="100"/>
              </w:rPr>
              <w:t>fy</w:t>
            </w:r>
            <w:r>
              <w:rPr>
                <w:rFonts w:ascii="Arial" w:hAnsi="Arial" w:cs="Arial" w:eastAsia="Arial"/>
                <w:sz w:val="21"/>
                <w:szCs w:val="21"/>
                <w:color w:val="4D4456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D4456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58"/>
                <w:w w:val="16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D4142"/>
                <w:spacing w:val="-15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ete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58"/>
                <w:w w:val="16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Change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Options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3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90" w:hRule="exact"/>
        </w:trPr>
        <w:tc>
          <w:tcPr>
            <w:tcW w:w="28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Routines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9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82F38"/>
                <w:spacing w:val="0"/>
                <w:w w:val="100"/>
              </w:rPr>
              <w:t>"Calle</w:t>
            </w:r>
            <w:r>
              <w:rPr>
                <w:rFonts w:ascii="Arial" w:hAnsi="Arial" w:cs="Arial" w:eastAsia="Arial"/>
                <w:sz w:val="22"/>
                <w:szCs w:val="22"/>
                <w:color w:val="382F38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38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82F38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6"/>
              </w:rPr>
              <w:t>By"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7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82F38"/>
                <w:spacing w:val="0"/>
                <w:w w:val="112"/>
              </w:rPr>
              <w:t>"Called"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715" w:hRule="exact"/>
        </w:trPr>
        <w:tc>
          <w:tcPr>
            <w:tcW w:w="28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w w:val="105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4D4456"/>
                <w:spacing w:val="1"/>
                <w:w w:val="97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9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1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80" w:lineRule="exact"/>
              <w:jc w:val="left"/>
              <w:rPr>
                <w:sz w:val="18"/>
                <w:szCs w:val="18"/>
              </w:rPr>
            </w:pPr>
            <w:rPr/>
            <w:r>
              <w:rPr>
                <w:sz w:val="18"/>
                <w:szCs w:val="18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9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Mail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Groups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6" w:lineRule="auto"/>
              <w:ind w:left="110" w:right="42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Dictionar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4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References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Protocols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Mail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Grou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D4456"/>
                <w:spacing w:val="-31"/>
                <w:w w:val="66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82F38"/>
                <w:spacing w:val="0"/>
                <w:w w:val="100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Self-Enrollment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9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Allowed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tabs>
                <w:tab w:pos="176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53"/>
                <w:w w:val="16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456"/>
                <w:spacing w:val="-8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-5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31"/>
              </w:rPr>
              <w:t>DNo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276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tabs>
                <w:tab w:pos="176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6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58"/>
                <w:w w:val="16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>Public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0"/>
                <w:w w:val="120"/>
              </w:rPr>
              <w:t>DP</w:t>
            </w:r>
            <w:r>
              <w:rPr>
                <w:rFonts w:ascii="Arial" w:hAnsi="Arial" w:cs="Arial" w:eastAsia="Arial"/>
                <w:sz w:val="21"/>
                <w:szCs w:val="21"/>
                <w:color w:val="242123"/>
                <w:spacing w:val="-1"/>
                <w:w w:val="12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5D4142"/>
                <w:spacing w:val="0"/>
                <w:w w:val="9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D4142"/>
                <w:spacing w:val="-10"/>
                <w:w w:val="96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82F38"/>
                <w:spacing w:val="0"/>
                <w:w w:val="97"/>
              </w:rPr>
              <w:t>ate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723" w:top="1440" w:bottom="920" w:left="1220" w:right="1220"/>
          <w:pgSz w:w="12240" w:h="15840"/>
        </w:sectPr>
      </w:pPr>
      <w:rPr/>
    </w:p>
    <w:p>
      <w:pPr>
        <w:spacing w:before="75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2"/>
          <w:szCs w:val="22"/>
          <w:color w:val="282326"/>
          <w:spacing w:val="0"/>
          <w:w w:val="109"/>
        </w:rPr>
        <w:t>6.2.2.3.8.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</w:r>
      <w:r>
        <w:rPr>
          <w:rFonts w:ascii="Arial" w:hAnsi="Arial" w:cs="Arial" w:eastAsia="Arial"/>
          <w:sz w:val="24"/>
          <w:szCs w:val="24"/>
          <w:color w:val="282326"/>
          <w:spacing w:val="0"/>
          <w:w w:val="100"/>
        </w:rPr>
        <w:t>Securit</w:t>
      </w:r>
      <w:r>
        <w:rPr>
          <w:rFonts w:ascii="Arial" w:hAnsi="Arial" w:cs="Arial" w:eastAsia="Arial"/>
          <w:sz w:val="24"/>
          <w:szCs w:val="24"/>
          <w:color w:val="282326"/>
          <w:spacing w:val="0"/>
          <w:w w:val="100"/>
        </w:rPr>
        <w:t>y</w:t>
      </w:r>
      <w:r>
        <w:rPr>
          <w:rFonts w:ascii="Arial" w:hAnsi="Arial" w:cs="Arial" w:eastAsia="Arial"/>
          <w:sz w:val="24"/>
          <w:szCs w:val="24"/>
          <w:color w:val="282326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82326"/>
          <w:spacing w:val="1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82326"/>
          <w:spacing w:val="0"/>
          <w:w w:val="108"/>
        </w:rPr>
        <w:t>Keys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-6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7"/>
          <w:w w:val="112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-12"/>
          <w:w w:val="112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12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10"/>
          <w:w w:val="112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12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-8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6"/>
          <w:w w:val="100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00"/>
        </w:rPr>
        <w:t>ey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00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00"/>
        </w:rPr>
        <w:t>ope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07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-6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15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-1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1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1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7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05"/>
        </w:rPr>
        <w:t>oce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-6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11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83F4D"/>
          <w:spacing w:val="0"/>
          <w:w w:val="117"/>
        </w:rPr>
        <w:t>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8" w:lineRule="exact"/>
        <w:ind w:left="293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82326"/>
          <w:spacing w:val="1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38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82326"/>
          <w:spacing w:val="-1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Securit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y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1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Key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282326"/>
          <w:spacing w:val="3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1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0"/>
          <w:position w:val="-1"/>
        </w:rPr>
        <w:t>Instructions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1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Securit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Keys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Securit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15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Ke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5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Options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276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Routines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27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Passing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Securit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Key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Subordinat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23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Keys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Mutuall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25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Exclusive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Keys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Grantin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25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Condition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Logic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Curren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5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Logic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Modifie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12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Logic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(Changes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are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9"/>
              </w:rPr>
              <w:t>in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15"/>
                <w:w w:val="11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9"/>
              </w:rPr>
              <w:t>bold)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Hierarchical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5"/>
              </w:rPr>
              <w:t>Precedence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32" w:after="0" w:line="240" w:lineRule="auto"/>
        <w:ind w:left="307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Tabl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82326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39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9"/>
        </w:rPr>
        <w:t>(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8"/>
        </w:rPr>
        <w:t>Grouping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9"/>
        </w:rPr>
        <w:t>)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8"/>
        </w:rPr>
        <w:t>:</w:t>
      </w:r>
      <w:r>
        <w:rPr>
          <w:rFonts w:ascii="Arial" w:hAnsi="Arial" w:cs="Arial" w:eastAsia="Arial"/>
          <w:sz w:val="22"/>
          <w:szCs w:val="22"/>
          <w:color w:val="282326"/>
          <w:spacing w:val="-4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9"/>
        </w:rPr>
        <w:t>Securit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9"/>
        </w:rPr>
        <w:t>y</w:t>
      </w:r>
      <w:r>
        <w:rPr>
          <w:rFonts w:ascii="Arial" w:hAnsi="Arial" w:cs="Arial" w:eastAsia="Arial"/>
          <w:sz w:val="22"/>
          <w:szCs w:val="22"/>
          <w:color w:val="282326"/>
          <w:spacing w:val="-6"/>
          <w:w w:val="109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9"/>
        </w:rPr>
        <w:t>Keys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23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Securit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Keys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7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Activities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3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Securit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15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Ke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5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7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tabs>
                <w:tab w:pos="1300" w:val="left"/>
                <w:tab w:pos="2560" w:val="left"/>
                <w:tab w:pos="3760" w:val="left"/>
              </w:tabs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w w:val="126"/>
              </w:rPr>
              <w:t>DN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"/>
                <w:w w:val="126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483F4D"/>
                <w:spacing w:val="0"/>
                <w:w w:val="96"/>
              </w:rPr>
              <w:t>w</w:t>
            </w:r>
            <w:r>
              <w:rPr>
                <w:rFonts w:ascii="Arial" w:hAnsi="Arial" w:cs="Arial" w:eastAsia="Arial"/>
                <w:sz w:val="22"/>
                <w:szCs w:val="22"/>
                <w:color w:val="483F4D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2"/>
                <w:szCs w:val="22"/>
                <w:color w:val="483F4D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61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2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1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483F4D"/>
                <w:spacing w:val="0"/>
                <w:w w:val="100"/>
              </w:rPr>
              <w:t>odify</w:t>
            </w:r>
            <w:r>
              <w:rPr>
                <w:rFonts w:ascii="Arial" w:hAnsi="Arial" w:cs="Arial" w:eastAsia="Arial"/>
                <w:sz w:val="22"/>
                <w:szCs w:val="22"/>
                <w:color w:val="483F4D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2"/>
                <w:szCs w:val="22"/>
                <w:color w:val="483F4D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54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2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5E3D3A"/>
                <w:spacing w:val="-4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ete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61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5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483F4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483F4D"/>
                <w:spacing w:val="-2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483F4D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hange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Options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7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8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95" w:hRule="exact"/>
        </w:trPr>
        <w:tc>
          <w:tcPr>
            <w:tcW w:w="28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Routines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9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"Calle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6"/>
              </w:rPr>
              <w:t>By"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7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"Called"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715" w:hRule="exact"/>
        </w:trPr>
        <w:tc>
          <w:tcPr>
            <w:tcW w:w="28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7"/>
                <w:szCs w:val="27"/>
              </w:rPr>
            </w:pPr>
            <w:rPr/>
            <w:r>
              <w:rPr>
                <w:rFonts w:ascii="Courier New" w:hAnsi="Courier New" w:cs="Courier New" w:eastAsia="Courier New"/>
                <w:sz w:val="27"/>
                <w:szCs w:val="27"/>
                <w:color w:val="282326"/>
                <w:spacing w:val="0"/>
                <w:w w:val="100"/>
                <w:b/>
                <w:bCs/>
              </w:rPr>
              <w:t>TBD</w:t>
            </w:r>
            <w:r>
              <w:rPr>
                <w:rFonts w:ascii="Courier New" w:hAnsi="Courier New" w:cs="Courier New" w:eastAsia="Courier New"/>
                <w:sz w:val="27"/>
                <w:szCs w:val="27"/>
                <w:color w:val="000000"/>
                <w:spacing w:val="0"/>
                <w:w w:val="100"/>
              </w:rPr>
            </w:r>
          </w:p>
        </w:tc>
        <w:tc>
          <w:tcPr>
            <w:tcW w:w="29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4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4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23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Securit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Keys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Activities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" w:after="0" w:line="170" w:lineRule="exact"/>
              <w:jc w:val="left"/>
              <w:rPr>
                <w:sz w:val="17"/>
                <w:szCs w:val="17"/>
              </w:rPr>
            </w:pPr>
            <w:rPr/>
            <w:r>
              <w:rPr>
                <w:sz w:val="17"/>
                <w:szCs w:val="17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Passing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395" w:lineRule="exact"/>
              <w:ind w:left="110" w:right="-20"/>
              <w:jc w:val="left"/>
              <w:tabs>
                <w:tab w:pos="1080" w:val="left"/>
                <w:tab w:pos="2220" w:val="left"/>
                <w:tab w:pos="3200" w:val="left"/>
                <w:tab w:pos="5220" w:val="left"/>
              </w:tabs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32"/>
                <w:szCs w:val="32"/>
                <w:color w:val="282326"/>
                <w:spacing w:val="0"/>
                <w:w w:val="100"/>
                <w:position w:val="3"/>
              </w:rPr>
              <w:t>D</w:t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82326"/>
                <w:spacing w:val="-62"/>
                <w:w w:val="100"/>
                <w:position w:val="3"/>
              </w:rPr>
              <w:t> </w:t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82326"/>
                <w:spacing w:val="0"/>
                <w:w w:val="100"/>
                <w:position w:val="3"/>
              </w:rPr>
              <w:tab/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82326"/>
                <w:spacing w:val="0"/>
                <w:w w:val="100"/>
                <w:position w:val="3"/>
              </w:rPr>
              <w:t>D</w:t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82326"/>
                <w:spacing w:val="-62"/>
                <w:w w:val="100"/>
                <w:position w:val="3"/>
              </w:rPr>
              <w:t> </w:t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82326"/>
                <w:spacing w:val="0"/>
                <w:w w:val="100"/>
                <w:position w:val="3"/>
              </w:rPr>
              <w:tab/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82326"/>
                <w:spacing w:val="0"/>
                <w:w w:val="100"/>
                <w:position w:val="-7"/>
              </w:rPr>
              <w:t>D</w:t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82326"/>
                <w:spacing w:val="8"/>
                <w:w w:val="100"/>
                <w:position w:val="-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  <w:position w:val="-7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2"/>
                <w:w w:val="100"/>
                <w:position w:val="-7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D3652"/>
                <w:spacing w:val="-7"/>
                <w:w w:val="100"/>
                <w:position w:val="-7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  <w:position w:val="-7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43"/>
                <w:w w:val="100"/>
                <w:position w:val="-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  <w:position w:val="-7"/>
              </w:rPr>
              <w:tab/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  <w:position w:val="-7"/>
              </w:rPr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82326"/>
                <w:spacing w:val="0"/>
                <w:w w:val="100"/>
                <w:position w:val="6"/>
              </w:rPr>
              <w:t>D</w:t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82326"/>
                <w:spacing w:val="-2"/>
                <w:w w:val="100"/>
                <w:position w:val="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483F4D"/>
                <w:spacing w:val="-18"/>
                <w:w w:val="109"/>
                <w:position w:val="6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2"/>
                <w:position w:val="6"/>
              </w:rPr>
              <w:t>lob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5"/>
                <w:w w:val="102"/>
                <w:position w:val="6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D3652"/>
                <w:spacing w:val="0"/>
                <w:w w:val="155"/>
                <w:position w:val="6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D3652"/>
                <w:spacing w:val="0"/>
                <w:w w:val="100"/>
                <w:position w:val="6"/>
              </w:rPr>
              <w:tab/>
            </w:r>
            <w:r>
              <w:rPr>
                <w:rFonts w:ascii="Arial" w:hAnsi="Arial" w:cs="Arial" w:eastAsia="Arial"/>
                <w:sz w:val="22"/>
                <w:szCs w:val="22"/>
                <w:color w:val="2D3652"/>
                <w:spacing w:val="0"/>
                <w:w w:val="100"/>
                <w:position w:val="6"/>
              </w:rPr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82326"/>
                <w:spacing w:val="0"/>
                <w:w w:val="100"/>
                <w:position w:val="6"/>
              </w:rPr>
              <w:t>D</w:t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82326"/>
                <w:spacing w:val="8"/>
                <w:w w:val="100"/>
                <w:position w:val="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D3652"/>
                <w:spacing w:val="-18"/>
                <w:w w:val="112"/>
                <w:position w:val="6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483F4D"/>
                <w:spacing w:val="-9"/>
                <w:w w:val="112"/>
                <w:position w:val="6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3"/>
                <w:position w:val="6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6"/>
                <w:w w:val="103"/>
                <w:position w:val="6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5E3D3A"/>
                <w:spacing w:val="0"/>
                <w:w w:val="103"/>
                <w:position w:val="6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  <w:p>
            <w:pPr>
              <w:spacing w:before="0" w:after="0" w:line="171" w:lineRule="exact"/>
              <w:ind w:left="110" w:right="-20"/>
              <w:jc w:val="left"/>
              <w:tabs>
                <w:tab w:pos="1080" w:val="left"/>
                <w:tab w:pos="3200" w:val="left"/>
                <w:tab w:pos="5240" w:val="left"/>
              </w:tabs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  <w:position w:val="2"/>
              </w:rPr>
              <w:t>Inp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15"/>
                <w:w w:val="100"/>
                <w:position w:val="2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D3652"/>
                <w:spacing w:val="0"/>
                <w:w w:val="100"/>
                <w:position w:val="2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D3652"/>
                <w:spacing w:val="-39"/>
                <w:w w:val="100"/>
                <w:position w:val="2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D3652"/>
                <w:spacing w:val="0"/>
                <w:w w:val="100"/>
                <w:position w:val="2"/>
              </w:rPr>
              <w:tab/>
            </w:r>
            <w:r>
              <w:rPr>
                <w:rFonts w:ascii="Arial" w:hAnsi="Arial" w:cs="Arial" w:eastAsia="Arial"/>
                <w:sz w:val="22"/>
                <w:szCs w:val="22"/>
                <w:color w:val="2D3652"/>
                <w:spacing w:val="0"/>
                <w:w w:val="100"/>
                <w:position w:val="2"/>
              </w:rPr>
            </w:r>
            <w:r>
              <w:rPr>
                <w:rFonts w:ascii="Arial" w:hAnsi="Arial" w:cs="Arial" w:eastAsia="Arial"/>
                <w:sz w:val="22"/>
                <w:szCs w:val="22"/>
                <w:color w:val="483F4D"/>
                <w:spacing w:val="-15"/>
                <w:w w:val="100"/>
                <w:position w:val="2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15"/>
                <w:w w:val="100"/>
                <w:position w:val="2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D3652"/>
                <w:spacing w:val="-7"/>
                <w:w w:val="100"/>
                <w:position w:val="2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  <w:position w:val="2"/>
              </w:rPr>
              <w:t>put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28"/>
                <w:w w:val="100"/>
                <w:position w:val="2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  <w:position w:val="2"/>
              </w:rPr>
              <w:tab/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  <w:position w:val="1"/>
              </w:rPr>
              <w:t>Refer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5"/>
                <w:w w:val="100"/>
                <w:position w:val="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483F4D"/>
                <w:spacing w:val="0"/>
                <w:w w:val="100"/>
                <w:position w:val="1"/>
              </w:rPr>
              <w:t>nc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  <w:position w:val="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49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  <w:position w:val="1"/>
              </w:rPr>
              <w:tab/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99"/>
                <w:position w:val="1"/>
              </w:rPr>
              <w:t>Refere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6"/>
                <w:w w:val="100"/>
                <w:position w:val="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483F4D"/>
                <w:spacing w:val="-11"/>
                <w:w w:val="111"/>
                <w:position w:val="1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5"/>
                <w:position w:val="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</w:tr>
    </w:tbl>
    <w:p>
      <w:pPr>
        <w:jc w:val="left"/>
        <w:spacing w:after="0"/>
        <w:sectPr>
          <w:pgMar w:header="0" w:footer="723" w:top="1360" w:bottom="920" w:left="122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5" w:hRule="exact"/>
        </w:trPr>
        <w:tc>
          <w:tcPr>
            <w:tcW w:w="23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Securit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Keys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2"/>
              </w:rPr>
              <w:t>Activities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Securit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Key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3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Subordinat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23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Keys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0"/>
              </w:rPr>
              <w:t>Mutuall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25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0"/>
              </w:rPr>
              <w:t>Exclusive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Keys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Grantin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25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1"/>
              </w:rPr>
              <w:t>Condition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2"/>
              </w:rPr>
              <w:t>Logic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653" w:lineRule="exact"/>
        <w:ind w:left="110" w:right="-20"/>
        <w:jc w:val="left"/>
        <w:rPr>
          <w:rFonts w:ascii="Arial" w:hAnsi="Arial" w:cs="Arial" w:eastAsia="Arial"/>
          <w:sz w:val="23"/>
          <w:szCs w:val="23"/>
        </w:rPr>
      </w:pPr>
      <w:rPr/>
      <w:r>
        <w:rPr/>
        <w:pict>
          <v:group style="position:absolute;margin-left:66pt;margin-top:10.749125pt;width:480pt;height:.1pt;mso-position-horizontal-relative:page;mso-position-vertical-relative:paragraph;z-index:-10717" coordorigin="1320,215" coordsize="9600,2">
            <v:shape style="position:absolute;left:1320;top:215;width:9600;height:2" coordorigin="1320,215" coordsize="9600,0" path="m1320,215l10920,215e" filled="f" stroked="t" strokeweight=".5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58"/>
          <w:szCs w:val="58"/>
          <w:color w:val="262326"/>
          <w:w w:val="53"/>
          <w:position w:val="-1"/>
        </w:rPr>
      </w:r>
      <w:r>
        <w:rPr>
          <w:rFonts w:ascii="Arial" w:hAnsi="Arial" w:cs="Arial" w:eastAsia="Arial"/>
          <w:sz w:val="58"/>
          <w:szCs w:val="58"/>
          <w:color w:val="262326"/>
          <w:w w:val="53"/>
          <w:u w:val="thick" w:color="1F1C1F"/>
          <w:position w:val="-1"/>
        </w:rPr>
        <w:t>I</w:t>
      </w:r>
      <w:r>
        <w:rPr>
          <w:rFonts w:ascii="Arial" w:hAnsi="Arial" w:cs="Arial" w:eastAsia="Arial"/>
          <w:sz w:val="58"/>
          <w:szCs w:val="58"/>
          <w:color w:val="262326"/>
          <w:w w:val="53"/>
          <w:u w:val="thick" w:color="1F1C1F"/>
          <w:position w:val="-1"/>
        </w:rPr>
      </w:r>
      <w:r>
        <w:rPr>
          <w:rFonts w:ascii="Arial" w:hAnsi="Arial" w:cs="Arial" w:eastAsia="Arial"/>
          <w:sz w:val="58"/>
          <w:szCs w:val="58"/>
          <w:color w:val="262326"/>
          <w:spacing w:val="-107"/>
          <w:w w:val="99"/>
          <w:u w:val="thick" w:color="1F1C1F"/>
          <w:position w:val="-1"/>
        </w:rPr>
        <w:t> </w:t>
      </w:r>
      <w:r>
        <w:rPr>
          <w:rFonts w:ascii="Arial" w:hAnsi="Arial" w:cs="Arial" w:eastAsia="Arial"/>
          <w:sz w:val="58"/>
          <w:szCs w:val="58"/>
          <w:color w:val="262326"/>
          <w:spacing w:val="-107"/>
          <w:w w:val="99"/>
          <w:u w:val="thick" w:color="1F1C1F"/>
          <w:position w:val="-1"/>
        </w:rPr>
      </w:r>
      <w:r>
        <w:rPr>
          <w:rFonts w:ascii="Arial" w:hAnsi="Arial" w:cs="Arial" w:eastAsia="Arial"/>
          <w:sz w:val="58"/>
          <w:szCs w:val="58"/>
          <w:color w:val="262326"/>
          <w:spacing w:val="-107"/>
          <w:w w:val="99"/>
          <w:position w:val="-1"/>
        </w:rPr>
      </w:r>
      <w:r>
        <w:rPr>
          <w:rFonts w:ascii="Arial" w:hAnsi="Arial" w:cs="Arial" w:eastAsia="Arial"/>
          <w:sz w:val="58"/>
          <w:szCs w:val="58"/>
          <w:color w:val="262326"/>
          <w:spacing w:val="-107"/>
          <w:w w:val="99"/>
          <w:position w:val="-1"/>
        </w:rPr>
      </w:r>
      <w:r>
        <w:rPr>
          <w:rFonts w:ascii="Arial" w:hAnsi="Arial" w:cs="Arial" w:eastAsia="Arial"/>
          <w:sz w:val="23"/>
          <w:szCs w:val="23"/>
          <w:color w:val="262326"/>
          <w:spacing w:val="0"/>
          <w:w w:val="100"/>
          <w:position w:val="-1"/>
        </w:rPr>
        <w:t>Curren</w:t>
      </w:r>
      <w:r>
        <w:rPr>
          <w:rFonts w:ascii="Arial" w:hAnsi="Arial" w:cs="Arial" w:eastAsia="Arial"/>
          <w:sz w:val="23"/>
          <w:szCs w:val="23"/>
          <w:color w:val="262326"/>
          <w:spacing w:val="0"/>
          <w:w w:val="100"/>
          <w:position w:val="-1"/>
        </w:rPr>
        <w:t>t</w:t>
      </w:r>
      <w:r>
        <w:rPr>
          <w:rFonts w:ascii="Arial" w:hAnsi="Arial" w:cs="Arial" w:eastAsia="Arial"/>
          <w:sz w:val="23"/>
          <w:szCs w:val="23"/>
          <w:color w:val="262326"/>
          <w:spacing w:val="26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262326"/>
          <w:spacing w:val="0"/>
          <w:w w:val="105"/>
          <w:position w:val="-1"/>
        </w:rPr>
        <w:t>Logic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311" w:lineRule="exact"/>
        <w:ind w:left="24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/>
        <w:pict>
          <v:group style="position:absolute;margin-left:66pt;margin-top:17.104492pt;width:480pt;height:.1pt;mso-position-horizontal-relative:page;mso-position-vertical-relative:paragraph;z-index:-10716" coordorigin="1320,342" coordsize="9600,2">
            <v:shape style="position:absolute;left:1320;top:342;width:9600;height:2" coordorigin="1320,342" coordsize="9600,0" path="m1320,342l10920,342e" filled="f" stroked="t" strokeweight="1.5pt" strokecolor="#1F1C1F">
              <v:path arrowok="t"/>
            </v:shape>
          </v:group>
          <w10:wrap type="none"/>
        </w:pict>
      </w:r>
      <w:r>
        <w:rPr/>
        <w:pict>
          <v:group style="position:absolute;margin-left:65.5pt;margin-top:36.354492pt;width:481pt;height:41pt;mso-position-horizontal-relative:page;mso-position-vertical-relative:paragraph;z-index:-10715" coordorigin="1310,727" coordsize="9620,820">
            <v:group style="position:absolute;left:1320;top:747;width:9600;height:2" coordorigin="1320,747" coordsize="9600,2">
              <v:shape style="position:absolute;left:1320;top:747;width:9600;height:2" coordorigin="1320,747" coordsize="9600,0" path="m1320,747l10920,747e" filled="f" stroked="t" strokeweight="1pt" strokecolor="#1F1C1F">
                <v:path arrowok="t"/>
              </v:shape>
            </v:group>
            <v:group style="position:absolute;left:1330;top:737;width:2;height:800" coordorigin="1330,737" coordsize="2,800">
              <v:shape style="position:absolute;left:1330;top:737;width:2;height:800" coordorigin="1330,737" coordsize="0,800" path="m1330,1537l1330,737e" filled="f" stroked="t" strokeweight="1pt" strokecolor="#1F1C1F">
                <v:path arrowok="t"/>
              </v:shape>
            </v:group>
            <v:group style="position:absolute;left:10910;top:737;width:2;height:800" coordorigin="10910,737" coordsize="2,800">
              <v:shape style="position:absolute;left:10910;top:737;width:2;height:800" coordorigin="10910,737" coordsize="0,800" path="m10910,1537l10910,737e" filled="f" stroked="t" strokeweight="1pt" strokecolor="#1F1C1F">
                <v:path arrowok="t"/>
              </v:shape>
            </v:group>
            <v:group style="position:absolute;left:1320;top:1137;width:9600;height:2" coordorigin="1320,1137" coordsize="9600,2">
              <v:shape style="position:absolute;left:1320;top:1137;width:9600;height:2" coordorigin="1320,1137" coordsize="9600,0" path="m1320,1137l10920,1137e" filled="f" stroked="t" strokeweight="1pt" strokecolor="#1F1C1F">
                <v:path arrowok="t"/>
              </v:shape>
            </v:group>
            <v:group style="position:absolute;left:1320;top:1527;width:9600;height:2" coordorigin="1320,1527" coordsize="9600,2">
              <v:shape style="position:absolute;left:1320;top:1527;width:9600;height:2" coordorigin="1320,1527" coordsize="9600,0" path="m1320,1527l10920,1527e" filled="f" stroked="t" strokeweight="1pt" strokecolor="#1F1C1F">
                <v:path arrowok="t"/>
              </v:shape>
            </v:group>
            <w10:wrap type="none"/>
          </v:group>
        </w:pict>
      </w:r>
      <w:r>
        <w:rPr>
          <w:rFonts w:ascii="Courier New" w:hAnsi="Courier New" w:cs="Courier New" w:eastAsia="Courier New"/>
          <w:sz w:val="28"/>
          <w:szCs w:val="28"/>
          <w:color w:val="262326"/>
          <w:spacing w:val="0"/>
          <w:w w:val="100"/>
          <w:position w:val="2"/>
        </w:rPr>
        <w:t>TBD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5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326"/>
          <w:spacing w:val="0"/>
          <w:w w:val="109"/>
        </w:rPr>
        <w:t>Modifie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9"/>
        </w:rPr>
        <w:t>d</w:t>
      </w:r>
      <w:r>
        <w:rPr>
          <w:rFonts w:ascii="Arial" w:hAnsi="Arial" w:cs="Arial" w:eastAsia="Arial"/>
          <w:sz w:val="22"/>
          <w:szCs w:val="22"/>
          <w:color w:val="262326"/>
          <w:spacing w:val="-12"/>
          <w:w w:val="109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Logic</w:t>
      </w:r>
      <w:r>
        <w:rPr>
          <w:rFonts w:ascii="Arial" w:hAnsi="Arial" w:cs="Arial" w:eastAsia="Arial"/>
          <w:sz w:val="22"/>
          <w:szCs w:val="22"/>
          <w:color w:val="262326"/>
          <w:spacing w:val="5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(Changes</w:t>
      </w:r>
      <w:r>
        <w:rPr>
          <w:rFonts w:ascii="Arial" w:hAnsi="Arial" w:cs="Arial" w:eastAsia="Arial"/>
          <w:sz w:val="22"/>
          <w:szCs w:val="22"/>
          <w:color w:val="262326"/>
          <w:spacing w:val="4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are</w:t>
      </w:r>
      <w:r>
        <w:rPr>
          <w:rFonts w:ascii="Arial" w:hAnsi="Arial" w:cs="Arial" w:eastAsia="Arial"/>
          <w:sz w:val="22"/>
          <w:szCs w:val="22"/>
          <w:color w:val="262326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in</w:t>
      </w:r>
      <w:r>
        <w:rPr>
          <w:rFonts w:ascii="Arial" w:hAnsi="Arial" w:cs="Arial" w:eastAsia="Arial"/>
          <w:sz w:val="22"/>
          <w:szCs w:val="22"/>
          <w:color w:val="262326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1"/>
        </w:rPr>
        <w:t>bold)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07" w:lineRule="exact"/>
        <w:ind w:left="24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>
          <w:rFonts w:ascii="Courier New" w:hAnsi="Courier New" w:cs="Courier New" w:eastAsia="Courier New"/>
          <w:sz w:val="28"/>
          <w:szCs w:val="28"/>
          <w:color w:val="262326"/>
          <w:spacing w:val="0"/>
          <w:w w:val="100"/>
          <w:position w:val="1"/>
        </w:rPr>
        <w:t>TBD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23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Securit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Keys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2"/>
              </w:rPr>
              <w:t>Activities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Hierarchical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5"/>
              </w:rPr>
              <w:t>Precedence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Courier New" w:hAnsi="Courier New" w:cs="Courier New" w:eastAsia="Courier New"/>
          <w:sz w:val="26"/>
          <w:szCs w:val="26"/>
          <w:color w:val="262326"/>
          <w:spacing w:val="0"/>
          <w:w w:val="67"/>
        </w:rPr>
        <w:t>6.2.2.3.9.</w:t>
      </w:r>
      <w:r>
        <w:rPr>
          <w:rFonts w:ascii="Courier New" w:hAnsi="Courier New" w:cs="Courier New" w:eastAsia="Courier New"/>
          <w:sz w:val="26"/>
          <w:szCs w:val="26"/>
          <w:color w:val="262326"/>
          <w:spacing w:val="0"/>
          <w:w w:val="100"/>
        </w:rPr>
        <w:tab/>
      </w:r>
      <w:r>
        <w:rPr>
          <w:rFonts w:ascii="Courier New" w:hAnsi="Courier New" w:cs="Courier New" w:eastAsia="Courier New"/>
          <w:sz w:val="26"/>
          <w:szCs w:val="26"/>
          <w:color w:val="262326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21"/>
        </w:rPr>
        <w:t>Options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87" w:after="0" w:line="240" w:lineRule="auto"/>
        <w:ind w:left="24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8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362F"/>
          <w:spacing w:val="-6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2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4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1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4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cap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8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2"/>
          <w:w w:val="111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1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11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2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3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3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1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21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-4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12"/>
          <w:w w:val="95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B4250"/>
          <w:spacing w:val="0"/>
          <w:w w:val="105"/>
        </w:rPr>
        <w:t>ct.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326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Tabl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62326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40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color w:val="262326"/>
          <w:spacing w:val="-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Option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1"/>
        </w:rPr>
        <w:t>(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0"/>
        </w:rPr>
        <w:t>Instructions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1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90" w:hRule="exact"/>
        </w:trPr>
        <w:tc>
          <w:tcPr>
            <w:tcW w:w="28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0"/>
              </w:rPr>
              <w:t>Options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7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90" w:hRule="exact"/>
        </w:trPr>
        <w:tc>
          <w:tcPr>
            <w:tcW w:w="28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Optio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7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5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MEN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TEXT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0"/>
              </w:rPr>
              <w:t>field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1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7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B362F"/>
                <w:spacing w:val="-2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8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7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B362F"/>
                <w:spacing w:val="-2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8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9" w:after="0" w:line="237" w:lineRule="auto"/>
              <w:ind w:left="100" w:right="158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Associate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10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Menu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0"/>
              </w:rPr>
              <w:t>Option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10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will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1"/>
              </w:rPr>
              <w:t>invoke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thi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reference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7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B362F"/>
                <w:spacing w:val="-2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8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8"/>
              </w:rPr>
              <w:t>Passing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7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B362F"/>
                <w:spacing w:val="-2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8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Menu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Text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7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B362F"/>
                <w:spacing w:val="-2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8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Optio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6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7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B362F"/>
                <w:spacing w:val="-2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8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1"/>
              </w:rPr>
              <w:t>Optio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22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1"/>
              </w:rPr>
              <w:t>Definition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7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B362F"/>
                <w:spacing w:val="-2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8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Curren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Entr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3"/>
              </w:rPr>
              <w:t>Action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2"/>
              </w:rPr>
              <w:t>Logic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7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B362F"/>
                <w:spacing w:val="-2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723" w:top="1340" w:bottom="920" w:left="120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5" w:hRule="exact"/>
        </w:trPr>
        <w:tc>
          <w:tcPr>
            <w:tcW w:w="281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0"/>
              </w:rPr>
              <w:t>Options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77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8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0" w:after="0" w:line="250" w:lineRule="exact"/>
              <w:ind w:left="110" w:right="306"/>
              <w:jc w:val="both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9"/>
              </w:rPr>
              <w:t>Modifie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9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-13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0"/>
              </w:rPr>
              <w:t>Entr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1"/>
              </w:rPr>
              <w:t>Action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0"/>
              </w:rPr>
              <w:t>Logic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5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2F3A"/>
                <w:spacing w:val="0"/>
                <w:w w:val="100"/>
              </w:rPr>
              <w:t>(Changes</w:t>
            </w:r>
            <w:r>
              <w:rPr>
                <w:rFonts w:ascii="Arial" w:hAnsi="Arial" w:cs="Arial" w:eastAsia="Arial"/>
                <w:sz w:val="22"/>
                <w:szCs w:val="22"/>
                <w:color w:val="362F3A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0"/>
              </w:rPr>
              <w:t>are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27"/>
              </w:rPr>
              <w:t>in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2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1"/>
              </w:rPr>
              <w:t>bold)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7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A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8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0"/>
              </w:rPr>
              <w:t>Curren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0"/>
              </w:rPr>
              <w:t>Exit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1"/>
              </w:rPr>
              <w:t>Action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2"/>
              </w:rPr>
              <w:t>Logic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7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A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950" w:hRule="exact"/>
        </w:trPr>
        <w:tc>
          <w:tcPr>
            <w:tcW w:w="28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9"/>
              </w:rPr>
              <w:t>Modifie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9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-13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0"/>
              </w:rPr>
              <w:t>Exit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1"/>
              </w:rPr>
              <w:t>Action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2"/>
              </w:rPr>
              <w:t>Logic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5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0"/>
              </w:rPr>
              <w:t>(Changes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2F3A"/>
                <w:spacing w:val="0"/>
                <w:w w:val="100"/>
              </w:rPr>
              <w:t>are</w:t>
            </w:r>
            <w:r>
              <w:rPr>
                <w:rFonts w:ascii="Arial" w:hAnsi="Arial" w:cs="Arial" w:eastAsia="Arial"/>
                <w:sz w:val="22"/>
                <w:szCs w:val="22"/>
                <w:color w:val="362F3A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9"/>
              </w:rPr>
              <w:t>in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-15"/>
                <w:w w:val="11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9"/>
              </w:rPr>
              <w:t>bold)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7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A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32" w:after="0" w:line="248" w:lineRule="exact"/>
        <w:ind w:left="3363" w:right="3366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1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42121"/>
          <w:spacing w:val="14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00"/>
          <w:position w:val="-1"/>
        </w:rPr>
        <w:t>41</w:t>
      </w:r>
      <w:r>
        <w:rPr>
          <w:rFonts w:ascii="Arial" w:hAnsi="Arial" w:cs="Arial" w:eastAsia="Arial"/>
          <w:sz w:val="22"/>
          <w:szCs w:val="22"/>
          <w:color w:val="242121"/>
          <w:spacing w:val="-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09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08"/>
          <w:position w:val="-1"/>
        </w:rPr>
        <w:t>Grouping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09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08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42121"/>
          <w:spacing w:val="-43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10"/>
          <w:position w:val="-1"/>
        </w:rPr>
        <w:t>Options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2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0"/>
              </w:rPr>
              <w:t>Options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2"/>
              </w:rPr>
              <w:t>Activities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7"/>
              </w:rPr>
              <w:t>Optio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7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7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A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tabs>
                <w:tab w:pos="1020" w:val="left"/>
                <w:tab w:pos="2300" w:val="left"/>
                <w:tab w:pos="360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2121"/>
                <w:w w:val="134"/>
              </w:rPr>
              <w:t>DN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-10"/>
                <w:w w:val="13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  <w:t>w</w:t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215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-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98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-11"/>
                <w:w w:val="98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F4D72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99"/>
              </w:rPr>
              <w:t>fy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-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9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-12"/>
                <w:w w:val="9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97"/>
              </w:rPr>
              <w:t>ete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>Change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2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434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7"/>
              </w:rPr>
              <w:t>Associate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7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-10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7"/>
              </w:rPr>
              <w:t>Menu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0"/>
              </w:rPr>
              <w:t>Option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-10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21"/>
              </w:rPr>
              <w:t>will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2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0"/>
              </w:rPr>
              <w:t>invoke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5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7"/>
              </w:rPr>
              <w:t>this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6"/>
              </w:rPr>
              <w:t>reference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A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590" w:hRule="exact"/>
        </w:trPr>
        <w:tc>
          <w:tcPr>
            <w:tcW w:w="2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8"/>
              </w:rPr>
              <w:t>Passing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tabs>
                <w:tab w:pos="1080" w:val="left"/>
                <w:tab w:pos="2220" w:val="left"/>
                <w:tab w:pos="3200" w:val="left"/>
                <w:tab w:pos="522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2121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-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>Input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16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-52"/>
                <w:w w:val="16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>Output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215"/>
              </w:rPr>
              <w:t>0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-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>Both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-60"/>
                <w:w w:val="16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-17"/>
                <w:w w:val="169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99"/>
              </w:rPr>
              <w:t>ob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-13"/>
                <w:w w:val="99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4456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16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-58"/>
                <w:w w:val="16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>Loc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-3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5E3F3F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5E3F3F"/>
                <w:spacing w:val="-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>Reference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30" w:lineRule="exact"/>
              <w:ind w:left="3174" w:right="2964"/>
              <w:jc w:val="center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94"/>
              </w:rPr>
              <w:t>Reference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0"/>
              </w:rPr>
              <w:t>Menu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4"/>
              </w:rPr>
              <w:t>Text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/>
            <w:rPr/>
          </w:p>
        </w:tc>
      </w:tr>
      <w:tr>
        <w:trPr>
          <w:trHeight w:val="720" w:hRule="exact"/>
        </w:trPr>
        <w:tc>
          <w:tcPr>
            <w:tcW w:w="2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4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9"/>
              </w:rPr>
              <w:t>Optio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-6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9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tabs>
                <w:tab w:pos="1200" w:val="left"/>
                <w:tab w:pos="3040" w:val="left"/>
                <w:tab w:pos="414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124"/>
              </w:rPr>
              <w:t>DEdit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-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-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5E3F3F"/>
                <w:spacing w:val="-1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>nt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-5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125"/>
              </w:rPr>
              <w:t>0Menu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-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98"/>
              </w:rPr>
              <w:t>Inq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-10"/>
                <w:w w:val="99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F4D72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4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9" w:after="0" w:line="110" w:lineRule="exact"/>
              <w:jc w:val="left"/>
              <w:rPr>
                <w:sz w:val="11"/>
                <w:szCs w:val="11"/>
              </w:rPr>
            </w:pPr>
            <w:rPr/>
            <w:r>
              <w:rPr>
                <w:sz w:val="11"/>
                <w:szCs w:val="11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tabs>
                <w:tab w:pos="1200" w:val="left"/>
                <w:tab w:pos="304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-58"/>
                <w:w w:val="16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>Ac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5E3F3F"/>
                <w:spacing w:val="-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-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96"/>
              </w:rPr>
              <w:t>Run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-8"/>
                <w:w w:val="9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96"/>
              </w:rPr>
              <w:t>Rou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-5"/>
                <w:w w:val="9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4D72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>ne</w:t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42121"/>
                <w:spacing w:val="-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62F3A"/>
                <w:spacing w:val="0"/>
                <w:w w:val="100"/>
              </w:rPr>
              <w:t>Other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8"/>
              </w:rPr>
              <w:t>Associate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08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-23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A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4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1"/>
              </w:rPr>
              <w:t>Optio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-22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1"/>
                <w:spacing w:val="0"/>
                <w:w w:val="111"/>
              </w:rPr>
              <w:t>Definition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1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A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8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643" w:lineRule="exact"/>
        <w:ind w:left="110" w:right="-20"/>
        <w:jc w:val="left"/>
        <w:rPr>
          <w:rFonts w:ascii="Arial" w:hAnsi="Arial" w:cs="Arial" w:eastAsia="Arial"/>
          <w:sz w:val="23"/>
          <w:szCs w:val="23"/>
        </w:rPr>
      </w:pPr>
      <w:rPr/>
      <w:r>
        <w:rPr/>
        <w:pict>
          <v:group style="position:absolute;margin-left:66pt;margin-top:11.093968pt;width:480pt;height:.1pt;mso-position-horizontal-relative:page;mso-position-vertical-relative:paragraph;z-index:-10714" coordorigin="1320,222" coordsize="9600,2">
            <v:shape style="position:absolute;left:1320;top:222;width:9600;height:2" coordorigin="1320,222" coordsize="9600,0" path="m1320,222l10920,222e" filled="f" stroked="t" strokeweight="1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57"/>
          <w:szCs w:val="57"/>
          <w:color w:val="242121"/>
          <w:w w:val="54"/>
          <w:position w:val="-1"/>
        </w:rPr>
      </w:r>
      <w:r>
        <w:rPr>
          <w:rFonts w:ascii="Arial" w:hAnsi="Arial" w:cs="Arial" w:eastAsia="Arial"/>
          <w:sz w:val="57"/>
          <w:szCs w:val="57"/>
          <w:color w:val="242121"/>
          <w:w w:val="54"/>
          <w:u w:val="single" w:color="1F1C1F"/>
          <w:position w:val="-1"/>
        </w:rPr>
        <w:t>I</w:t>
      </w:r>
      <w:r>
        <w:rPr>
          <w:rFonts w:ascii="Arial" w:hAnsi="Arial" w:cs="Arial" w:eastAsia="Arial"/>
          <w:sz w:val="57"/>
          <w:szCs w:val="57"/>
          <w:color w:val="242121"/>
          <w:w w:val="54"/>
          <w:u w:val="single" w:color="1F1C1F"/>
          <w:position w:val="-1"/>
        </w:rPr>
      </w:r>
      <w:r>
        <w:rPr>
          <w:rFonts w:ascii="Arial" w:hAnsi="Arial" w:cs="Arial" w:eastAsia="Arial"/>
          <w:sz w:val="57"/>
          <w:szCs w:val="57"/>
          <w:color w:val="242121"/>
          <w:spacing w:val="-105"/>
          <w:w w:val="99"/>
          <w:u w:val="single" w:color="1F1C1F"/>
          <w:position w:val="-1"/>
        </w:rPr>
        <w:t> </w:t>
      </w:r>
      <w:r>
        <w:rPr>
          <w:rFonts w:ascii="Arial" w:hAnsi="Arial" w:cs="Arial" w:eastAsia="Arial"/>
          <w:sz w:val="57"/>
          <w:szCs w:val="57"/>
          <w:color w:val="242121"/>
          <w:spacing w:val="-105"/>
          <w:w w:val="99"/>
          <w:u w:val="single" w:color="1F1C1F"/>
          <w:position w:val="-1"/>
        </w:rPr>
      </w:r>
      <w:r>
        <w:rPr>
          <w:rFonts w:ascii="Arial" w:hAnsi="Arial" w:cs="Arial" w:eastAsia="Arial"/>
          <w:sz w:val="57"/>
          <w:szCs w:val="57"/>
          <w:color w:val="242121"/>
          <w:spacing w:val="-105"/>
          <w:w w:val="99"/>
          <w:position w:val="-1"/>
        </w:rPr>
      </w:r>
      <w:r>
        <w:rPr>
          <w:rFonts w:ascii="Arial" w:hAnsi="Arial" w:cs="Arial" w:eastAsia="Arial"/>
          <w:sz w:val="57"/>
          <w:szCs w:val="57"/>
          <w:color w:val="242121"/>
          <w:spacing w:val="-105"/>
          <w:w w:val="99"/>
          <w:position w:val="-1"/>
        </w:rPr>
      </w:r>
      <w:r>
        <w:rPr>
          <w:rFonts w:ascii="Arial" w:hAnsi="Arial" w:cs="Arial" w:eastAsia="Arial"/>
          <w:sz w:val="23"/>
          <w:szCs w:val="23"/>
          <w:color w:val="242121"/>
          <w:spacing w:val="0"/>
          <w:w w:val="100"/>
          <w:position w:val="-1"/>
        </w:rPr>
        <w:t>Curren</w:t>
      </w:r>
      <w:r>
        <w:rPr>
          <w:rFonts w:ascii="Arial" w:hAnsi="Arial" w:cs="Arial" w:eastAsia="Arial"/>
          <w:sz w:val="23"/>
          <w:szCs w:val="23"/>
          <w:color w:val="242121"/>
          <w:spacing w:val="0"/>
          <w:w w:val="100"/>
          <w:position w:val="-1"/>
        </w:rPr>
        <w:t>t</w:t>
      </w:r>
      <w:r>
        <w:rPr>
          <w:rFonts w:ascii="Arial" w:hAnsi="Arial" w:cs="Arial" w:eastAsia="Arial"/>
          <w:sz w:val="23"/>
          <w:szCs w:val="23"/>
          <w:color w:val="242121"/>
          <w:spacing w:val="25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242121"/>
          <w:spacing w:val="0"/>
          <w:w w:val="100"/>
          <w:position w:val="-1"/>
        </w:rPr>
        <w:t>Entr</w:t>
      </w:r>
      <w:r>
        <w:rPr>
          <w:rFonts w:ascii="Arial" w:hAnsi="Arial" w:cs="Arial" w:eastAsia="Arial"/>
          <w:sz w:val="23"/>
          <w:szCs w:val="23"/>
          <w:color w:val="242121"/>
          <w:spacing w:val="0"/>
          <w:w w:val="100"/>
          <w:position w:val="-1"/>
        </w:rPr>
        <w:t>y</w:t>
      </w:r>
      <w:r>
        <w:rPr>
          <w:rFonts w:ascii="Arial" w:hAnsi="Arial" w:cs="Arial" w:eastAsia="Arial"/>
          <w:sz w:val="23"/>
          <w:szCs w:val="23"/>
          <w:color w:val="242121"/>
          <w:spacing w:val="16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242121"/>
          <w:spacing w:val="0"/>
          <w:w w:val="100"/>
          <w:position w:val="-1"/>
        </w:rPr>
        <w:t>Actio</w:t>
      </w:r>
      <w:r>
        <w:rPr>
          <w:rFonts w:ascii="Arial" w:hAnsi="Arial" w:cs="Arial" w:eastAsia="Arial"/>
          <w:sz w:val="23"/>
          <w:szCs w:val="23"/>
          <w:color w:val="242121"/>
          <w:spacing w:val="0"/>
          <w:w w:val="100"/>
          <w:position w:val="-1"/>
        </w:rPr>
        <w:t>n</w:t>
      </w:r>
      <w:r>
        <w:rPr>
          <w:rFonts w:ascii="Arial" w:hAnsi="Arial" w:cs="Arial" w:eastAsia="Arial"/>
          <w:sz w:val="23"/>
          <w:szCs w:val="23"/>
          <w:color w:val="242121"/>
          <w:spacing w:val="31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242121"/>
          <w:spacing w:val="0"/>
          <w:w w:val="107"/>
          <w:position w:val="-1"/>
        </w:rPr>
        <w:t>Logic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33" w:after="0" w:line="240" w:lineRule="auto"/>
        <w:ind w:left="24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66pt;margin-top:17.967871pt;width:480pt;height:.1pt;mso-position-horizontal-relative:page;mso-position-vertical-relative:paragraph;z-index:-10713" coordorigin="1320,359" coordsize="9600,2">
            <v:shape style="position:absolute;left:1320;top:359;width:9600;height:2" coordorigin="1320,359" coordsize="9600,0" path="m1320,359l10920,359e" filled="f" stroked="t" strokeweight="1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2"/>
          <w:szCs w:val="22"/>
          <w:color w:val="362F3A"/>
          <w:spacing w:val="0"/>
          <w:w w:val="101"/>
        </w:rPr>
        <w:t>TBD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64" w:lineRule="auto"/>
        <w:ind w:left="240" w:right="4294" w:firstLine="1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65.25pt;margin-top:-3.682129pt;width:481.5pt;height:45.5pt;mso-position-horizontal-relative:page;mso-position-vertical-relative:paragraph;z-index:-10712" coordorigin="1305,-74" coordsize="9630,910">
            <v:group style="position:absolute;left:1320;top:-59;width:9600;height:2" coordorigin="1320,-59" coordsize="9600,2">
              <v:shape style="position:absolute;left:1320;top:-59;width:9600;height:2" coordorigin="1320,-59" coordsize="9600,0" path="m1320,-59l10920,-59e" filled="f" stroked="t" strokeweight=".5pt" strokecolor="#1F1C1F">
                <v:path arrowok="t"/>
              </v:shape>
            </v:group>
            <v:group style="position:absolute;left:1330;top:-64;width:2;height:890" coordorigin="1330,-64" coordsize="2,890">
              <v:shape style="position:absolute;left:1330;top:-64;width:2;height:890" coordorigin="1330,-64" coordsize="0,890" path="m1330,826l1330,-64e" filled="f" stroked="t" strokeweight="1pt" strokecolor="#1F1C1F">
                <v:path arrowok="t"/>
              </v:shape>
            </v:group>
            <v:group style="position:absolute;left:10910;top:-64;width:2;height:890" coordorigin="10910,-64" coordsize="2,890">
              <v:shape style="position:absolute;left:10910;top:-64;width:2;height:890" coordorigin="10910,-64" coordsize="0,890" path="m10910,826l10910,-64e" filled="f" stroked="t" strokeweight="1pt" strokecolor="#1F1C1F">
                <v:path arrowok="t"/>
              </v:shape>
            </v:group>
            <v:group style="position:absolute;left:1320;top:426;width:9600;height:2" coordorigin="1320,426" coordsize="9600,2">
              <v:shape style="position:absolute;left:1320;top:426;width:9600;height:2" coordorigin="1320,426" coordsize="9600,0" path="m1320,426l10920,426e" filled="f" stroked="t" strokeweight="1pt" strokecolor="#1F1C1F">
                <v:path arrowok="t"/>
              </v:shape>
            </v:group>
            <v:group style="position:absolute;left:1320;top:811;width:9600;height:2" coordorigin="1320,811" coordsize="9600,2">
              <v:shape style="position:absolute;left:1320;top:811;width:9600;height:2" coordorigin="1320,811" coordsize="9600,0" path="m1320,811l10920,811e" filled="f" stroked="t" strokeweight="1.5pt" strokecolor="#1F1C1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09"/>
        </w:rPr>
        <w:t>Modifie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09"/>
        </w:rPr>
        <w:t>d</w:t>
      </w:r>
      <w:r>
        <w:rPr>
          <w:rFonts w:ascii="Arial" w:hAnsi="Arial" w:cs="Arial" w:eastAsia="Arial"/>
          <w:sz w:val="22"/>
          <w:szCs w:val="22"/>
          <w:color w:val="242121"/>
          <w:spacing w:val="-13"/>
          <w:w w:val="109"/>
        </w:rPr>
        <w:t> 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00"/>
        </w:rPr>
        <w:t>Entr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242121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13"/>
        </w:rPr>
        <w:t>Actio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13"/>
        </w:rPr>
        <w:t>n</w:t>
      </w:r>
      <w:r>
        <w:rPr>
          <w:rFonts w:ascii="Arial" w:hAnsi="Arial" w:cs="Arial" w:eastAsia="Arial"/>
          <w:sz w:val="22"/>
          <w:szCs w:val="22"/>
          <w:color w:val="242121"/>
          <w:spacing w:val="-25"/>
          <w:w w:val="113"/>
        </w:rPr>
        <w:t> 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13"/>
        </w:rPr>
        <w:t>Logic</w:t>
      </w:r>
      <w:r>
        <w:rPr>
          <w:rFonts w:ascii="Arial" w:hAnsi="Arial" w:cs="Arial" w:eastAsia="Arial"/>
          <w:sz w:val="22"/>
          <w:szCs w:val="22"/>
          <w:color w:val="242121"/>
          <w:spacing w:val="-12"/>
          <w:w w:val="113"/>
        </w:rPr>
        <w:t> </w:t>
      </w:r>
      <w:r>
        <w:rPr>
          <w:rFonts w:ascii="Arial" w:hAnsi="Arial" w:cs="Arial" w:eastAsia="Arial"/>
          <w:sz w:val="22"/>
          <w:szCs w:val="22"/>
          <w:color w:val="362F3A"/>
          <w:spacing w:val="0"/>
          <w:w w:val="100"/>
        </w:rPr>
        <w:t>(Changes</w:t>
      </w:r>
      <w:r>
        <w:rPr>
          <w:rFonts w:ascii="Arial" w:hAnsi="Arial" w:cs="Arial" w:eastAsia="Arial"/>
          <w:sz w:val="22"/>
          <w:szCs w:val="22"/>
          <w:color w:val="362F3A"/>
          <w:spacing w:val="4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00"/>
        </w:rPr>
        <w:t>are</w:t>
      </w:r>
      <w:r>
        <w:rPr>
          <w:rFonts w:ascii="Arial" w:hAnsi="Arial" w:cs="Arial" w:eastAsia="Arial"/>
          <w:sz w:val="22"/>
          <w:szCs w:val="22"/>
          <w:color w:val="242121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00"/>
        </w:rPr>
        <w:t>in</w:t>
      </w:r>
      <w:r>
        <w:rPr>
          <w:rFonts w:ascii="Arial" w:hAnsi="Arial" w:cs="Arial" w:eastAsia="Arial"/>
          <w:sz w:val="22"/>
          <w:szCs w:val="22"/>
          <w:color w:val="242121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11"/>
        </w:rPr>
        <w:t>bold)</w:t>
      </w:r>
      <w:r>
        <w:rPr>
          <w:rFonts w:ascii="Arial" w:hAnsi="Arial" w:cs="Arial" w:eastAsia="Arial"/>
          <w:sz w:val="22"/>
          <w:szCs w:val="22"/>
          <w:color w:val="242121"/>
          <w:spacing w:val="0"/>
          <w:w w:val="111"/>
        </w:rPr>
        <w:t> </w:t>
      </w:r>
      <w:r>
        <w:rPr>
          <w:rFonts w:ascii="Arial" w:hAnsi="Arial" w:cs="Arial" w:eastAsia="Arial"/>
          <w:sz w:val="22"/>
          <w:szCs w:val="22"/>
          <w:color w:val="362F3A"/>
          <w:spacing w:val="0"/>
          <w:w w:val="101"/>
        </w:rPr>
        <w:t>TBD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8" w:after="0" w:line="240" w:lineRule="auto"/>
        <w:ind w:left="110" w:right="-20"/>
        <w:jc w:val="left"/>
        <w:rPr>
          <w:rFonts w:ascii="Arial" w:hAnsi="Arial" w:cs="Arial" w:eastAsia="Arial"/>
          <w:sz w:val="23"/>
          <w:szCs w:val="23"/>
        </w:rPr>
      </w:pPr>
      <w:rPr/>
      <w:r>
        <w:rPr/>
        <w:pict>
          <v:group style="position:absolute;margin-left:66pt;margin-top:12.382666pt;width:480pt;height:.1pt;mso-position-horizontal-relative:page;mso-position-vertical-relative:paragraph;z-index:-10711" coordorigin="1320,248" coordsize="9600,2">
            <v:shape style="position:absolute;left:1320;top:248;width:9600;height:2" coordorigin="1320,248" coordsize="9600,0" path="m1320,248l10920,248e" filled="f" stroked="t" strokeweight=".5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57"/>
          <w:szCs w:val="57"/>
          <w:color w:val="242121"/>
          <w:w w:val="54"/>
        </w:rPr>
      </w:r>
      <w:r>
        <w:rPr>
          <w:rFonts w:ascii="Arial" w:hAnsi="Arial" w:cs="Arial" w:eastAsia="Arial"/>
          <w:sz w:val="57"/>
          <w:szCs w:val="57"/>
          <w:color w:val="242121"/>
          <w:w w:val="54"/>
          <w:u w:val="thick" w:color="1F1C1F"/>
        </w:rPr>
        <w:t>I</w:t>
      </w:r>
      <w:r>
        <w:rPr>
          <w:rFonts w:ascii="Arial" w:hAnsi="Arial" w:cs="Arial" w:eastAsia="Arial"/>
          <w:sz w:val="57"/>
          <w:szCs w:val="57"/>
          <w:color w:val="242121"/>
          <w:w w:val="54"/>
          <w:u w:val="thick" w:color="1F1C1F"/>
        </w:rPr>
      </w:r>
      <w:r>
        <w:rPr>
          <w:rFonts w:ascii="Arial" w:hAnsi="Arial" w:cs="Arial" w:eastAsia="Arial"/>
          <w:sz w:val="57"/>
          <w:szCs w:val="57"/>
          <w:color w:val="242121"/>
          <w:spacing w:val="-105"/>
          <w:w w:val="99"/>
          <w:u w:val="thick" w:color="1F1C1F"/>
        </w:rPr>
        <w:t> </w:t>
      </w:r>
      <w:r>
        <w:rPr>
          <w:rFonts w:ascii="Arial" w:hAnsi="Arial" w:cs="Arial" w:eastAsia="Arial"/>
          <w:sz w:val="57"/>
          <w:szCs w:val="57"/>
          <w:color w:val="242121"/>
          <w:spacing w:val="-105"/>
          <w:w w:val="99"/>
          <w:u w:val="thick" w:color="1F1C1F"/>
        </w:rPr>
      </w:r>
      <w:r>
        <w:rPr>
          <w:rFonts w:ascii="Arial" w:hAnsi="Arial" w:cs="Arial" w:eastAsia="Arial"/>
          <w:sz w:val="57"/>
          <w:szCs w:val="57"/>
          <w:color w:val="242121"/>
          <w:spacing w:val="-105"/>
          <w:w w:val="99"/>
        </w:rPr>
      </w:r>
      <w:r>
        <w:rPr>
          <w:rFonts w:ascii="Arial" w:hAnsi="Arial" w:cs="Arial" w:eastAsia="Arial"/>
          <w:sz w:val="57"/>
          <w:szCs w:val="57"/>
          <w:color w:val="242121"/>
          <w:spacing w:val="-105"/>
          <w:w w:val="99"/>
        </w:rPr>
      </w:r>
      <w:r>
        <w:rPr>
          <w:rFonts w:ascii="Arial" w:hAnsi="Arial" w:cs="Arial" w:eastAsia="Arial"/>
          <w:sz w:val="23"/>
          <w:szCs w:val="23"/>
          <w:color w:val="242121"/>
          <w:spacing w:val="0"/>
          <w:w w:val="100"/>
        </w:rPr>
        <w:t>Curren</w:t>
      </w:r>
      <w:r>
        <w:rPr>
          <w:rFonts w:ascii="Arial" w:hAnsi="Arial" w:cs="Arial" w:eastAsia="Arial"/>
          <w:sz w:val="23"/>
          <w:szCs w:val="23"/>
          <w:color w:val="242121"/>
          <w:spacing w:val="0"/>
          <w:w w:val="100"/>
        </w:rPr>
        <w:t>t</w:t>
      </w:r>
      <w:r>
        <w:rPr>
          <w:rFonts w:ascii="Arial" w:hAnsi="Arial" w:cs="Arial" w:eastAsia="Arial"/>
          <w:sz w:val="23"/>
          <w:szCs w:val="23"/>
          <w:color w:val="242121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1"/>
          <w:spacing w:val="0"/>
          <w:w w:val="100"/>
        </w:rPr>
        <w:t>Exit</w:t>
      </w:r>
      <w:r>
        <w:rPr>
          <w:rFonts w:ascii="Times New Roman" w:hAnsi="Times New Roman" w:cs="Times New Roman" w:eastAsia="Times New Roman"/>
          <w:sz w:val="23"/>
          <w:szCs w:val="23"/>
          <w:color w:val="242121"/>
          <w:spacing w:val="11"/>
          <w:w w:val="100"/>
        </w:rPr>
        <w:t> </w:t>
      </w:r>
      <w:r>
        <w:rPr>
          <w:rFonts w:ascii="Arial" w:hAnsi="Arial" w:cs="Arial" w:eastAsia="Arial"/>
          <w:sz w:val="23"/>
          <w:szCs w:val="23"/>
          <w:color w:val="242121"/>
          <w:spacing w:val="0"/>
          <w:w w:val="100"/>
        </w:rPr>
        <w:t>Actio</w:t>
      </w:r>
      <w:r>
        <w:rPr>
          <w:rFonts w:ascii="Arial" w:hAnsi="Arial" w:cs="Arial" w:eastAsia="Arial"/>
          <w:sz w:val="23"/>
          <w:szCs w:val="23"/>
          <w:color w:val="242121"/>
          <w:spacing w:val="0"/>
          <w:w w:val="100"/>
        </w:rPr>
        <w:t>n</w:t>
      </w:r>
      <w:r>
        <w:rPr>
          <w:rFonts w:ascii="Arial" w:hAnsi="Arial" w:cs="Arial" w:eastAsia="Arial"/>
          <w:sz w:val="23"/>
          <w:szCs w:val="23"/>
          <w:color w:val="242121"/>
          <w:spacing w:val="35"/>
          <w:w w:val="100"/>
        </w:rPr>
        <w:t> </w:t>
      </w:r>
      <w:r>
        <w:rPr>
          <w:rFonts w:ascii="Arial" w:hAnsi="Arial" w:cs="Arial" w:eastAsia="Arial"/>
          <w:sz w:val="23"/>
          <w:szCs w:val="23"/>
          <w:color w:val="242121"/>
          <w:spacing w:val="0"/>
          <w:w w:val="105"/>
        </w:rPr>
        <w:t>Logic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</w:rPr>
      </w:r>
    </w:p>
    <w:p>
      <w:pPr>
        <w:spacing w:before="43" w:after="0" w:line="240" w:lineRule="auto"/>
        <w:ind w:left="24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66pt;margin-top:18.217871pt;width:480pt;height:.1pt;mso-position-horizontal-relative:page;mso-position-vertical-relative:paragraph;z-index:-10710" coordorigin="1320,364" coordsize="9600,2">
            <v:shape style="position:absolute;left:1320;top:364;width:9600;height:2" coordorigin="1320,364" coordsize="9600,0" path="m1320,364l10920,364e" filled="f" stroked="t" strokeweight="1.5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2"/>
          <w:szCs w:val="22"/>
          <w:color w:val="362F3A"/>
          <w:spacing w:val="0"/>
          <w:w w:val="101"/>
        </w:rPr>
        <w:t>TBD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3" w:top="1340" w:bottom="920" w:left="1200" w:right="1220"/>
          <w:pgSz w:w="12240" w:h="15840"/>
        </w:sectPr>
      </w:pPr>
      <w:rPr/>
    </w:p>
    <w:p>
      <w:pPr>
        <w:spacing w:before="63" w:after="0" w:line="379" w:lineRule="auto"/>
        <w:ind w:left="220" w:right="4454" w:firstLine="1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65.25pt;margin-top:-.532129pt;width:481.5pt;height:41pt;mso-position-horizontal-relative:page;mso-position-vertical-relative:paragraph;z-index:-10709" coordorigin="1305,-11" coordsize="9630,820">
            <v:group style="position:absolute;left:1320;top:4;width:9600;height:2" coordorigin="1320,4" coordsize="9600,2">
              <v:shape style="position:absolute;left:1320;top:4;width:9600;height:2" coordorigin="1320,4" coordsize="9600,0" path="m1320,4l10920,4e" filled="f" stroked="t" strokeweight=".5pt" strokecolor="#1F1C1F">
                <v:path arrowok="t"/>
              </v:shape>
            </v:group>
            <v:group style="position:absolute;left:1330;top:-1;width:2;height:800" coordorigin="1330,-1" coordsize="2,800">
              <v:shape style="position:absolute;left:1330;top:-1;width:2;height:800" coordorigin="1330,-1" coordsize="0,800" path="m1330,799l1330,-1e" filled="f" stroked="t" strokeweight="1pt" strokecolor="#1F1C1F">
                <v:path arrowok="t"/>
              </v:shape>
            </v:group>
            <v:group style="position:absolute;left:1320;top:394;width:9600;height:2" coordorigin="1320,394" coordsize="9600,2">
              <v:shape style="position:absolute;left:1320;top:394;width:9600;height:2" coordorigin="1320,394" coordsize="9600,0" path="m1320,394l10920,394e" filled="f" stroked="t" strokeweight="1.5pt" strokecolor="#1F1C1F">
                <v:path arrowok="t"/>
              </v:shape>
            </v:group>
            <v:group style="position:absolute;left:10910;top:-1;width:2;height:800" coordorigin="10910,-1" coordsize="2,800">
              <v:shape style="position:absolute;left:10910;top:-1;width:2;height:800" coordorigin="10910,-1" coordsize="0,800" path="m10910,799l10910,-1e" filled="f" stroked="t" strokeweight="1pt" strokecolor="#1F1C1F">
                <v:path arrowok="t"/>
              </v:shape>
            </v:group>
            <v:group style="position:absolute;left:1320;top:784;width:9600;height:2" coordorigin="1320,784" coordsize="9600,2">
              <v:shape style="position:absolute;left:1320;top:784;width:9600;height:2" coordorigin="1320,784" coordsize="9600,0" path="m1320,784l10920,784e" filled="f" stroked="t" strokeweight="1.5pt" strokecolor="#1F1C1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Modifie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d</w:t>
      </w:r>
      <w:r>
        <w:rPr>
          <w:rFonts w:ascii="Arial" w:hAnsi="Arial" w:cs="Arial" w:eastAsia="Arial"/>
          <w:sz w:val="22"/>
          <w:szCs w:val="22"/>
          <w:color w:val="242123"/>
          <w:spacing w:val="-13"/>
          <w:w w:val="109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Exit</w:t>
      </w:r>
      <w:r>
        <w:rPr>
          <w:rFonts w:ascii="Arial" w:hAnsi="Arial" w:cs="Arial" w:eastAsia="Arial"/>
          <w:sz w:val="22"/>
          <w:szCs w:val="22"/>
          <w:color w:val="242123"/>
          <w:spacing w:val="3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Actio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242123"/>
          <w:spacing w:val="6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Logic</w:t>
      </w:r>
      <w:r>
        <w:rPr>
          <w:rFonts w:ascii="Arial" w:hAnsi="Arial" w:cs="Arial" w:eastAsia="Arial"/>
          <w:sz w:val="22"/>
          <w:szCs w:val="22"/>
          <w:color w:val="242123"/>
          <w:spacing w:val="5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82D36"/>
          <w:spacing w:val="0"/>
          <w:w w:val="100"/>
        </w:rPr>
        <w:t>(Changes</w:t>
      </w:r>
      <w:r>
        <w:rPr>
          <w:rFonts w:ascii="Arial" w:hAnsi="Arial" w:cs="Arial" w:eastAsia="Arial"/>
          <w:sz w:val="22"/>
          <w:szCs w:val="22"/>
          <w:color w:val="382D36"/>
          <w:spacing w:val="4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are</w:t>
      </w:r>
      <w:r>
        <w:rPr>
          <w:rFonts w:ascii="Arial" w:hAnsi="Arial" w:cs="Arial" w:eastAsia="Arial"/>
          <w:sz w:val="22"/>
          <w:szCs w:val="22"/>
          <w:color w:val="242123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in</w:t>
      </w:r>
      <w:r>
        <w:rPr>
          <w:rFonts w:ascii="Arial" w:hAnsi="Arial" w:cs="Arial" w:eastAsia="Arial"/>
          <w:sz w:val="22"/>
          <w:szCs w:val="22"/>
          <w:color w:val="242123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</w:rPr>
        <w:t>bold)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</w:rPr>
        <w:t> </w:t>
      </w:r>
      <w:r>
        <w:rPr>
          <w:rFonts w:ascii="Arial" w:hAnsi="Arial" w:cs="Arial" w:eastAsia="Arial"/>
          <w:sz w:val="22"/>
          <w:szCs w:val="22"/>
          <w:color w:val="382D36"/>
          <w:spacing w:val="0"/>
          <w:w w:val="101"/>
        </w:rPr>
        <w:t>TBD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64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21"/>
        </w:rPr>
        <w:t>6.2.2.3.</w:t>
      </w:r>
      <w:r>
        <w:rPr>
          <w:rFonts w:ascii="Arial" w:hAnsi="Arial" w:cs="Arial" w:eastAsia="Arial"/>
          <w:sz w:val="22"/>
          <w:szCs w:val="22"/>
          <w:color w:val="242123"/>
          <w:spacing w:val="-48"/>
          <w:w w:val="121"/>
        </w:rPr>
        <w:t>1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21"/>
        </w:rPr>
        <w:t>0.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21"/>
        </w:rPr>
        <w:t>Protocols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0"/>
          <w:w w:val="100"/>
        </w:rPr>
        <w:t>otoc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2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-1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0"/>
          <w:w w:val="100"/>
        </w:rPr>
        <w:t>ptu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-8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0"/>
          <w:w w:val="100"/>
        </w:rPr>
        <w:t>dir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-7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3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-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FileMa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-12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0"/>
          <w:w w:val="100"/>
        </w:rPr>
        <w:t>af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4254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2D36"/>
          <w:spacing w:val="-14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5D3D3F"/>
          <w:spacing w:val="0"/>
          <w:w w:val="109"/>
        </w:rPr>
        <w:t>act.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8" w:lineRule="exact"/>
        <w:ind w:left="315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25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42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42123"/>
          <w:spacing w:val="-2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0"/>
          <w:position w:val="-1"/>
        </w:rPr>
        <w:t>Protocol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0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242123"/>
          <w:spacing w:val="-10"/>
          <w:w w:val="11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0"/>
          <w:position w:val="-1"/>
        </w:rPr>
        <w:t>Instructions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Protocols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w w:val="111"/>
              </w:rPr>
              <w:t>Protoco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w w:val="112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4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Associate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23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Protocols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Passing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Ite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Text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w w:val="111"/>
              </w:rPr>
              <w:t>Protoco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w w:val="112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4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Associate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23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Curren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Entr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3"/>
              </w:rPr>
              <w:t>Action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Logic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Modifie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3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Entr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Action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Logic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(Changes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0"/>
              </w:rPr>
              <w:t>are</w:t>
            </w:r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9"/>
              </w:rPr>
              <w:t>in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5"/>
                <w:w w:val="11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9"/>
              </w:rPr>
              <w:t>bold)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Curren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Exit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Action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Logic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885" w:hRule="exact"/>
        </w:trPr>
        <w:tc>
          <w:tcPr>
            <w:tcW w:w="276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Modifie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3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Exit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Action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2"/>
              </w:rPr>
              <w:t>Logic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(Changes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0"/>
              </w:rPr>
              <w:t>are</w:t>
            </w:r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9"/>
              </w:rPr>
              <w:t>in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5"/>
                <w:w w:val="11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9"/>
              </w:rPr>
              <w:t>bold)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98" w:after="0" w:line="240" w:lineRule="auto"/>
        <w:ind w:left="3253" w:right="3259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43</w:t>
      </w:r>
      <w:r>
        <w:rPr>
          <w:rFonts w:ascii="Arial" w:hAnsi="Arial" w:cs="Arial" w:eastAsia="Arial"/>
          <w:sz w:val="22"/>
          <w:szCs w:val="22"/>
          <w:color w:val="242123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82D36"/>
          <w:spacing w:val="0"/>
          <w:w w:val="110"/>
        </w:rPr>
        <w:t>(</w:t>
      </w:r>
      <w:r>
        <w:rPr>
          <w:rFonts w:ascii="Arial" w:hAnsi="Arial" w:cs="Arial" w:eastAsia="Arial"/>
          <w:sz w:val="22"/>
          <w:szCs w:val="22"/>
          <w:color w:val="382D36"/>
          <w:spacing w:val="0"/>
          <w:w w:val="109"/>
        </w:rPr>
        <w:t>Grouping</w:t>
      </w:r>
      <w:r>
        <w:rPr>
          <w:rFonts w:ascii="Arial" w:hAnsi="Arial" w:cs="Arial" w:eastAsia="Arial"/>
          <w:sz w:val="22"/>
          <w:szCs w:val="22"/>
          <w:color w:val="382D36"/>
          <w:spacing w:val="0"/>
          <w:w w:val="110"/>
        </w:rPr>
        <w:t>)</w:t>
      </w:r>
      <w:r>
        <w:rPr>
          <w:rFonts w:ascii="Arial" w:hAnsi="Arial" w:cs="Arial" w:eastAsia="Arial"/>
          <w:sz w:val="22"/>
          <w:szCs w:val="22"/>
          <w:color w:val="382D36"/>
          <w:spacing w:val="0"/>
          <w:w w:val="109"/>
        </w:rPr>
        <w:t>:</w:t>
      </w:r>
      <w:r>
        <w:rPr>
          <w:rFonts w:ascii="Arial" w:hAnsi="Arial" w:cs="Arial" w:eastAsia="Arial"/>
          <w:sz w:val="22"/>
          <w:szCs w:val="22"/>
          <w:color w:val="382D36"/>
          <w:spacing w:val="-3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0"/>
        </w:rPr>
        <w:t>Protocols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2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Protocols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2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3"/>
              </w:rPr>
              <w:t>Activities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w w:val="111"/>
              </w:rPr>
              <w:t>Protoco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w w:val="112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4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2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2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303" w:lineRule="exact"/>
              <w:ind w:left="100" w:right="-20"/>
              <w:jc w:val="left"/>
              <w:rPr>
                <w:rFonts w:ascii="Arial" w:hAnsi="Arial" w:cs="Arial" w:eastAsia="Arial"/>
                <w:sz w:val="19"/>
                <w:szCs w:val="19"/>
              </w:rPr>
            </w:pPr>
            <w:rPr/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10"/>
                <w:w w:val="100"/>
              </w:rPr>
              <w:t>e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37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8"/>
              </w:rPr>
              <w:t>Mo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10"/>
                <w:w w:val="108"/>
              </w:rPr>
              <w:t>d</w:t>
            </w:r>
            <w:r>
              <w:rPr>
                <w:rFonts w:ascii="Arial" w:hAnsi="Arial" w:cs="Arial" w:eastAsia="Arial"/>
                <w:sz w:val="19"/>
                <w:szCs w:val="19"/>
                <w:color w:val="2F4D72"/>
                <w:spacing w:val="-5"/>
                <w:w w:val="179"/>
              </w:rPr>
              <w:t>i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0"/>
                <w:w w:val="103"/>
              </w:rPr>
              <w:t>fy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4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9"/>
                <w:szCs w:val="19"/>
                <w:color w:val="5D3D3F"/>
                <w:spacing w:val="-5"/>
                <w:w w:val="100"/>
              </w:rPr>
              <w:t>l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0"/>
              </w:rPr>
              <w:t>ete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43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-1"/>
                <w:w w:val="108"/>
              </w:rPr>
              <w:t>C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6"/>
              </w:rPr>
              <w:t>hange</w:t>
            </w:r>
            <w:r>
              <w:rPr>
                <w:rFonts w:ascii="Arial" w:hAnsi="Arial" w:cs="Arial" w:eastAsia="Arial"/>
                <w:sz w:val="19"/>
                <w:szCs w:val="19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Associated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Protocols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2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Passing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2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93" w:lineRule="exact"/>
              <w:ind w:left="100" w:right="-20"/>
              <w:jc w:val="left"/>
              <w:rPr>
                <w:rFonts w:ascii="Arial" w:hAnsi="Arial" w:cs="Arial" w:eastAsia="Arial"/>
                <w:sz w:val="19"/>
                <w:szCs w:val="19"/>
              </w:rPr>
            </w:pPr>
            <w:rPr/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0"/>
              </w:rPr>
              <w:t>Input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21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0"/>
              </w:rPr>
              <w:t>Output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31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0"/>
              </w:rPr>
              <w:t>Both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22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7"/>
                <w:w w:val="113"/>
              </w:rPr>
              <w:t>G</w:t>
            </w:r>
            <w:r>
              <w:rPr>
                <w:rFonts w:ascii="Arial" w:hAnsi="Arial" w:cs="Arial" w:eastAsia="Arial"/>
                <w:sz w:val="19"/>
                <w:szCs w:val="19"/>
                <w:color w:val="5D3D3F"/>
                <w:spacing w:val="-6"/>
                <w:w w:val="113"/>
              </w:rPr>
              <w:t>l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11"/>
                <w:w w:val="113"/>
              </w:rPr>
              <w:t>o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-9"/>
                <w:w w:val="113"/>
              </w:rPr>
              <w:t>b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2"/>
                <w:w w:val="113"/>
              </w:rPr>
              <w:t>a</w:t>
            </w:r>
            <w:r>
              <w:rPr>
                <w:rFonts w:ascii="Arial" w:hAnsi="Arial" w:cs="Arial" w:eastAsia="Arial"/>
                <w:sz w:val="19"/>
                <w:szCs w:val="19"/>
                <w:color w:val="5D3D3F"/>
                <w:spacing w:val="0"/>
                <w:w w:val="113"/>
              </w:rPr>
              <w:t>l</w:t>
            </w:r>
            <w:r>
              <w:rPr>
                <w:rFonts w:ascii="Arial" w:hAnsi="Arial" w:cs="Arial" w:eastAsia="Arial"/>
                <w:sz w:val="19"/>
                <w:szCs w:val="19"/>
                <w:color w:val="5D3D3F"/>
                <w:spacing w:val="-12"/>
                <w:w w:val="113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0"/>
              </w:rPr>
              <w:t>Reference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37"/>
                <w:w w:val="100"/>
              </w:rPr>
              <w:t> 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8"/>
              </w:rPr>
              <w:t>Loc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13"/>
                <w:w w:val="108"/>
              </w:rPr>
              <w:t>a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0"/>
                <w:w w:val="179"/>
              </w:rPr>
              <w:t>l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-21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4"/>
              </w:rPr>
              <w:t>Reference</w:t>
            </w:r>
            <w:r>
              <w:rPr>
                <w:rFonts w:ascii="Arial" w:hAnsi="Arial" w:cs="Arial" w:eastAsia="Arial"/>
                <w:sz w:val="19"/>
                <w:szCs w:val="19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Ite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Text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2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590" w:hRule="exact"/>
        </w:trPr>
        <w:tc>
          <w:tcPr>
            <w:tcW w:w="2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w w:val="111"/>
              </w:rPr>
              <w:t>Protoco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w w:val="112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4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2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70" w:lineRule="exact"/>
              <w:ind w:left="100" w:right="-2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  <w:rPr/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  <w:position w:val="-2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-2"/>
                <w:w w:val="100"/>
                <w:position w:val="-2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5"/>
                <w:position w:val="-2"/>
              </w:rPr>
              <w:t>Ac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5"/>
                <w:w w:val="105"/>
                <w:position w:val="-2"/>
              </w:rPr>
              <w:t>t</w:t>
            </w:r>
            <w:r>
              <w:rPr>
                <w:rFonts w:ascii="Arial" w:hAnsi="Arial" w:cs="Arial" w:eastAsia="Arial"/>
                <w:sz w:val="19"/>
                <w:szCs w:val="19"/>
                <w:color w:val="2F4D72"/>
                <w:spacing w:val="-6"/>
                <w:w w:val="179"/>
                <w:position w:val="-2"/>
              </w:rPr>
              <w:t>i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9"/>
                <w:position w:val="-2"/>
              </w:rPr>
              <w:t>on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5"/>
                <w:w w:val="100"/>
                <w:position w:val="-2"/>
              </w:rPr>
              <w:t> 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  <w:position w:val="-2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8"/>
                <w:w w:val="100"/>
                <w:position w:val="-2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0"/>
                <w:position w:val="-2"/>
              </w:rPr>
              <w:t>Menu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22"/>
                <w:w w:val="100"/>
                <w:position w:val="-2"/>
              </w:rPr>
              <w:t> 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  <w:position w:val="-2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8"/>
                <w:w w:val="100"/>
                <w:position w:val="-2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0"/>
                <w:position w:val="-2"/>
              </w:rPr>
              <w:t>Protocol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34"/>
                <w:w w:val="100"/>
                <w:position w:val="-2"/>
              </w:rPr>
              <w:t> 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  <w:position w:val="-2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-2"/>
                <w:w w:val="100"/>
                <w:position w:val="-2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9"/>
                <w:position w:val="-2"/>
              </w:rPr>
              <w:t>Pr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1"/>
                <w:w w:val="110"/>
                <w:position w:val="-2"/>
              </w:rPr>
              <w:t>o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2"/>
                <w:w w:val="103"/>
                <w:position w:val="-2"/>
              </w:rPr>
              <w:t>t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6"/>
                <w:position w:val="-2"/>
              </w:rPr>
              <w:t>oc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12"/>
                <w:w w:val="106"/>
                <w:position w:val="-2"/>
              </w:rPr>
              <w:t>o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0"/>
                <w:w w:val="179"/>
                <w:position w:val="-2"/>
              </w:rPr>
              <w:t>l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-30"/>
                <w:w w:val="100"/>
                <w:position w:val="-2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18"/>
                <w:position w:val="-2"/>
              </w:rPr>
              <w:t>M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15"/>
                <w:w w:val="118"/>
                <w:position w:val="-2"/>
              </w:rPr>
              <w:t>e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-19"/>
                <w:w w:val="118"/>
                <w:position w:val="-2"/>
              </w:rPr>
              <w:t>n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18"/>
                <w:position w:val="-2"/>
              </w:rPr>
              <w:t>u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24"/>
                <w:w w:val="118"/>
                <w:position w:val="-2"/>
              </w:rPr>
              <w:t> 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  <w:position w:val="-2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8"/>
                <w:w w:val="100"/>
                <w:position w:val="-2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5D3D3F"/>
                <w:spacing w:val="0"/>
                <w:w w:val="107"/>
                <w:position w:val="-2"/>
              </w:rPr>
              <w:t>L</w:t>
            </w:r>
            <w:r>
              <w:rPr>
                <w:rFonts w:ascii="Arial" w:hAnsi="Arial" w:cs="Arial" w:eastAsia="Arial"/>
                <w:sz w:val="19"/>
                <w:szCs w:val="19"/>
                <w:color w:val="5D3D3F"/>
                <w:spacing w:val="-7"/>
                <w:w w:val="107"/>
                <w:position w:val="-2"/>
              </w:rPr>
              <w:t>i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7"/>
                <w:w w:val="112"/>
                <w:position w:val="-2"/>
              </w:rPr>
              <w:t>m</w:t>
            </w:r>
            <w:r>
              <w:rPr>
                <w:rFonts w:ascii="Arial" w:hAnsi="Arial" w:cs="Arial" w:eastAsia="Arial"/>
                <w:sz w:val="19"/>
                <w:szCs w:val="19"/>
                <w:color w:val="2F4D72"/>
                <w:spacing w:val="-8"/>
                <w:w w:val="179"/>
                <w:position w:val="-2"/>
              </w:rPr>
              <w:t>i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8"/>
                <w:position w:val="-2"/>
              </w:rPr>
              <w:t>te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9"/>
                <w:position w:val="-2"/>
              </w:rPr>
              <w:t>d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5"/>
                <w:w w:val="100"/>
                <w:position w:val="-2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6"/>
                <w:position w:val="-2"/>
              </w:rPr>
              <w:t>P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5"/>
                <w:w w:val="106"/>
                <w:position w:val="-2"/>
              </w:rPr>
              <w:t>r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-13"/>
                <w:w w:val="106"/>
                <w:position w:val="-2"/>
              </w:rPr>
              <w:t>o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6"/>
                <w:position w:val="-2"/>
              </w:rPr>
              <w:t>toc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13"/>
                <w:w w:val="106"/>
                <w:position w:val="-2"/>
              </w:rPr>
              <w:t>o</w:t>
            </w:r>
            <w:r>
              <w:rPr>
                <w:rFonts w:ascii="Arial" w:hAnsi="Arial" w:cs="Arial" w:eastAsia="Arial"/>
                <w:sz w:val="19"/>
                <w:szCs w:val="19"/>
                <w:color w:val="5D3D3F"/>
                <w:spacing w:val="0"/>
                <w:w w:val="106"/>
                <w:position w:val="-2"/>
              </w:rPr>
              <w:t>l</w:t>
            </w:r>
            <w:r>
              <w:rPr>
                <w:rFonts w:ascii="Arial" w:hAnsi="Arial" w:cs="Arial" w:eastAsia="Arial"/>
                <w:sz w:val="19"/>
                <w:szCs w:val="19"/>
                <w:color w:val="5D3D3F"/>
                <w:spacing w:val="26"/>
                <w:w w:val="106"/>
                <w:position w:val="-2"/>
              </w:rPr>
              <w:t> 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6"/>
                <w:position w:val="-2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000000"/>
                <w:spacing w:val="0"/>
                <w:w w:val="100"/>
                <w:position w:val="0"/>
              </w:rPr>
            </w:r>
          </w:p>
          <w:p>
            <w:pPr>
              <w:spacing w:before="0" w:after="0" w:line="263" w:lineRule="exact"/>
              <w:ind w:left="110" w:right="-20"/>
              <w:jc w:val="left"/>
              <w:rPr>
                <w:rFonts w:ascii="Arial" w:hAnsi="Arial" w:cs="Arial" w:eastAsia="Arial"/>
                <w:sz w:val="19"/>
                <w:szCs w:val="19"/>
              </w:rPr>
            </w:pPr>
            <w:rPr/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3"/>
                <w:w w:val="100"/>
                <w:position w:val="1"/>
              </w:rPr>
              <w:t>E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-5"/>
                <w:w w:val="100"/>
                <w:position w:val="1"/>
              </w:rPr>
              <w:t>x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0"/>
                <w:position w:val="1"/>
              </w:rPr>
              <w:t>tende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0"/>
                <w:position w:val="1"/>
              </w:rPr>
              <w:t>d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48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0"/>
                <w:position w:val="1"/>
              </w:rPr>
              <w:t>Action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24"/>
                <w:w w:val="100"/>
                <w:position w:val="1"/>
              </w:rPr>
              <w:t> 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  <w:position w:val="1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-2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7"/>
                <w:w w:val="116"/>
                <w:position w:val="1"/>
              </w:rPr>
              <w:t>D</w:t>
            </w:r>
            <w:r>
              <w:rPr>
                <w:rFonts w:ascii="Arial" w:hAnsi="Arial" w:cs="Arial" w:eastAsia="Arial"/>
                <w:sz w:val="19"/>
                <w:szCs w:val="19"/>
                <w:color w:val="5D3D3F"/>
                <w:spacing w:val="-5"/>
                <w:w w:val="120"/>
                <w:position w:val="1"/>
              </w:rPr>
              <w:t>i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12"/>
                <w:w w:val="110"/>
                <w:position w:val="1"/>
              </w:rPr>
              <w:t>a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-6"/>
                <w:w w:val="179"/>
                <w:position w:val="1"/>
              </w:rPr>
              <w:t>l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9"/>
                <w:position w:val="1"/>
              </w:rPr>
              <w:t>og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1"/>
                <w:w w:val="100"/>
                <w:position w:val="1"/>
              </w:rPr>
              <w:t> 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0"/>
                <w:w w:val="100"/>
                <w:position w:val="1"/>
              </w:rPr>
              <w:t>D</w:t>
            </w:r>
            <w:r>
              <w:rPr>
                <w:rFonts w:ascii="Times New Roman" w:hAnsi="Times New Roman" w:cs="Times New Roman" w:eastAsia="Times New Roman"/>
                <w:sz w:val="29"/>
                <w:szCs w:val="29"/>
                <w:color w:val="242123"/>
                <w:spacing w:val="-2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-3"/>
                <w:w w:val="107"/>
                <w:position w:val="1"/>
              </w:rPr>
              <w:t>O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0"/>
                <w:w w:val="112"/>
                <w:position w:val="1"/>
              </w:rPr>
              <w:t>t</w:t>
            </w:r>
            <w:r>
              <w:rPr>
                <w:rFonts w:ascii="Arial" w:hAnsi="Arial" w:cs="Arial" w:eastAsia="Arial"/>
                <w:sz w:val="19"/>
                <w:szCs w:val="19"/>
                <w:color w:val="464254"/>
                <w:spacing w:val="-17"/>
                <w:w w:val="113"/>
                <w:position w:val="1"/>
              </w:rPr>
              <w:t>h</w:t>
            </w:r>
            <w:r>
              <w:rPr>
                <w:rFonts w:ascii="Arial" w:hAnsi="Arial" w:cs="Arial" w:eastAsia="Arial"/>
                <w:sz w:val="19"/>
                <w:szCs w:val="19"/>
                <w:color w:val="382D36"/>
                <w:spacing w:val="0"/>
                <w:w w:val="109"/>
                <w:position w:val="1"/>
              </w:rPr>
              <w:t>er</w:t>
            </w:r>
            <w:r>
              <w:rPr>
                <w:rFonts w:ascii="Arial" w:hAnsi="Arial" w:cs="Arial" w:eastAsia="Arial"/>
                <w:sz w:val="19"/>
                <w:szCs w:val="19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390" w:hRule="exact"/>
        </w:trPr>
        <w:tc>
          <w:tcPr>
            <w:tcW w:w="2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Associate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23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2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82D36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723" w:top="1440" w:bottom="920" w:left="1220" w:right="1220"/>
          <w:pgSz w:w="12240" w:h="15840"/>
        </w:sectPr>
      </w:pPr>
      <w:rPr/>
    </w:p>
    <w:p>
      <w:pPr>
        <w:spacing w:before="16" w:after="0" w:line="240" w:lineRule="auto"/>
        <w:ind w:left="11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58"/>
          <w:szCs w:val="58"/>
          <w:color w:val="262124"/>
          <w:w w:val="53"/>
        </w:rPr>
      </w:r>
      <w:r>
        <w:rPr>
          <w:rFonts w:ascii="Arial" w:hAnsi="Arial" w:cs="Arial" w:eastAsia="Arial"/>
          <w:sz w:val="58"/>
          <w:szCs w:val="58"/>
          <w:color w:val="262124"/>
          <w:w w:val="53"/>
          <w:strike/>
        </w:rPr>
      </w:r>
      <w:r>
        <w:rPr>
          <w:rFonts w:ascii="Arial" w:hAnsi="Arial" w:cs="Arial" w:eastAsia="Arial"/>
          <w:sz w:val="58"/>
          <w:szCs w:val="58"/>
          <w:color w:val="262124"/>
          <w:w w:val="53"/>
          <w:u w:val="thick" w:color="1F1C1F"/>
          <w:strike/>
        </w:rPr>
        <w:t>I</w:t>
      </w:r>
      <w:r>
        <w:rPr>
          <w:rFonts w:ascii="Arial" w:hAnsi="Arial" w:cs="Arial" w:eastAsia="Arial"/>
          <w:sz w:val="58"/>
          <w:szCs w:val="58"/>
          <w:color w:val="262124"/>
          <w:w w:val="53"/>
          <w:u w:val="thick" w:color="1F1C1F"/>
          <w:strike/>
        </w:rPr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  <w:u w:val="thick" w:color="1F1C1F"/>
          <w:strike/>
        </w:rPr>
        <w:t> </w:t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  <w:u w:val="thick" w:color="1F1C1F"/>
          <w:strike/>
        </w:rPr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  <w:strike/>
        </w:rPr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</w:rPr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Curren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262124"/>
          <w:spacing w:val="5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Entr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262124"/>
          <w:spacing w:val="3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2"/>
        </w:rPr>
        <w:t>Actio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2"/>
        </w:rPr>
        <w:t>n</w:t>
      </w:r>
      <w:r>
        <w:rPr>
          <w:rFonts w:ascii="Arial" w:hAnsi="Arial" w:cs="Arial" w:eastAsia="Arial"/>
          <w:sz w:val="22"/>
          <w:szCs w:val="22"/>
          <w:color w:val="262124"/>
          <w:spacing w:val="-18"/>
          <w:w w:val="112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2"/>
        </w:rPr>
        <w:t>Logic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4" w:after="0" w:line="240" w:lineRule="auto"/>
        <w:ind w:left="24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/>
        <w:pict>
          <v:group style="position:absolute;margin-left:66pt;margin-top:18.105274pt;width:480pt;height:.1pt;mso-position-horizontal-relative:page;mso-position-vertical-relative:paragraph;z-index:-10708" coordorigin="1320,362" coordsize="9600,2">
            <v:shape style="position:absolute;left:1320;top:362;width:9600;height:2" coordorigin="1320,362" coordsize="9600,0" path="m1320,362l10920,362e" filled="f" stroked="t" strokeweight="1.5pt" strokecolor="#1F1C1F">
              <v:path arrowok="t"/>
            </v:shape>
          </v:group>
          <w10:wrap type="none"/>
        </w:pict>
      </w:r>
      <w:r>
        <w:rPr/>
        <w:pict>
          <v:group style="position:absolute;margin-left:65.5pt;margin-top:37.355274pt;width:481pt;height:41pt;mso-position-horizontal-relative:page;mso-position-vertical-relative:paragraph;z-index:-10707" coordorigin="1310,747" coordsize="9620,820">
            <v:group style="position:absolute;left:1320;top:767;width:9600;height:2" coordorigin="1320,767" coordsize="9600,2">
              <v:shape style="position:absolute;left:1320;top:767;width:9600;height:2" coordorigin="1320,767" coordsize="9600,0" path="m1320,767l10920,767e" filled="f" stroked="t" strokeweight="1pt" strokecolor="#1F1C1F">
                <v:path arrowok="t"/>
              </v:shape>
            </v:group>
            <v:group style="position:absolute;left:1330;top:757;width:2;height:800" coordorigin="1330,757" coordsize="2,800">
              <v:shape style="position:absolute;left:1330;top:757;width:2;height:800" coordorigin="1330,757" coordsize="0,800" path="m1330,1557l1330,757e" filled="f" stroked="t" strokeweight="1pt" strokecolor="#1F1C1F">
                <v:path arrowok="t"/>
              </v:shape>
            </v:group>
            <v:group style="position:absolute;left:10910;top:757;width:2;height:800" coordorigin="10910,757" coordsize="2,800">
              <v:shape style="position:absolute;left:10910;top:757;width:2;height:800" coordorigin="10910,757" coordsize="0,800" path="m10910,1557l10910,757e" filled="f" stroked="t" strokeweight="1pt" strokecolor="#1F1C1F">
                <v:path arrowok="t"/>
              </v:shape>
            </v:group>
            <v:group style="position:absolute;left:1320;top:1157;width:9600;height:2" coordorigin="1320,1157" coordsize="9600,2">
              <v:shape style="position:absolute;left:1320;top:1157;width:9600;height:2" coordorigin="1320,1157" coordsize="9600,0" path="m1320,1157l10920,1157e" filled="f" stroked="t" strokeweight="1pt" strokecolor="#1F1C1F">
                <v:path arrowok="t"/>
              </v:shape>
            </v:group>
            <v:group style="position:absolute;left:1320;top:1547;width:9600;height:2" coordorigin="1320,1547" coordsize="9600,2">
              <v:shape style="position:absolute;left:1320;top:1547;width:9600;height:2" coordorigin="1320,1547" coordsize="9600,0" path="m1320,1547l10920,1547e" filled="f" stroked="t" strokeweight="1pt" strokecolor="#1F1C1F">
                <v:path arrowok="t"/>
              </v:shape>
            </v:group>
            <w10:wrap type="none"/>
          </v:group>
        </w:pict>
      </w:r>
      <w:r>
        <w:rPr>
          <w:rFonts w:ascii="Courier New" w:hAnsi="Courier New" w:cs="Courier New" w:eastAsia="Courier New"/>
          <w:sz w:val="28"/>
          <w:szCs w:val="28"/>
          <w:color w:val="3B3444"/>
          <w:spacing w:val="0"/>
          <w:w w:val="100"/>
        </w:rPr>
        <w:t>TBD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5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0"/>
          <w:w w:val="109"/>
        </w:rPr>
        <w:t>Modifie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9"/>
        </w:rPr>
        <w:t>d</w:t>
      </w:r>
      <w:r>
        <w:rPr>
          <w:rFonts w:ascii="Arial" w:hAnsi="Arial" w:cs="Arial" w:eastAsia="Arial"/>
          <w:sz w:val="22"/>
          <w:szCs w:val="22"/>
          <w:color w:val="262124"/>
          <w:spacing w:val="-13"/>
          <w:w w:val="109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Entr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262124"/>
          <w:spacing w:val="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3"/>
        </w:rPr>
        <w:t>Actio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3"/>
        </w:rPr>
        <w:t>n</w:t>
      </w:r>
      <w:r>
        <w:rPr>
          <w:rFonts w:ascii="Arial" w:hAnsi="Arial" w:cs="Arial" w:eastAsia="Arial"/>
          <w:sz w:val="22"/>
          <w:szCs w:val="22"/>
          <w:color w:val="262124"/>
          <w:spacing w:val="-25"/>
          <w:w w:val="113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3"/>
        </w:rPr>
        <w:t>Logic</w:t>
      </w:r>
      <w:r>
        <w:rPr>
          <w:rFonts w:ascii="Arial" w:hAnsi="Arial" w:cs="Arial" w:eastAsia="Arial"/>
          <w:sz w:val="22"/>
          <w:szCs w:val="22"/>
          <w:color w:val="262124"/>
          <w:spacing w:val="-12"/>
          <w:w w:val="113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(Changes</w:t>
      </w:r>
      <w:r>
        <w:rPr>
          <w:rFonts w:ascii="Arial" w:hAnsi="Arial" w:cs="Arial" w:eastAsia="Arial"/>
          <w:sz w:val="22"/>
          <w:szCs w:val="22"/>
          <w:color w:val="262124"/>
          <w:spacing w:val="4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are</w:t>
      </w:r>
      <w:r>
        <w:rPr>
          <w:rFonts w:ascii="Arial" w:hAnsi="Arial" w:cs="Arial" w:eastAsia="Arial"/>
          <w:sz w:val="22"/>
          <w:szCs w:val="22"/>
          <w:color w:val="262124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in</w:t>
      </w:r>
      <w:r>
        <w:rPr>
          <w:rFonts w:ascii="Arial" w:hAnsi="Arial" w:cs="Arial" w:eastAsia="Arial"/>
          <w:sz w:val="22"/>
          <w:szCs w:val="22"/>
          <w:color w:val="262124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1"/>
        </w:rPr>
        <w:t>bold)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4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>
          <w:rFonts w:ascii="Courier New" w:hAnsi="Courier New" w:cs="Courier New" w:eastAsia="Courier New"/>
          <w:sz w:val="28"/>
          <w:szCs w:val="28"/>
          <w:color w:val="3B3444"/>
          <w:spacing w:val="0"/>
          <w:w w:val="100"/>
        </w:rPr>
        <w:t>TBD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</w:rPr>
      </w:r>
    </w:p>
    <w:p>
      <w:pPr>
        <w:spacing w:before="2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40" w:lineRule="auto"/>
        <w:ind w:left="11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58"/>
          <w:szCs w:val="58"/>
          <w:color w:val="262124"/>
          <w:w w:val="53"/>
        </w:rPr>
      </w:r>
      <w:r>
        <w:rPr>
          <w:rFonts w:ascii="Arial" w:hAnsi="Arial" w:cs="Arial" w:eastAsia="Arial"/>
          <w:sz w:val="58"/>
          <w:szCs w:val="58"/>
          <w:color w:val="262124"/>
          <w:w w:val="53"/>
          <w:strike/>
        </w:rPr>
      </w:r>
      <w:r>
        <w:rPr>
          <w:rFonts w:ascii="Arial" w:hAnsi="Arial" w:cs="Arial" w:eastAsia="Arial"/>
          <w:sz w:val="58"/>
          <w:szCs w:val="58"/>
          <w:color w:val="262124"/>
          <w:w w:val="53"/>
          <w:u w:val="single" w:color="1F1C1F"/>
          <w:strike/>
        </w:rPr>
        <w:t>I</w:t>
      </w:r>
      <w:r>
        <w:rPr>
          <w:rFonts w:ascii="Arial" w:hAnsi="Arial" w:cs="Arial" w:eastAsia="Arial"/>
          <w:sz w:val="58"/>
          <w:szCs w:val="58"/>
          <w:color w:val="262124"/>
          <w:w w:val="53"/>
          <w:u w:val="single" w:color="1F1C1F"/>
          <w:strike/>
        </w:rPr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  <w:u w:val="single" w:color="1F1C1F"/>
          <w:strike/>
        </w:rPr>
        <w:t> </w:t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  <w:u w:val="single" w:color="1F1C1F"/>
          <w:strike/>
        </w:rPr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  <w:strike/>
        </w:rPr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</w:rPr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Curren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Exit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Actio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262124"/>
          <w:spacing w:val="6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0"/>
        </w:rPr>
        <w:t>Logic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4" w:after="0" w:line="240" w:lineRule="auto"/>
        <w:ind w:left="24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/>
        <w:pict>
          <v:group style="position:absolute;margin-left:66pt;margin-top:18.105274pt;width:480pt;height:.1pt;mso-position-horizontal-relative:page;mso-position-vertical-relative:paragraph;z-index:-10706" coordorigin="1320,362" coordsize="9600,2">
            <v:shape style="position:absolute;left:1320;top:362;width:9600;height:2" coordorigin="1320,362" coordsize="9600,0" path="m1320,362l10920,362e" filled="f" stroked="t" strokeweight="1.5pt" strokecolor="#1F1C1F">
              <v:path arrowok="t"/>
            </v:shape>
          </v:group>
          <w10:wrap type="none"/>
        </w:pict>
      </w:r>
      <w:r>
        <w:rPr/>
        <w:pict>
          <v:group style="position:absolute;margin-left:65.25pt;margin-top:37.855274pt;width:481.5pt;height:41pt;mso-position-horizontal-relative:page;mso-position-vertical-relative:paragraph;z-index:-10705" coordorigin="1305,757" coordsize="9630,820">
            <v:group style="position:absolute;left:1320;top:772;width:9600;height:2" coordorigin="1320,772" coordsize="9600,2">
              <v:shape style="position:absolute;left:1320;top:772;width:9600;height:2" coordorigin="1320,772" coordsize="9600,0" path="m1320,772l10920,772e" filled="f" stroked="t" strokeweight=".5pt" strokecolor="#1F1C1F">
                <v:path arrowok="t"/>
              </v:shape>
            </v:group>
            <v:group style="position:absolute;left:1330;top:767;width:2;height:800" coordorigin="1330,767" coordsize="2,800">
              <v:shape style="position:absolute;left:1330;top:767;width:2;height:800" coordorigin="1330,767" coordsize="0,800" path="m1330,1567l1330,767e" filled="f" stroked="t" strokeweight="1pt" strokecolor="#1F1C1F">
                <v:path arrowok="t"/>
              </v:shape>
            </v:group>
            <v:group style="position:absolute;left:1320;top:1162;width:9600;height:2" coordorigin="1320,1162" coordsize="9600,2">
              <v:shape style="position:absolute;left:1320;top:1162;width:9600;height:2" coordorigin="1320,1162" coordsize="9600,0" path="m1320,1162l10920,1162e" filled="f" stroked="t" strokeweight="1.5pt" strokecolor="#1F1C1F">
                <v:path arrowok="t"/>
              </v:shape>
            </v:group>
            <v:group style="position:absolute;left:10910;top:767;width:2;height:800" coordorigin="10910,767" coordsize="2,800">
              <v:shape style="position:absolute;left:10910;top:767;width:2;height:800" coordorigin="10910,767" coordsize="0,800" path="m10910,1567l10910,767e" filled="f" stroked="t" strokeweight="1pt" strokecolor="#1F1C1F">
                <v:path arrowok="t"/>
              </v:shape>
            </v:group>
            <v:group style="position:absolute;left:1320;top:1552;width:9600;height:2" coordorigin="1320,1552" coordsize="9600,2">
              <v:shape style="position:absolute;left:1320;top:1552;width:9600;height:2" coordorigin="1320,1552" coordsize="9600,0" path="m1320,1552l10920,1552e" filled="f" stroked="t" strokeweight="1.5pt" strokecolor="#1F1C1F">
                <v:path arrowok="t"/>
              </v:shape>
            </v:group>
            <w10:wrap type="none"/>
          </v:group>
        </w:pict>
      </w:r>
      <w:r>
        <w:rPr>
          <w:rFonts w:ascii="Courier New" w:hAnsi="Courier New" w:cs="Courier New" w:eastAsia="Courier New"/>
          <w:sz w:val="28"/>
          <w:szCs w:val="28"/>
          <w:color w:val="3B3444"/>
          <w:spacing w:val="0"/>
          <w:w w:val="100"/>
        </w:rPr>
        <w:t>TBD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5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0"/>
          <w:w w:val="109"/>
        </w:rPr>
        <w:t>Modifie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9"/>
        </w:rPr>
        <w:t>d</w:t>
      </w:r>
      <w:r>
        <w:rPr>
          <w:rFonts w:ascii="Arial" w:hAnsi="Arial" w:cs="Arial" w:eastAsia="Arial"/>
          <w:sz w:val="22"/>
          <w:szCs w:val="22"/>
          <w:color w:val="262124"/>
          <w:spacing w:val="-13"/>
          <w:w w:val="109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Exit</w:t>
      </w:r>
      <w:r>
        <w:rPr>
          <w:rFonts w:ascii="Arial" w:hAnsi="Arial" w:cs="Arial" w:eastAsia="Arial"/>
          <w:sz w:val="22"/>
          <w:szCs w:val="22"/>
          <w:color w:val="262124"/>
          <w:spacing w:val="3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Actio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262124"/>
          <w:spacing w:val="6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Logic</w:t>
      </w:r>
      <w:r>
        <w:rPr>
          <w:rFonts w:ascii="Arial" w:hAnsi="Arial" w:cs="Arial" w:eastAsia="Arial"/>
          <w:sz w:val="22"/>
          <w:szCs w:val="22"/>
          <w:color w:val="262124"/>
          <w:spacing w:val="5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(Changes</w:t>
      </w:r>
      <w:r>
        <w:rPr>
          <w:rFonts w:ascii="Arial" w:hAnsi="Arial" w:cs="Arial" w:eastAsia="Arial"/>
          <w:sz w:val="22"/>
          <w:szCs w:val="22"/>
          <w:color w:val="262124"/>
          <w:spacing w:val="4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are</w:t>
      </w:r>
      <w:r>
        <w:rPr>
          <w:rFonts w:ascii="Arial" w:hAnsi="Arial" w:cs="Arial" w:eastAsia="Arial"/>
          <w:sz w:val="22"/>
          <w:szCs w:val="22"/>
          <w:color w:val="262124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in</w:t>
      </w:r>
      <w:r>
        <w:rPr>
          <w:rFonts w:ascii="Arial" w:hAnsi="Arial" w:cs="Arial" w:eastAsia="Arial"/>
          <w:sz w:val="22"/>
          <w:szCs w:val="22"/>
          <w:color w:val="262124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1"/>
        </w:rPr>
        <w:t>bold)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4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>
          <w:rFonts w:ascii="Courier New" w:hAnsi="Courier New" w:cs="Courier New" w:eastAsia="Courier New"/>
          <w:sz w:val="28"/>
          <w:szCs w:val="28"/>
          <w:color w:val="3B3444"/>
          <w:spacing w:val="0"/>
          <w:w w:val="100"/>
        </w:rPr>
        <w:t>TBD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0"/>
          <w:w w:val="114"/>
        </w:rPr>
        <w:t>6.2.2.3.11.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4"/>
        </w:rPr>
        <w:t>Remot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4"/>
        </w:rPr>
        <w:t>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4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4"/>
        </w:rPr>
        <w:t>Procedur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4"/>
        </w:rPr>
        <w:t>e</w:t>
      </w:r>
      <w:r>
        <w:rPr>
          <w:rFonts w:ascii="Arial" w:hAnsi="Arial" w:cs="Arial" w:eastAsia="Arial"/>
          <w:sz w:val="22"/>
          <w:szCs w:val="22"/>
          <w:color w:val="262124"/>
          <w:spacing w:val="17"/>
          <w:w w:val="114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Call</w:t>
      </w:r>
      <w:r>
        <w:rPr>
          <w:rFonts w:ascii="Arial" w:hAnsi="Arial" w:cs="Arial" w:eastAsia="Arial"/>
          <w:sz w:val="22"/>
          <w:szCs w:val="22"/>
          <w:color w:val="262124"/>
          <w:spacing w:val="4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0"/>
        </w:rPr>
        <w:t>(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9"/>
        </w:rPr>
        <w:t>RPC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4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0"/>
        </w:rPr>
        <w:t>Any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0"/>
          <w:w w:val="100"/>
        </w:rPr>
        <w:t>ote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0"/>
          <w:w w:val="100"/>
        </w:rPr>
        <w:t>oc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0"/>
        </w:rPr>
        <w:t>ur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5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12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-9"/>
          <w:w w:val="112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9"/>
          <w:w w:val="112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0"/>
          <w:w w:val="112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-15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0"/>
        </w:rPr>
        <w:t>cap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-1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14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-20"/>
          <w:w w:val="114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14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-13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4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14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0"/>
          <w:w w:val="114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-20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-19"/>
          <w:w w:val="114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8"/>
          <w:w w:val="114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-14"/>
          <w:w w:val="114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4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9"/>
          <w:w w:val="114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2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0"/>
        </w:rPr>
        <w:t>FileM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4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0"/>
          <w:w w:val="100"/>
        </w:rPr>
        <w:t>ata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5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-6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7"/>
        </w:rPr>
        <w:t>fin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2"/>
        </w:rPr>
        <w:t>ti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-1"/>
          <w:w w:val="103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3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0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5" w:after="0" w:line="260" w:lineRule="exact"/>
        <w:ind w:left="25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0"/>
          <w:position w:val="-1"/>
        </w:rPr>
        <w:t>(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-14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2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0"/>
          <w:w w:val="100"/>
          <w:position w:val="-1"/>
        </w:rPr>
        <w:t>s)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4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0"/>
          <w:w w:val="100"/>
          <w:position w:val="-1"/>
        </w:rPr>
        <w:t>afte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0"/>
          <w:w w:val="100"/>
          <w:position w:val="-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4"/>
          <w:spacing w:val="23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-11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0"/>
          <w:w w:val="100"/>
          <w:position w:val="-1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0"/>
          <w:position w:val="-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35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B3444"/>
          <w:spacing w:val="0"/>
          <w:w w:val="105"/>
          <w:position w:val="-1"/>
        </w:rPr>
        <w:t>fact.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8" w:lineRule="exact"/>
        <w:ind w:left="3354" w:right="3340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124"/>
          <w:spacing w:val="1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44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62124"/>
          <w:spacing w:val="-22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RPC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262124"/>
          <w:spacing w:val="3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1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0"/>
          <w:position w:val="-1"/>
        </w:rPr>
        <w:t>Instructions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1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3"/>
              </w:rPr>
              <w:t>RPCs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-23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444"/>
                <w:spacing w:val="0"/>
                <w:w w:val="100"/>
              </w:rPr>
              <w:t>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TAGARTN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-23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444"/>
                <w:spacing w:val="0"/>
                <w:w w:val="100"/>
              </w:rPr>
              <w:t>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Input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5"/>
              </w:rPr>
              <w:t>Parameters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-23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444"/>
                <w:spacing w:val="0"/>
                <w:w w:val="100"/>
              </w:rPr>
              <w:t>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Result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10"/>
              </w:rPr>
              <w:t>Array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-23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444"/>
                <w:spacing w:val="0"/>
                <w:w w:val="100"/>
              </w:rPr>
              <w:t>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8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-23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444"/>
                <w:spacing w:val="0"/>
                <w:w w:val="100"/>
              </w:rPr>
              <w:t>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8" w:lineRule="exact"/>
        <w:ind w:left="3484" w:right="3474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124"/>
          <w:spacing w:val="24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45</w:t>
      </w:r>
      <w:r>
        <w:rPr>
          <w:rFonts w:ascii="Arial" w:hAnsi="Arial" w:cs="Arial" w:eastAsia="Arial"/>
          <w:sz w:val="22"/>
          <w:szCs w:val="22"/>
          <w:color w:val="262124"/>
          <w:spacing w:val="-6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9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8"/>
          <w:position w:val="-1"/>
        </w:rPr>
        <w:t>Grouping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9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8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62124"/>
          <w:spacing w:val="-4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3"/>
          <w:position w:val="-1"/>
        </w:rPr>
        <w:t>RPCs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3"/>
              </w:rPr>
              <w:t>RPCs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12"/>
              </w:rPr>
              <w:t>Activities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302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9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-23"/>
                <w:w w:val="109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444"/>
                <w:spacing w:val="-16"/>
                <w:w w:val="93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0"/>
                <w:w w:val="104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30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TAGARTN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9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-23"/>
                <w:w w:val="109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444"/>
                <w:spacing w:val="-16"/>
                <w:w w:val="93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0"/>
                <w:w w:val="104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Input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5"/>
              </w:rPr>
              <w:t>Parameters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9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-23"/>
                <w:w w:val="109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444"/>
                <w:spacing w:val="-16"/>
                <w:w w:val="93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0"/>
                <w:w w:val="104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72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Result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10"/>
              </w:rPr>
              <w:t>Array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99" w:lineRule="exact"/>
              <w:ind w:left="100" w:right="-20"/>
              <w:jc w:val="left"/>
              <w:tabs>
                <w:tab w:pos="2040" w:val="left"/>
                <w:tab w:pos="4260" w:val="left"/>
              </w:tabs>
              <w:rPr>
                <w:rFonts w:ascii="Arial" w:hAnsi="Arial" w:cs="Arial" w:eastAsia="Arial"/>
                <w:sz w:val="19"/>
                <w:szCs w:val="19"/>
              </w:rPr>
            </w:pPr>
            <w:rPr/>
            <w:r>
              <w:rPr>
                <w:rFonts w:ascii="Arial" w:hAnsi="Arial" w:cs="Arial" w:eastAsia="Arial"/>
                <w:sz w:val="28"/>
                <w:szCs w:val="28"/>
                <w:color w:val="262124"/>
                <w:w w:val="127"/>
              </w:rPr>
              <w:t>D</w:t>
            </w:r>
            <w:r>
              <w:rPr>
                <w:rFonts w:ascii="Arial" w:hAnsi="Arial" w:cs="Arial" w:eastAsia="Arial"/>
                <w:sz w:val="28"/>
                <w:szCs w:val="28"/>
                <w:color w:val="262124"/>
                <w:spacing w:val="-55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-4"/>
                <w:w w:val="110"/>
              </w:rPr>
              <w:t>S</w:t>
            </w:r>
            <w:r>
              <w:rPr>
                <w:rFonts w:ascii="Arial" w:hAnsi="Arial" w:cs="Arial" w:eastAsia="Arial"/>
                <w:sz w:val="19"/>
                <w:szCs w:val="19"/>
                <w:color w:val="344D6E"/>
                <w:spacing w:val="-7"/>
                <w:w w:val="179"/>
              </w:rPr>
              <w:t>i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09"/>
              </w:rPr>
              <w:t>ngle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4F4654"/>
                <w:spacing w:val="1"/>
                <w:w w:val="100"/>
              </w:rPr>
              <w:t>V</w:t>
            </w:r>
            <w:r>
              <w:rPr>
                <w:rFonts w:ascii="Arial" w:hAnsi="Arial" w:cs="Arial" w:eastAsia="Arial"/>
                <w:sz w:val="19"/>
                <w:szCs w:val="19"/>
                <w:color w:val="262124"/>
                <w:spacing w:val="-12"/>
                <w:w w:val="100"/>
              </w:rPr>
              <w:t>a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-14"/>
                <w:w w:val="100"/>
              </w:rPr>
              <w:t>u</w:t>
            </w:r>
            <w:r>
              <w:rPr>
                <w:rFonts w:ascii="Arial" w:hAnsi="Arial" w:cs="Arial" w:eastAsia="Arial"/>
                <w:sz w:val="19"/>
                <w:szCs w:val="19"/>
                <w:color w:val="262124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9"/>
                <w:szCs w:val="19"/>
                <w:color w:val="262124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262124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19"/>
                <w:szCs w:val="19"/>
                <w:color w:val="262124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8"/>
                <w:szCs w:val="28"/>
                <w:color w:val="262124"/>
                <w:spacing w:val="0"/>
                <w:w w:val="127"/>
              </w:rPr>
              <w:t>D</w:t>
            </w:r>
            <w:r>
              <w:rPr>
                <w:rFonts w:ascii="Arial" w:hAnsi="Arial" w:cs="Arial" w:eastAsia="Arial"/>
                <w:sz w:val="28"/>
                <w:szCs w:val="28"/>
                <w:color w:val="262124"/>
                <w:spacing w:val="-55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-2"/>
                <w:w w:val="111"/>
              </w:rPr>
              <w:t>A</w:t>
            </w:r>
            <w:r>
              <w:rPr>
                <w:rFonts w:ascii="Arial" w:hAnsi="Arial" w:cs="Arial" w:eastAsia="Arial"/>
                <w:sz w:val="19"/>
                <w:szCs w:val="19"/>
                <w:color w:val="262124"/>
                <w:spacing w:val="-12"/>
                <w:w w:val="111"/>
              </w:rPr>
              <w:t>r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-8"/>
                <w:w w:val="111"/>
              </w:rPr>
              <w:t>r</w:t>
            </w:r>
            <w:r>
              <w:rPr>
                <w:rFonts w:ascii="Arial" w:hAnsi="Arial" w:cs="Arial" w:eastAsia="Arial"/>
                <w:sz w:val="19"/>
                <w:szCs w:val="19"/>
                <w:color w:val="262124"/>
                <w:spacing w:val="-2"/>
                <w:w w:val="111"/>
              </w:rPr>
              <w:t>a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11"/>
              </w:rPr>
              <w:t>y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-57"/>
                <w:w w:val="111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8"/>
                <w:szCs w:val="28"/>
                <w:color w:val="262124"/>
                <w:spacing w:val="0"/>
                <w:w w:val="127"/>
              </w:rPr>
              <w:t>D</w:t>
            </w:r>
            <w:r>
              <w:rPr>
                <w:rFonts w:ascii="Arial" w:hAnsi="Arial" w:cs="Arial" w:eastAsia="Arial"/>
                <w:sz w:val="28"/>
                <w:szCs w:val="28"/>
                <w:color w:val="262124"/>
                <w:spacing w:val="-55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00"/>
              </w:rPr>
              <w:t>Wor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06"/>
              </w:rPr>
              <w:t>Pro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-9"/>
                <w:w w:val="107"/>
              </w:rPr>
              <w:t>c</w:t>
            </w:r>
            <w:r>
              <w:rPr>
                <w:rFonts w:ascii="Arial" w:hAnsi="Arial" w:cs="Arial" w:eastAsia="Arial"/>
                <w:sz w:val="19"/>
                <w:szCs w:val="19"/>
                <w:color w:val="262124"/>
                <w:spacing w:val="-7"/>
                <w:w w:val="121"/>
              </w:rPr>
              <w:t>e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06"/>
              </w:rPr>
              <w:t>ssing</w:t>
            </w:r>
            <w:r>
              <w:rPr>
                <w:rFonts w:ascii="Arial" w:hAnsi="Arial" w:cs="Arial" w:eastAsia="Arial"/>
                <w:sz w:val="19"/>
                <w:szCs w:val="19"/>
                <w:color w:val="000000"/>
                <w:spacing w:val="0"/>
                <w:w w:val="100"/>
              </w:rPr>
            </w:r>
          </w:p>
          <w:p>
            <w:pPr>
              <w:spacing w:before="38" w:after="0" w:line="240" w:lineRule="auto"/>
              <w:ind w:left="100" w:right="-20"/>
              <w:jc w:val="left"/>
              <w:tabs>
                <w:tab w:pos="2040" w:val="left"/>
              </w:tabs>
              <w:rPr>
                <w:rFonts w:ascii="Arial" w:hAnsi="Arial" w:cs="Arial" w:eastAsia="Arial"/>
                <w:sz w:val="19"/>
                <w:szCs w:val="19"/>
              </w:rPr>
            </w:pPr>
            <w:rPr/>
            <w:r>
              <w:rPr>
                <w:rFonts w:ascii="Arial" w:hAnsi="Arial" w:cs="Arial" w:eastAsia="Arial"/>
                <w:sz w:val="28"/>
                <w:szCs w:val="28"/>
                <w:color w:val="262124"/>
                <w:w w:val="127"/>
              </w:rPr>
              <w:t>D</w:t>
            </w:r>
            <w:r>
              <w:rPr>
                <w:rFonts w:ascii="Arial" w:hAnsi="Arial" w:cs="Arial" w:eastAsia="Arial"/>
                <w:sz w:val="28"/>
                <w:szCs w:val="28"/>
                <w:color w:val="262124"/>
                <w:spacing w:val="-45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05"/>
              </w:rPr>
              <w:t>Glob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-12"/>
                <w:w w:val="106"/>
              </w:rPr>
              <w:t>a</w:t>
            </w:r>
            <w:r>
              <w:rPr>
                <w:rFonts w:ascii="Arial" w:hAnsi="Arial" w:cs="Arial" w:eastAsia="Arial"/>
                <w:sz w:val="19"/>
                <w:szCs w:val="19"/>
                <w:color w:val="344D6E"/>
                <w:spacing w:val="0"/>
                <w:w w:val="179"/>
              </w:rPr>
              <w:t>l</w:t>
            </w:r>
            <w:r>
              <w:rPr>
                <w:rFonts w:ascii="Arial" w:hAnsi="Arial" w:cs="Arial" w:eastAsia="Arial"/>
                <w:sz w:val="19"/>
                <w:szCs w:val="19"/>
                <w:color w:val="344D6E"/>
                <w:spacing w:val="-26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9"/>
                <w:szCs w:val="19"/>
                <w:color w:val="262124"/>
                <w:spacing w:val="-5"/>
                <w:w w:val="100"/>
              </w:rPr>
              <w:t>r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00"/>
              </w:rPr>
              <w:t>ay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-21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8"/>
                <w:szCs w:val="28"/>
                <w:color w:val="262124"/>
                <w:spacing w:val="0"/>
                <w:w w:val="127"/>
              </w:rPr>
              <w:t>D</w:t>
            </w:r>
            <w:r>
              <w:rPr>
                <w:rFonts w:ascii="Arial" w:hAnsi="Arial" w:cs="Arial" w:eastAsia="Arial"/>
                <w:sz w:val="28"/>
                <w:szCs w:val="28"/>
                <w:color w:val="262124"/>
                <w:spacing w:val="-45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05"/>
              </w:rPr>
              <w:t>Glob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-12"/>
                <w:w w:val="106"/>
              </w:rPr>
              <w:t>a</w:t>
            </w:r>
            <w:r>
              <w:rPr>
                <w:rFonts w:ascii="Arial" w:hAnsi="Arial" w:cs="Arial" w:eastAsia="Arial"/>
                <w:sz w:val="19"/>
                <w:szCs w:val="19"/>
                <w:color w:val="344D6E"/>
                <w:spacing w:val="0"/>
                <w:w w:val="179"/>
              </w:rPr>
              <w:t>l</w:t>
            </w:r>
            <w:r>
              <w:rPr>
                <w:rFonts w:ascii="Arial" w:hAnsi="Arial" w:cs="Arial" w:eastAsia="Arial"/>
                <w:sz w:val="19"/>
                <w:szCs w:val="19"/>
                <w:color w:val="344D6E"/>
                <w:spacing w:val="-34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11"/>
              </w:rPr>
              <w:t>Ins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-10"/>
                <w:w w:val="111"/>
              </w:rPr>
              <w:t>t</w:t>
            </w:r>
            <w:r>
              <w:rPr>
                <w:rFonts w:ascii="Arial" w:hAnsi="Arial" w:cs="Arial" w:eastAsia="Arial"/>
                <w:sz w:val="19"/>
                <w:szCs w:val="19"/>
                <w:color w:val="262124"/>
                <w:spacing w:val="-12"/>
                <w:w w:val="110"/>
              </w:rPr>
              <w:t>a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19"/>
                <w:szCs w:val="19"/>
                <w:color w:val="3B3444"/>
                <w:spacing w:val="-11"/>
                <w:w w:val="113"/>
              </w:rPr>
              <w:t>c</w:t>
            </w:r>
            <w:r>
              <w:rPr>
                <w:rFonts w:ascii="Arial" w:hAnsi="Arial" w:cs="Arial" w:eastAsia="Arial"/>
                <w:sz w:val="19"/>
                <w:szCs w:val="19"/>
                <w:color w:val="262124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19"/>
                <w:szCs w:val="19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9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-23"/>
                <w:w w:val="109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444"/>
                <w:spacing w:val="-16"/>
                <w:w w:val="93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0"/>
                <w:w w:val="104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6.2.2.3.12.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Constant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s</w:t>
      </w:r>
      <w:r>
        <w:rPr>
          <w:rFonts w:ascii="Arial" w:hAnsi="Arial" w:cs="Arial" w:eastAsia="Arial"/>
          <w:sz w:val="22"/>
          <w:szCs w:val="22"/>
          <w:color w:val="262124"/>
          <w:spacing w:val="-21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Define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d</w:t>
      </w:r>
      <w:r>
        <w:rPr>
          <w:rFonts w:ascii="Arial" w:hAnsi="Arial" w:cs="Arial" w:eastAsia="Arial"/>
          <w:sz w:val="22"/>
          <w:szCs w:val="22"/>
          <w:color w:val="262124"/>
          <w:spacing w:val="-19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in</w:t>
      </w:r>
      <w:r>
        <w:rPr>
          <w:rFonts w:ascii="Arial" w:hAnsi="Arial" w:cs="Arial" w:eastAsia="Arial"/>
          <w:sz w:val="22"/>
          <w:szCs w:val="22"/>
          <w:color w:val="262124"/>
          <w:spacing w:val="-2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Interface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5" w:lineRule="exact"/>
        <w:ind w:left="120" w:right="-20"/>
        <w:jc w:val="left"/>
        <w:tabs>
          <w:tab w:pos="2820" w:val="left"/>
          <w:tab w:pos="9720" w:val="left"/>
        </w:tabs>
        <w:rPr>
          <w:rFonts w:ascii="Arial" w:hAnsi="Arial" w:cs="Arial" w:eastAsia="Arial"/>
          <w:sz w:val="22"/>
          <w:szCs w:val="22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67pt;margin-top:4.818745pt;width:7pt;height:29.0pt;mso-position-horizontal-relative:page;mso-position-vertical-relative:paragraph;z-index:-10703" type="#_x0000_t202" filled="f" stroked="f">
            <v:textbox inset="0,0,0,0">
              <w:txbxContent>
                <w:p>
                  <w:pPr>
                    <w:spacing w:before="0" w:after="0" w:line="580" w:lineRule="exact"/>
                    <w:ind w:right="-127"/>
                    <w:jc w:val="left"/>
                    <w:rPr>
                      <w:rFonts w:ascii="Arial" w:hAnsi="Arial" w:cs="Arial" w:eastAsia="Arial"/>
                      <w:sz w:val="58"/>
                      <w:szCs w:val="58"/>
                    </w:rPr>
                  </w:pPr>
                  <w:rPr/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w w:val="53"/>
                      <w:position w:val="-1"/>
                    </w:rPr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w w:val="53"/>
                      <w:u w:val="single" w:color="1F1C1F"/>
                      <w:position w:val="-1"/>
                    </w:rPr>
                    <w:t>I</w:t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w w:val="53"/>
                      <w:u w:val="single" w:color="1F1C1F"/>
                      <w:position w:val="-1"/>
                    </w:rPr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spacing w:val="-107"/>
                      <w:w w:val="99"/>
                      <w:u w:val="single" w:color="1F1C1F"/>
                      <w:position w:val="-1"/>
                    </w:rPr>
                    <w:t> </w:t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spacing w:val="-107"/>
                      <w:w w:val="99"/>
                      <w:position w:val="-1"/>
                    </w:rPr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22"/>
          <w:szCs w:val="22"/>
          <w:color w:val="262124"/>
          <w:w w:val="99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4"/>
          <w:w w:val="100"/>
          <w:u w:val="single" w:color="1F1C1F"/>
          <w:position w:val="-4"/>
        </w:rPr>
        <w:tab/>
      </w:r>
      <w:r>
        <w:rPr>
          <w:rFonts w:ascii="Arial" w:hAnsi="Arial" w:cs="Arial" w:eastAsia="Arial"/>
          <w:sz w:val="22"/>
          <w:szCs w:val="22"/>
          <w:color w:val="262124"/>
          <w:w w:val="100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w w:val="105"/>
          <w:u w:val="single" w:color="1F1C1F"/>
          <w:position w:val="-4"/>
        </w:rPr>
        <w:t>Tabl</w:t>
      </w:r>
      <w:r>
        <w:rPr>
          <w:rFonts w:ascii="Arial" w:hAnsi="Arial" w:cs="Arial" w:eastAsia="Arial"/>
          <w:sz w:val="22"/>
          <w:szCs w:val="22"/>
          <w:color w:val="262124"/>
          <w:w w:val="105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w w:val="106"/>
          <w:u w:val="single" w:color="1F1C1F"/>
          <w:position w:val="-4"/>
        </w:rPr>
        <w:t>e</w:t>
      </w:r>
      <w:r>
        <w:rPr>
          <w:rFonts w:ascii="Arial" w:hAnsi="Arial" w:cs="Arial" w:eastAsia="Arial"/>
          <w:sz w:val="22"/>
          <w:szCs w:val="22"/>
          <w:color w:val="262124"/>
          <w:w w:val="106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-4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-4"/>
          <w:w w:val="99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6"/>
          <w:u w:val="single" w:color="1F1C1F"/>
          <w:position w:val="-4"/>
        </w:rPr>
        <w:t>46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6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5"/>
          <w:u w:val="single" w:color="1F1C1F"/>
          <w:position w:val="-4"/>
        </w:rPr>
        <w:t>: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5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-33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-33"/>
          <w:w w:val="99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7"/>
          <w:u w:val="single" w:color="1F1C1F"/>
          <w:position w:val="-4"/>
        </w:rPr>
        <w:t>Constant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7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8"/>
          <w:u w:val="single" w:color="1F1C1F"/>
          <w:position w:val="-4"/>
        </w:rPr>
        <w:t>s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8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-9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-9"/>
          <w:w w:val="99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8"/>
          <w:u w:val="single" w:color="1F1C1F"/>
          <w:position w:val="-4"/>
        </w:rPr>
        <w:t>Define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8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9"/>
          <w:u w:val="single" w:color="1F1C1F"/>
          <w:position w:val="-4"/>
        </w:rPr>
        <w:t>d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9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-16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-16"/>
          <w:w w:val="99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20"/>
          <w:u w:val="single" w:color="1F1C1F"/>
          <w:position w:val="-4"/>
        </w:rPr>
        <w:t>i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20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20"/>
          <w:u w:val="single" w:color="1F1C1F"/>
          <w:position w:val="-4"/>
        </w:rPr>
        <w:t>n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20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-12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-12"/>
          <w:w w:val="99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8"/>
          <w:u w:val="single" w:color="1F1C1F"/>
          <w:position w:val="-4"/>
        </w:rPr>
        <w:t>Interface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8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u w:val="single" w:color="1F1C1F"/>
          <w:position w:val="-4"/>
        </w:rPr>
        <w:tab/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4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496" w:lineRule="exact"/>
        <w:ind w:left="110" w:right="-20"/>
        <w:jc w:val="left"/>
        <w:tabs>
          <w:tab w:pos="614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58"/>
          <w:szCs w:val="58"/>
          <w:color w:val="262124"/>
          <w:w w:val="53"/>
          <w:position w:val="-2"/>
        </w:rPr>
      </w:r>
      <w:r>
        <w:rPr>
          <w:rFonts w:ascii="Arial" w:hAnsi="Arial" w:cs="Arial" w:eastAsia="Arial"/>
          <w:sz w:val="58"/>
          <w:szCs w:val="58"/>
          <w:color w:val="262124"/>
          <w:w w:val="53"/>
          <w:u w:val="single" w:color="1F1C1F"/>
          <w:position w:val="-2"/>
        </w:rPr>
        <w:t>I</w:t>
      </w:r>
      <w:r>
        <w:rPr>
          <w:rFonts w:ascii="Arial" w:hAnsi="Arial" w:cs="Arial" w:eastAsia="Arial"/>
          <w:sz w:val="58"/>
          <w:szCs w:val="58"/>
          <w:color w:val="262124"/>
          <w:w w:val="53"/>
          <w:u w:val="single" w:color="1F1C1F"/>
          <w:position w:val="-2"/>
        </w:rPr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  <w:u w:val="single" w:color="1F1C1F"/>
          <w:position w:val="-2"/>
        </w:rPr>
        <w:t> </w:t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  <w:u w:val="single" w:color="1F1C1F"/>
          <w:position w:val="-2"/>
        </w:rPr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  <w:u w:val="single" w:color="1F1C1F"/>
          <w:position w:val="-2"/>
        </w:rPr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u w:val="single" w:color="1F1C1F"/>
          <w:position w:val="-2"/>
        </w:rPr>
        <w:t>Name</w:t>
      </w:r>
      <w:r>
        <w:rPr>
          <w:rFonts w:ascii="Arial" w:hAnsi="Arial" w:cs="Arial" w:eastAsia="Arial"/>
          <w:sz w:val="23"/>
          <w:szCs w:val="23"/>
          <w:color w:val="262124"/>
          <w:spacing w:val="-1"/>
          <w:w w:val="100"/>
          <w:u w:val="single" w:color="1F1C1F"/>
          <w:position w:val="-2"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u w:val="single" w:color="1F1C1F"/>
          <w:position w:val="-2"/>
        </w:rPr>
        <w:tab/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u w:val="single" w:color="1F1C1F"/>
          <w:position w:val="-2"/>
        </w:rPr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position w:val="-2"/>
        </w:rPr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position w:val="-2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9"/>
          <w:position w:val="4"/>
        </w:rPr>
        <w:t>Description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pgMar w:header="0" w:footer="723" w:top="1180" w:bottom="920" w:left="1200" w:right="1220"/>
          <w:pgSz w:w="12240" w:h="15840"/>
        </w:sectPr>
      </w:pPr>
      <w:rPr/>
    </w:p>
    <w:p>
      <w:pPr>
        <w:spacing w:before="0" w:after="0" w:line="290" w:lineRule="exact"/>
        <w:ind w:left="240" w:right="-82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/>
        <w:pict>
          <v:group style="position:absolute;margin-left:66pt;margin-top:16.288794pt;width:480pt;height:.1pt;mso-position-horizontal-relative:page;mso-position-vertical-relative:paragraph;z-index:-10704" coordorigin="1320,326" coordsize="9600,2">
            <v:shape style="position:absolute;left:1320;top:326;width:9600;height:2" coordorigin="1320,326" coordsize="9600,0" path="m1320,326l10920,326e" filled="f" stroked="t" strokeweight="1pt" strokecolor="#1F1C1F">
              <v:path arrowok="t"/>
            </v:shape>
          </v:group>
          <w10:wrap type="none"/>
        </w:pict>
      </w:r>
      <w:r>
        <w:rPr>
          <w:rFonts w:ascii="Courier New" w:hAnsi="Courier New" w:cs="Courier New" w:eastAsia="Courier New"/>
          <w:sz w:val="28"/>
          <w:szCs w:val="28"/>
          <w:color w:val="3B3444"/>
          <w:spacing w:val="-22"/>
          <w:w w:val="100"/>
          <w:position w:val="3"/>
        </w:rPr>
        <w:t>T</w:t>
      </w:r>
      <w:r>
        <w:rPr>
          <w:rFonts w:ascii="Courier New" w:hAnsi="Courier New" w:cs="Courier New" w:eastAsia="Courier New"/>
          <w:sz w:val="28"/>
          <w:szCs w:val="28"/>
          <w:color w:val="262124"/>
          <w:spacing w:val="-16"/>
          <w:w w:val="100"/>
          <w:position w:val="3"/>
        </w:rPr>
        <w:t>B</w:t>
      </w:r>
      <w:r>
        <w:rPr>
          <w:rFonts w:ascii="Courier New" w:hAnsi="Courier New" w:cs="Courier New" w:eastAsia="Courier New"/>
          <w:sz w:val="28"/>
          <w:szCs w:val="28"/>
          <w:color w:val="3B3444"/>
          <w:spacing w:val="0"/>
          <w:w w:val="100"/>
          <w:position w:val="3"/>
        </w:rPr>
        <w:t>D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290" w:lineRule="exact"/>
        <w:ind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/>
        <w:br w:type="column"/>
      </w:r>
      <w:r>
        <w:rPr>
          <w:rFonts w:ascii="Courier New" w:hAnsi="Courier New" w:cs="Courier New" w:eastAsia="Courier New"/>
          <w:sz w:val="28"/>
          <w:szCs w:val="28"/>
          <w:color w:val="3B3444"/>
          <w:spacing w:val="-22"/>
          <w:w w:val="100"/>
          <w:position w:val="3"/>
        </w:rPr>
        <w:t>T</w:t>
      </w:r>
      <w:r>
        <w:rPr>
          <w:rFonts w:ascii="Courier New" w:hAnsi="Courier New" w:cs="Courier New" w:eastAsia="Courier New"/>
          <w:sz w:val="28"/>
          <w:szCs w:val="28"/>
          <w:color w:val="262124"/>
          <w:spacing w:val="-16"/>
          <w:w w:val="100"/>
          <w:position w:val="3"/>
        </w:rPr>
        <w:t>B</w:t>
      </w:r>
      <w:r>
        <w:rPr>
          <w:rFonts w:ascii="Courier New" w:hAnsi="Courier New" w:cs="Courier New" w:eastAsia="Courier New"/>
          <w:sz w:val="28"/>
          <w:szCs w:val="28"/>
          <w:color w:val="3B3444"/>
          <w:spacing w:val="0"/>
          <w:w w:val="100"/>
          <w:position w:val="3"/>
        </w:rPr>
        <w:t>D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  <w:cols w:num="2" w:equalWidth="0">
            <w:col w:w="703" w:space="5567"/>
            <w:col w:w="3550"/>
          </w:cols>
        </w:sectPr>
      </w:pPr>
      <w:rPr/>
    </w:p>
    <w:p>
      <w:pPr>
        <w:spacing w:before="73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6.2.2.3.13.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Variable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s</w:t>
      </w:r>
      <w:r>
        <w:rPr>
          <w:rFonts w:ascii="Arial" w:hAnsi="Arial" w:cs="Arial" w:eastAsia="Arial"/>
          <w:sz w:val="22"/>
          <w:szCs w:val="22"/>
          <w:color w:val="262124"/>
          <w:spacing w:val="-29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Define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d</w:t>
      </w:r>
      <w:r>
        <w:rPr>
          <w:rFonts w:ascii="Arial" w:hAnsi="Arial" w:cs="Arial" w:eastAsia="Arial"/>
          <w:sz w:val="22"/>
          <w:szCs w:val="22"/>
          <w:color w:val="262124"/>
          <w:spacing w:val="-34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in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Interface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3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identifie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3"/>
          <w:w w:val="11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21"/>
          <w:w w:val="11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0"/>
          <w:w w:val="11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-13"/>
          <w:w w:val="11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4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D38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5" w:lineRule="exact"/>
        <w:ind w:left="120" w:right="-20"/>
        <w:jc w:val="left"/>
        <w:tabs>
          <w:tab w:pos="2860" w:val="left"/>
          <w:tab w:pos="9720" w:val="left"/>
        </w:tabs>
        <w:rPr>
          <w:rFonts w:ascii="Arial" w:hAnsi="Arial" w:cs="Arial" w:eastAsia="Arial"/>
          <w:sz w:val="22"/>
          <w:szCs w:val="22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16.5pt;margin-top:5.818745pt;width:107.83782pt;height:29pt;mso-position-horizontal-relative:page;mso-position-vertical-relative:paragraph;z-index:-10700" type="#_x0000_t202" filled="f" stroked="f">
            <v:textbox inset="0,0,0,0">
              <w:txbxContent>
                <w:p>
                  <w:pPr>
                    <w:spacing w:before="0" w:after="0" w:line="580" w:lineRule="exact"/>
                    <w:ind w:right="-127"/>
                    <w:jc w:val="left"/>
                    <w:tabs>
                      <w:tab w:pos="2060" w:val="left"/>
                    </w:tabs>
                    <w:rPr>
                      <w:rFonts w:ascii="Arial" w:hAnsi="Arial" w:cs="Arial" w:eastAsia="Arial"/>
                      <w:sz w:val="58"/>
                      <w:szCs w:val="58"/>
                    </w:rPr>
                  </w:pPr>
                  <w:rPr/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spacing w:val="0"/>
                      <w:w w:val="53"/>
                      <w:position w:val="-1"/>
                    </w:rPr>
                    <w:t>I</w:t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spacing w:val="0"/>
                      <w:w w:val="100"/>
                      <w:position w:val="-1"/>
                    </w:rPr>
                    <w:tab/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spacing w:val="0"/>
                      <w:w w:val="53"/>
                      <w:position w:val="-1"/>
                    </w:rPr>
                    <w:t>I</w:t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22"/>
          <w:szCs w:val="22"/>
          <w:color w:val="262124"/>
          <w:w w:val="99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4"/>
          <w:w w:val="100"/>
          <w:u w:val="single" w:color="1F1C1F"/>
          <w:position w:val="-4"/>
        </w:rPr>
        <w:tab/>
      </w:r>
      <w:r>
        <w:rPr>
          <w:rFonts w:ascii="Arial" w:hAnsi="Arial" w:cs="Arial" w:eastAsia="Arial"/>
          <w:sz w:val="22"/>
          <w:szCs w:val="22"/>
          <w:color w:val="262124"/>
          <w:w w:val="100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w w:val="105"/>
          <w:u w:val="single" w:color="1F1C1F"/>
          <w:position w:val="-4"/>
        </w:rPr>
        <w:t>Tabl</w:t>
      </w:r>
      <w:r>
        <w:rPr>
          <w:rFonts w:ascii="Arial" w:hAnsi="Arial" w:cs="Arial" w:eastAsia="Arial"/>
          <w:sz w:val="22"/>
          <w:szCs w:val="22"/>
          <w:color w:val="262124"/>
          <w:w w:val="105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w w:val="106"/>
          <w:u w:val="single" w:color="1F1C1F"/>
          <w:position w:val="-4"/>
        </w:rPr>
        <w:t>e</w:t>
      </w:r>
      <w:r>
        <w:rPr>
          <w:rFonts w:ascii="Arial" w:hAnsi="Arial" w:cs="Arial" w:eastAsia="Arial"/>
          <w:sz w:val="22"/>
          <w:szCs w:val="22"/>
          <w:color w:val="262124"/>
          <w:w w:val="106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-4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-4"/>
          <w:w w:val="99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6"/>
          <w:u w:val="single" w:color="1F1C1F"/>
          <w:position w:val="-4"/>
        </w:rPr>
        <w:t>47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6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5"/>
          <w:u w:val="single" w:color="1F1C1F"/>
          <w:position w:val="-4"/>
        </w:rPr>
        <w:t>: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5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-43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-43"/>
          <w:w w:val="99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7"/>
          <w:u w:val="single" w:color="1F1C1F"/>
          <w:position w:val="-4"/>
        </w:rPr>
        <w:t>Variable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7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8"/>
          <w:u w:val="single" w:color="1F1C1F"/>
          <w:position w:val="-4"/>
        </w:rPr>
        <w:t>s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8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-9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-9"/>
          <w:w w:val="99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7"/>
          <w:u w:val="single" w:color="1F1C1F"/>
          <w:position w:val="-4"/>
        </w:rPr>
        <w:t>Define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7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8"/>
          <w:u w:val="single" w:color="1F1C1F"/>
          <w:position w:val="-4"/>
        </w:rPr>
        <w:t>d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8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-16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-16"/>
          <w:w w:val="99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20"/>
          <w:u w:val="single" w:color="1F1C1F"/>
          <w:position w:val="-4"/>
        </w:rPr>
        <w:t>i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20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20"/>
          <w:u w:val="single" w:color="1F1C1F"/>
          <w:position w:val="-4"/>
        </w:rPr>
        <w:t>n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20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-12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-12"/>
          <w:w w:val="99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8"/>
          <w:u w:val="single" w:color="1F1C1F"/>
          <w:position w:val="-4"/>
        </w:rPr>
        <w:t>Interface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8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u w:val="single" w:color="1F1C1F"/>
          <w:position w:val="-4"/>
        </w:rPr>
        <w:tab/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4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523" w:lineRule="exact"/>
        <w:ind w:left="110" w:right="-20"/>
        <w:jc w:val="left"/>
        <w:tabs>
          <w:tab w:pos="3120" w:val="left"/>
          <w:tab w:pos="534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Arial" w:hAnsi="Arial" w:cs="Arial" w:eastAsia="Arial"/>
          <w:sz w:val="58"/>
          <w:szCs w:val="58"/>
          <w:color w:val="262124"/>
          <w:w w:val="53"/>
        </w:rPr>
      </w:r>
      <w:r>
        <w:rPr>
          <w:rFonts w:ascii="Arial" w:hAnsi="Arial" w:cs="Arial" w:eastAsia="Arial"/>
          <w:sz w:val="58"/>
          <w:szCs w:val="58"/>
          <w:color w:val="262124"/>
          <w:w w:val="53"/>
          <w:u w:val="single" w:color="1F1C1F"/>
        </w:rPr>
        <w:t>I</w:t>
      </w:r>
      <w:r>
        <w:rPr>
          <w:rFonts w:ascii="Arial" w:hAnsi="Arial" w:cs="Arial" w:eastAsia="Arial"/>
          <w:sz w:val="58"/>
          <w:szCs w:val="58"/>
          <w:color w:val="262124"/>
          <w:w w:val="53"/>
          <w:u w:val="single" w:color="1F1C1F"/>
        </w:rPr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  <w:u w:val="single" w:color="1F1C1F"/>
        </w:rPr>
        <w:t> </w:t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  <w:u w:val="single" w:color="1F1C1F"/>
        </w:rPr>
      </w:r>
      <w:r>
        <w:rPr>
          <w:rFonts w:ascii="Arial" w:hAnsi="Arial" w:cs="Arial" w:eastAsia="Arial"/>
          <w:sz w:val="58"/>
          <w:szCs w:val="58"/>
          <w:color w:val="262124"/>
          <w:spacing w:val="-107"/>
          <w:w w:val="99"/>
          <w:u w:val="single" w:color="1F1C1F"/>
        </w:rPr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u w:val="single" w:color="1F1C1F"/>
        </w:rPr>
        <w:t>Name</w:t>
      </w:r>
      <w:r>
        <w:rPr>
          <w:rFonts w:ascii="Arial" w:hAnsi="Arial" w:cs="Arial" w:eastAsia="Arial"/>
          <w:sz w:val="23"/>
          <w:szCs w:val="23"/>
          <w:color w:val="262124"/>
          <w:spacing w:val="-1"/>
          <w:w w:val="100"/>
          <w:u w:val="single" w:color="1F1C1F"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u w:val="single" w:color="1F1C1F"/>
        </w:rPr>
        <w:tab/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u w:val="single" w:color="1F1C1F"/>
        </w:rPr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</w:rPr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position w:val="4"/>
        </w:rPr>
        <w:t>Type</w:t>
        <w:tab/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5"/>
          <w:position w:val="4"/>
        </w:rPr>
        <w:t>Description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pgMar w:header="0" w:footer="723" w:top="1380" w:bottom="920" w:left="1200" w:right="1220"/>
          <w:pgSz w:w="12240" w:h="15840"/>
        </w:sectPr>
      </w:pPr>
      <w:rPr/>
    </w:p>
    <w:p>
      <w:pPr>
        <w:spacing w:before="0" w:after="0" w:line="220" w:lineRule="exact"/>
        <w:ind w:left="240" w:right="-73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66pt;margin-top:14.913462pt;width:480pt;height:.1pt;mso-position-horizontal-relative:page;mso-position-vertical-relative:paragraph;z-index:-10702" coordorigin="1320,298" coordsize="9600,2">
            <v:shape style="position:absolute;left:1320;top:298;width:9600;height:2" coordorigin="1320,298" coordsize="9600,0" path="m1320,298l10920,298e" filled="f" stroked="t" strokeweight="1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2"/>
          <w:szCs w:val="22"/>
          <w:color w:val="262124"/>
          <w:w w:val="101"/>
        </w:rPr>
        <w:t>T</w:t>
      </w:r>
      <w:r>
        <w:rPr>
          <w:rFonts w:ascii="Arial" w:hAnsi="Arial" w:cs="Arial" w:eastAsia="Arial"/>
          <w:sz w:val="22"/>
          <w:szCs w:val="22"/>
          <w:color w:val="262124"/>
          <w:spacing w:val="-11"/>
          <w:w w:val="101"/>
        </w:rPr>
        <w:t>B</w:t>
      </w:r>
      <w:r>
        <w:rPr>
          <w:rFonts w:ascii="Arial" w:hAnsi="Arial" w:cs="Arial" w:eastAsia="Arial"/>
          <w:sz w:val="22"/>
          <w:szCs w:val="22"/>
          <w:color w:val="423846"/>
          <w:spacing w:val="0"/>
          <w:w w:val="107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20" w:lineRule="exact"/>
        <w:ind w:right="-20"/>
        <w:jc w:val="left"/>
        <w:tabs>
          <w:tab w:pos="2060" w:val="left"/>
        </w:tabs>
        <w:rPr>
          <w:rFonts w:ascii="Arial" w:hAnsi="Arial" w:cs="Arial" w:eastAsia="Arial"/>
          <w:sz w:val="22"/>
          <w:szCs w:val="22"/>
        </w:rPr>
      </w:pPr>
      <w:rPr/>
      <w:r>
        <w:rPr/>
        <w:br w:type="column"/>
      </w:r>
      <w:r>
        <w:rPr>
          <w:rFonts w:ascii="Arial" w:hAnsi="Arial" w:cs="Arial" w:eastAsia="Arial"/>
          <w:sz w:val="22"/>
          <w:szCs w:val="22"/>
          <w:color w:val="423846"/>
          <w:spacing w:val="-1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BD</w:t>
      </w:r>
      <w:r>
        <w:rPr>
          <w:rFonts w:ascii="Arial" w:hAnsi="Arial" w:cs="Arial" w:eastAsia="Arial"/>
          <w:sz w:val="22"/>
          <w:szCs w:val="22"/>
          <w:color w:val="262124"/>
          <w:spacing w:val="-4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423846"/>
          <w:spacing w:val="-11"/>
          <w:w w:val="103"/>
        </w:rPr>
        <w:t>T</w:t>
      </w:r>
      <w:r>
        <w:rPr>
          <w:rFonts w:ascii="Arial" w:hAnsi="Arial" w:cs="Arial" w:eastAsia="Arial"/>
          <w:sz w:val="22"/>
          <w:szCs w:val="22"/>
          <w:color w:val="262124"/>
          <w:spacing w:val="-11"/>
          <w:w w:val="108"/>
        </w:rPr>
        <w:t>B</w:t>
      </w:r>
      <w:r>
        <w:rPr>
          <w:rFonts w:ascii="Arial" w:hAnsi="Arial" w:cs="Arial" w:eastAsia="Arial"/>
          <w:sz w:val="22"/>
          <w:szCs w:val="22"/>
          <w:color w:val="423846"/>
          <w:spacing w:val="0"/>
          <w:w w:val="107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  <w:cols w:num="2" w:equalWidth="0">
            <w:col w:w="686" w:space="2574"/>
            <w:col w:w="6560"/>
          </w:cols>
        </w:sectPr>
      </w:pPr>
      <w:rPr/>
    </w:p>
    <w:p>
      <w:pPr>
        <w:spacing w:before="0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</w:sectPr>
      </w:pPr>
      <w:rPr/>
    </w:p>
    <w:p>
      <w:pPr>
        <w:spacing w:before="32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6.2.2.3.14.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Type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s</w:t>
      </w:r>
      <w:r>
        <w:rPr>
          <w:rFonts w:ascii="Arial" w:hAnsi="Arial" w:cs="Arial" w:eastAsia="Arial"/>
          <w:sz w:val="22"/>
          <w:szCs w:val="22"/>
          <w:color w:val="262124"/>
          <w:spacing w:val="-29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Define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d</w:t>
      </w:r>
      <w:r>
        <w:rPr>
          <w:rFonts w:ascii="Arial" w:hAnsi="Arial" w:cs="Arial" w:eastAsia="Arial"/>
          <w:sz w:val="22"/>
          <w:szCs w:val="22"/>
          <w:color w:val="262124"/>
          <w:spacing w:val="-19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in</w:t>
      </w:r>
      <w:r>
        <w:rPr>
          <w:rFonts w:ascii="Arial" w:hAnsi="Arial" w:cs="Arial" w:eastAsia="Arial"/>
          <w:sz w:val="22"/>
          <w:szCs w:val="22"/>
          <w:color w:val="262124"/>
          <w:spacing w:val="-2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8"/>
        </w:rPr>
        <w:t>Interface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3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type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identifie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3"/>
          <w:w w:val="11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21"/>
          <w:w w:val="11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0"/>
          <w:w w:val="11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-13"/>
          <w:w w:val="11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4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3"/>
        </w:rPr>
        <w:t>e.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83" w:lineRule="exact"/>
        <w:ind w:left="3040" w:right="-78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62124"/>
          <w:spacing w:val="-2"/>
          <w:w w:val="100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262124"/>
          <w:spacing w:val="-6"/>
          <w:w w:val="100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b</w:t>
      </w:r>
      <w:r>
        <w:rPr>
          <w:rFonts w:ascii="Arial" w:hAnsi="Arial" w:cs="Arial" w:eastAsia="Arial"/>
          <w:sz w:val="22"/>
          <w:szCs w:val="22"/>
          <w:color w:val="262124"/>
          <w:spacing w:val="-8"/>
          <w:w w:val="100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124"/>
          <w:spacing w:val="3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48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8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62124"/>
          <w:spacing w:val="-68"/>
          <w:w w:val="100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1"/>
        </w:rPr>
        <w:t>lypes</w:t>
      </w:r>
      <w:r>
        <w:rPr>
          <w:rFonts w:ascii="Arial" w:hAnsi="Arial" w:cs="Arial" w:eastAsia="Arial"/>
          <w:sz w:val="22"/>
          <w:szCs w:val="22"/>
          <w:color w:val="262124"/>
          <w:spacing w:val="50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-10"/>
          <w:w w:val="107"/>
          <w:position w:val="2"/>
        </w:rPr>
        <w:t>D</w:t>
      </w:r>
      <w:r>
        <w:rPr>
          <w:rFonts w:ascii="Arial" w:hAnsi="Arial" w:cs="Arial" w:eastAsia="Arial"/>
          <w:sz w:val="22"/>
          <w:szCs w:val="22"/>
          <w:color w:val="262124"/>
          <w:spacing w:val="-3"/>
          <w:w w:val="105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124"/>
          <w:spacing w:val="-8"/>
          <w:w w:val="128"/>
          <w:position w:val="2"/>
        </w:rPr>
        <w:t>f</w:t>
      </w:r>
      <w:r>
        <w:rPr>
          <w:rFonts w:ascii="Arial" w:hAnsi="Arial" w:cs="Arial" w:eastAsia="Arial"/>
          <w:sz w:val="22"/>
          <w:szCs w:val="22"/>
          <w:color w:val="262124"/>
          <w:spacing w:val="-174"/>
          <w:w w:val="106"/>
          <w:position w:val="-1"/>
        </w:rPr>
        <w:t>m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29"/>
          <w:position w:val="2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2" w:after="0" w:line="180" w:lineRule="exact"/>
        <w:jc w:val="left"/>
        <w:rPr>
          <w:sz w:val="18"/>
          <w:szCs w:val="18"/>
        </w:rPr>
      </w:pPr>
      <w:rPr/>
      <w:r>
        <w:rPr/>
        <w:br w:type="column"/>
      </w:r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-8"/>
          <w:w w:val="106"/>
        </w:rPr>
        <w:t>e</w:t>
      </w:r>
      <w:r>
        <w:rPr>
          <w:rFonts w:ascii="Arial" w:hAnsi="Arial" w:cs="Arial" w:eastAsia="Arial"/>
          <w:sz w:val="22"/>
          <w:szCs w:val="22"/>
          <w:color w:val="262124"/>
          <w:spacing w:val="-14"/>
          <w:w w:val="153"/>
          <w:position w:val="3"/>
        </w:rPr>
        <w:t>d</w:t>
      </w:r>
      <w:r>
        <w:rPr>
          <w:rFonts w:ascii="Arial" w:hAnsi="Arial" w:cs="Arial" w:eastAsia="Arial"/>
          <w:sz w:val="22"/>
          <w:szCs w:val="22"/>
          <w:color w:val="262124"/>
          <w:spacing w:val="-68"/>
          <w:w w:val="152"/>
          <w:position w:val="3"/>
        </w:rPr>
        <w:t>.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262124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-5"/>
          <w:w w:val="190"/>
          <w:position w:val="3"/>
        </w:rPr>
        <w:t>I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3"/>
          <w:position w:val="0"/>
        </w:rPr>
        <w:t>nt</w:t>
      </w:r>
      <w:r>
        <w:rPr>
          <w:rFonts w:ascii="Arial" w:hAnsi="Arial" w:cs="Arial" w:eastAsia="Arial"/>
          <w:sz w:val="22"/>
          <w:szCs w:val="22"/>
          <w:color w:val="262124"/>
          <w:spacing w:val="-18"/>
          <w:w w:val="114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24"/>
          <w:position w:val="3"/>
        </w:rPr>
        <w:t>r</w:t>
      </w:r>
      <w:r>
        <w:rPr>
          <w:rFonts w:ascii="Arial" w:hAnsi="Arial" w:cs="Arial" w:eastAsia="Arial"/>
          <w:sz w:val="22"/>
          <w:szCs w:val="22"/>
          <w:color w:val="262124"/>
          <w:spacing w:val="-9"/>
          <w:w w:val="124"/>
          <w:position w:val="3"/>
        </w:rPr>
        <w:t>f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7"/>
          <w:position w:val="0"/>
        </w:rPr>
        <w:t>ace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  <w:cols w:num="2" w:equalWidth="0">
            <w:col w:w="5187" w:space="121"/>
            <w:col w:w="4512"/>
          </w:cols>
        </w:sectPr>
      </w:pPr>
      <w:rPr/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6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4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44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6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w w:val="10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-11"/>
                <w:w w:val="101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423846"/>
                <w:spacing w:val="0"/>
                <w:w w:val="107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0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23846"/>
                <w:spacing w:val="-11"/>
                <w:w w:val="103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3"/>
              </w:rPr>
              <w:t>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44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6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23846"/>
                <w:spacing w:val="-11"/>
                <w:w w:val="103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-11"/>
                <w:w w:val="108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423846"/>
                <w:spacing w:val="0"/>
                <w:w w:val="107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7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0"/>
          <w:w w:val="110"/>
        </w:rPr>
        <w:t>6.2.2.3.15.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0"/>
        </w:rPr>
        <w:t>GUI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4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6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9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Use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Int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face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(GUI)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8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gns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pro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9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5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Sectio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9"/>
        </w:rPr>
        <w:t>8.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20"/>
          <w:w w:val="109"/>
        </w:rPr>
        <w:t>4</w:t>
      </w:r>
      <w:r>
        <w:rPr>
          <w:rFonts w:ascii="Times New Roman" w:hAnsi="Times New Roman" w:cs="Times New Roman" w:eastAsia="Times New Roman"/>
          <w:sz w:val="23"/>
          <w:szCs w:val="23"/>
          <w:color w:val="6E6E82"/>
          <w:spacing w:val="0"/>
          <w:w w:val="149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6E6E82"/>
          <w:spacing w:val="-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Navigati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2"/>
          <w:w w:val="108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9"/>
        </w:rPr>
        <w:t>ier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4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1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1"/>
          <w:w w:val="114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3"/>
          <w:w w:val="10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2"/>
          <w:w w:val="107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623D38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120" w:right="-20"/>
        <w:jc w:val="left"/>
        <w:tabs>
          <w:tab w:pos="4220" w:val="left"/>
          <w:tab w:pos="9720" w:val="left"/>
        </w:tabs>
        <w:rPr>
          <w:rFonts w:ascii="Arial" w:hAnsi="Arial" w:cs="Arial" w:eastAsia="Arial"/>
          <w:sz w:val="22"/>
          <w:szCs w:val="22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65.5pt;margin-top:4.818745pt;width:158pt;height:29.5pt;mso-position-horizontal-relative:page;mso-position-vertical-relative:paragraph;z-index:-10699" type="#_x0000_t202" filled="f" stroked="f">
            <v:textbox inset="0,0,0,0">
              <w:txbxContent>
                <w:p>
                  <w:pPr>
                    <w:spacing w:before="0" w:after="0" w:line="590" w:lineRule="exact"/>
                    <w:ind w:right="-129"/>
                    <w:jc w:val="left"/>
                    <w:tabs>
                      <w:tab w:pos="3020" w:val="left"/>
                    </w:tabs>
                    <w:rPr>
                      <w:rFonts w:ascii="Arial" w:hAnsi="Arial" w:cs="Arial" w:eastAsia="Arial"/>
                      <w:sz w:val="58"/>
                      <w:szCs w:val="58"/>
                    </w:rPr>
                  </w:pPr>
                  <w:rPr/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w w:val="53"/>
                      <w:position w:val="-1"/>
                    </w:rPr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w w:val="53"/>
                      <w:u w:val="single" w:color="1F1C1F"/>
                      <w:position w:val="-1"/>
                    </w:rPr>
                    <w:t>I</w:t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w w:val="53"/>
                      <w:u w:val="single" w:color="1F1C1F"/>
                      <w:position w:val="-1"/>
                    </w:rPr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w w:val="99"/>
                      <w:u w:val="single" w:color="1F1C1F"/>
                      <w:position w:val="-1"/>
                    </w:rPr>
                    <w:t> </w:t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w w:val="99"/>
                      <w:u w:val="single" w:color="1F1C1F"/>
                      <w:position w:val="-1"/>
                    </w:rPr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w w:val="99"/>
                      <w:position w:val="-1"/>
                    </w:rPr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w w:val="100"/>
                      <w:position w:val="-1"/>
                    </w:rPr>
                    <w:tab/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w w:val="53"/>
                      <w:position w:val="0"/>
                    </w:rPr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w w:val="53"/>
                      <w:u w:val="single" w:color="1F1C1F"/>
                      <w:position w:val="0"/>
                    </w:rPr>
                    <w:t>I</w:t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w w:val="53"/>
                      <w:u w:val="single" w:color="1F1C1F"/>
                      <w:position w:val="0"/>
                    </w:rPr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spacing w:val="-107"/>
                      <w:w w:val="99"/>
                      <w:u w:val="single" w:color="1F1C1F"/>
                      <w:position w:val="0"/>
                    </w:rPr>
                    <w:t> </w:t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262124"/>
                      <w:spacing w:val="-107"/>
                      <w:w w:val="99"/>
                      <w:position w:val="0"/>
                    </w:rPr>
                  </w:r>
                  <w:r>
                    <w:rPr>
                      <w:rFonts w:ascii="Arial" w:hAnsi="Arial" w:cs="Arial" w:eastAsia="Arial"/>
                      <w:sz w:val="58"/>
                      <w:szCs w:val="58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22"/>
          <w:szCs w:val="22"/>
          <w:color w:val="262124"/>
          <w:w w:val="99"/>
        </w:rPr>
      </w:r>
      <w:r>
        <w:rPr>
          <w:rFonts w:ascii="Arial" w:hAnsi="Arial" w:cs="Arial" w:eastAsia="Arial"/>
          <w:sz w:val="22"/>
          <w:szCs w:val="22"/>
          <w:color w:val="262124"/>
          <w:w w:val="99"/>
          <w:u w:val="single" w:color="1F1C1F"/>
        </w:rPr>
        <w:t> </w:t>
      </w:r>
      <w:r>
        <w:rPr>
          <w:rFonts w:ascii="Arial" w:hAnsi="Arial" w:cs="Arial" w:eastAsia="Arial"/>
          <w:sz w:val="22"/>
          <w:szCs w:val="22"/>
          <w:color w:val="262124"/>
          <w:w w:val="100"/>
          <w:u w:val="single" w:color="1F1C1F"/>
        </w:rPr>
        <w:tab/>
      </w:r>
      <w:r>
        <w:rPr>
          <w:rFonts w:ascii="Arial" w:hAnsi="Arial" w:cs="Arial" w:eastAsia="Arial"/>
          <w:sz w:val="22"/>
          <w:szCs w:val="22"/>
          <w:color w:val="262124"/>
          <w:w w:val="100"/>
          <w:u w:val="single" w:color="1F1C1F"/>
        </w:rPr>
      </w:r>
      <w:r>
        <w:rPr>
          <w:rFonts w:ascii="Arial" w:hAnsi="Arial" w:cs="Arial" w:eastAsia="Arial"/>
          <w:sz w:val="22"/>
          <w:szCs w:val="22"/>
          <w:color w:val="262124"/>
          <w:w w:val="105"/>
          <w:u w:val="single" w:color="1F1C1F"/>
        </w:rPr>
        <w:t>Tabl</w:t>
      </w:r>
      <w:r>
        <w:rPr>
          <w:rFonts w:ascii="Arial" w:hAnsi="Arial" w:cs="Arial" w:eastAsia="Arial"/>
          <w:sz w:val="22"/>
          <w:szCs w:val="22"/>
          <w:color w:val="262124"/>
          <w:w w:val="105"/>
          <w:u w:val="single" w:color="1F1C1F"/>
        </w:rPr>
      </w:r>
      <w:r>
        <w:rPr>
          <w:rFonts w:ascii="Arial" w:hAnsi="Arial" w:cs="Arial" w:eastAsia="Arial"/>
          <w:sz w:val="22"/>
          <w:szCs w:val="22"/>
          <w:color w:val="262124"/>
          <w:w w:val="106"/>
          <w:u w:val="single" w:color="1F1C1F"/>
        </w:rPr>
        <w:t>e</w:t>
      </w:r>
      <w:r>
        <w:rPr>
          <w:rFonts w:ascii="Arial" w:hAnsi="Arial" w:cs="Arial" w:eastAsia="Arial"/>
          <w:sz w:val="22"/>
          <w:szCs w:val="22"/>
          <w:color w:val="262124"/>
          <w:w w:val="106"/>
          <w:u w:val="single" w:color="1F1C1F"/>
        </w:rPr>
      </w:r>
      <w:r>
        <w:rPr>
          <w:rFonts w:ascii="Arial" w:hAnsi="Arial" w:cs="Arial" w:eastAsia="Arial"/>
          <w:sz w:val="22"/>
          <w:szCs w:val="22"/>
          <w:color w:val="262124"/>
          <w:spacing w:val="-15"/>
          <w:w w:val="99"/>
          <w:u w:val="single" w:color="1F1C1F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-15"/>
          <w:w w:val="99"/>
          <w:u w:val="single" w:color="1F1C1F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6"/>
          <w:u w:val="single" w:color="1F1C1F"/>
        </w:rPr>
        <w:t>49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6"/>
          <w:u w:val="single" w:color="1F1C1F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5"/>
          <w:u w:val="single" w:color="1F1C1F"/>
        </w:rPr>
        <w:t>: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5"/>
          <w:u w:val="single" w:color="1F1C1F"/>
        </w:rPr>
      </w:r>
      <w:r>
        <w:rPr>
          <w:rFonts w:ascii="Arial" w:hAnsi="Arial" w:cs="Arial" w:eastAsia="Arial"/>
          <w:sz w:val="22"/>
          <w:szCs w:val="22"/>
          <w:color w:val="262124"/>
          <w:spacing w:val="-34"/>
          <w:w w:val="99"/>
          <w:u w:val="single" w:color="1F1C1F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-34"/>
          <w:w w:val="99"/>
          <w:u w:val="single" w:color="1F1C1F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2"/>
          <w:u w:val="single" w:color="1F1C1F"/>
        </w:rPr>
        <w:t>GUI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2"/>
          <w:u w:val="single" w:color="1F1C1F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99"/>
          <w:u w:val="single" w:color="1F1C1F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u w:val="single" w:color="1F1C1F"/>
        </w:rPr>
        <w:tab/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u w:val="single" w:color="1F1C1F"/>
        </w:rPr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7" w:after="0" w:line="240" w:lineRule="auto"/>
        <w:ind w:left="250" w:right="-20"/>
        <w:jc w:val="left"/>
        <w:tabs>
          <w:tab w:pos="312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Arial" w:hAnsi="Arial" w:cs="Arial" w:eastAsia="Arial"/>
          <w:sz w:val="23"/>
          <w:szCs w:val="23"/>
          <w:color w:val="262124"/>
          <w:w w:val="105"/>
        </w:rPr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u w:val="single" w:color="1F1C1F"/>
        </w:rPr>
        <w:t>Uni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u w:val="single" w:color="1F1C1F"/>
        </w:rPr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u w:val="single" w:color="1F1C1F"/>
        </w:rPr>
        <w:t>t</w:t>
      </w:r>
      <w:r>
        <w:rPr>
          <w:rFonts w:ascii="Arial" w:hAnsi="Arial" w:cs="Arial" w:eastAsia="Arial"/>
          <w:sz w:val="23"/>
          <w:szCs w:val="23"/>
          <w:color w:val="262124"/>
          <w:spacing w:val="15"/>
          <w:w w:val="100"/>
          <w:u w:val="single" w:color="1F1C1F"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u w:val="single" w:color="1F1C1F"/>
        </w:rPr>
        <w:t>Name</w:t>
      </w:r>
      <w:r>
        <w:rPr>
          <w:rFonts w:ascii="Arial" w:hAnsi="Arial" w:cs="Arial" w:eastAsia="Arial"/>
          <w:sz w:val="23"/>
          <w:szCs w:val="23"/>
          <w:color w:val="262124"/>
          <w:spacing w:val="-1"/>
          <w:w w:val="100"/>
          <w:u w:val="single" w:color="1F1C1F"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u w:val="single" w:color="1F1C1F"/>
        </w:rPr>
        <w:tab/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  <w:u w:val="single" w:color="1F1C1F"/>
        </w:rPr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</w:rPr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0"/>
        </w:rPr>
        <w:t> </w:t>
      </w:r>
      <w:r>
        <w:rPr>
          <w:rFonts w:ascii="Arial" w:hAnsi="Arial" w:cs="Arial" w:eastAsia="Arial"/>
          <w:sz w:val="23"/>
          <w:szCs w:val="23"/>
          <w:color w:val="262124"/>
          <w:spacing w:val="0"/>
          <w:w w:val="104"/>
          <w:position w:val="1"/>
        </w:rPr>
        <w:t>Description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</w:sectPr>
      </w:pPr>
      <w:rPr/>
    </w:p>
    <w:p>
      <w:pPr>
        <w:spacing w:before="75" w:after="0" w:line="248" w:lineRule="exact"/>
        <w:ind w:left="240" w:right="-73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66pt;margin-top:20.067871pt;width:480pt;height:.1pt;mso-position-horizontal-relative:page;mso-position-vertical-relative:paragraph;z-index:-10701" coordorigin="1320,401" coordsize="9600,2">
            <v:shape style="position:absolute;left:1320;top:401;width:9600;height:2" coordorigin="1320,401" coordsize="9600,0" path="m1320,401l10920,401e" filled="f" stroked="t" strokeweight="1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2"/>
          <w:szCs w:val="22"/>
          <w:color w:val="262124"/>
          <w:w w:val="101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262124"/>
          <w:spacing w:val="-11"/>
          <w:w w:val="101"/>
          <w:position w:val="-1"/>
        </w:rPr>
        <w:t>B</w:t>
      </w:r>
      <w:r>
        <w:rPr>
          <w:rFonts w:ascii="Arial" w:hAnsi="Arial" w:cs="Arial" w:eastAsia="Arial"/>
          <w:sz w:val="22"/>
          <w:szCs w:val="22"/>
          <w:color w:val="423846"/>
          <w:spacing w:val="0"/>
          <w:w w:val="107"/>
          <w:position w:val="-1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75" w:after="0" w:line="248" w:lineRule="exact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br w:type="column"/>
      </w:r>
      <w:r>
        <w:rPr>
          <w:rFonts w:ascii="Arial" w:hAnsi="Arial" w:cs="Arial" w:eastAsia="Arial"/>
          <w:sz w:val="22"/>
          <w:szCs w:val="22"/>
          <w:color w:val="423846"/>
          <w:spacing w:val="-11"/>
          <w:w w:val="103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3"/>
          <w:position w:val="-1"/>
        </w:rPr>
        <w:t>BD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  <w:cols w:num="2" w:equalWidth="0">
            <w:col w:w="686" w:space="2574"/>
            <w:col w:w="6560"/>
          </w:cols>
        </w:sectPr>
      </w:pPr>
      <w:rPr/>
    </w:p>
    <w:p>
      <w:pPr>
        <w:spacing w:before="0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32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0"/>
          <w:w w:val="110"/>
        </w:rPr>
        <w:t>6.2.2.3.16.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>GUI</w:t>
      </w:r>
      <w:r>
        <w:rPr>
          <w:rFonts w:ascii="Arial" w:hAnsi="Arial" w:cs="Arial" w:eastAsia="Arial"/>
          <w:sz w:val="22"/>
          <w:szCs w:val="22"/>
          <w:color w:val="262124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7"/>
        </w:rPr>
        <w:t>Classes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3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asse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3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identifie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3"/>
          <w:w w:val="11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21"/>
          <w:w w:val="11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0"/>
          <w:w w:val="11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-13"/>
          <w:w w:val="11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4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D38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8" w:lineRule="exact"/>
        <w:ind w:left="304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124"/>
          <w:spacing w:val="17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50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62124"/>
          <w:spacing w:val="-1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GU</w:t>
      </w:r>
      <w:r>
        <w:rPr>
          <w:rFonts w:ascii="Arial" w:hAnsi="Arial" w:cs="Arial" w:eastAsia="Arial"/>
          <w:sz w:val="22"/>
          <w:szCs w:val="22"/>
          <w:color w:val="262124"/>
          <w:spacing w:val="13"/>
          <w:w w:val="100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Classes</w:t>
      </w:r>
      <w:r>
        <w:rPr>
          <w:rFonts w:ascii="Arial" w:hAnsi="Arial" w:cs="Arial" w:eastAsia="Arial"/>
          <w:sz w:val="22"/>
          <w:szCs w:val="22"/>
          <w:color w:val="262124"/>
          <w:spacing w:val="4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1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0"/>
          <w:position w:val="-1"/>
        </w:rPr>
        <w:t>Instructions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1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9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w w:val="102"/>
              </w:rPr>
              <w:t>GU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13"/>
                <w:w w:val="102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7"/>
              </w:rPr>
              <w:t>Classes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Class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23846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Derived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Fro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7"/>
              </w:rPr>
              <w:t>Class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95B"/>
                <w:spacing w:val="0"/>
                <w:w w:val="70"/>
              </w:rPr>
              <w:t>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295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7"/>
              </w:rPr>
              <w:t>Purpose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95B"/>
                <w:spacing w:val="0"/>
                <w:w w:val="70"/>
              </w:rPr>
              <w:t>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8" w:lineRule="exact"/>
        <w:ind w:left="3734" w:right="3741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124"/>
          <w:spacing w:val="1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51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62124"/>
          <w:spacing w:val="-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2"/>
          <w:position w:val="-1"/>
        </w:rPr>
        <w:t>GU</w:t>
      </w:r>
      <w:r>
        <w:rPr>
          <w:rFonts w:ascii="Arial" w:hAnsi="Arial" w:cs="Arial" w:eastAsia="Arial"/>
          <w:sz w:val="22"/>
          <w:szCs w:val="22"/>
          <w:color w:val="262124"/>
          <w:spacing w:val="13"/>
          <w:w w:val="102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7"/>
          <w:position w:val="-1"/>
        </w:rPr>
        <w:t>Classes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w w:val="102"/>
              </w:rPr>
              <w:t>GU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13"/>
                <w:w w:val="102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7"/>
              </w:rPr>
              <w:t>Classes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Class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23846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Derived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Fro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7"/>
              </w:rPr>
              <w:t>Class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23846"/>
                <w:spacing w:val="0"/>
                <w:w w:val="71"/>
              </w:rPr>
              <w:t>N/A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4"/>
                <w:spacing w:val="0"/>
                <w:w w:val="107"/>
              </w:rPr>
              <w:t>Purpose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1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124"/>
                <w:spacing w:val="-34"/>
                <w:w w:val="86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95B"/>
                <w:spacing w:val="0"/>
                <w:w w:val="70"/>
              </w:rPr>
              <w:t>/A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0"/>
          <w:w w:val="117"/>
        </w:rPr>
        <w:t>6.2.2.3.17.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7"/>
        </w:rPr>
        <w:t>Curren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7"/>
        </w:rPr>
        <w:t>t</w:t>
      </w:r>
      <w:r>
        <w:rPr>
          <w:rFonts w:ascii="Arial" w:hAnsi="Arial" w:cs="Arial" w:eastAsia="Arial"/>
          <w:sz w:val="22"/>
          <w:szCs w:val="22"/>
          <w:color w:val="262124"/>
          <w:spacing w:val="3"/>
          <w:w w:val="117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7"/>
        </w:rPr>
        <w:t>Form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4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423846"/>
          <w:spacing w:val="0"/>
          <w:w w:val="100"/>
        </w:rPr>
        <w:t>F0</w:t>
      </w:r>
      <w:r>
        <w:rPr>
          <w:rFonts w:ascii="Times New Roman" w:hAnsi="Times New Roman" w:cs="Times New Roman" w:eastAsia="Times New Roman"/>
          <w:sz w:val="24"/>
          <w:szCs w:val="24"/>
          <w:color w:val="423846"/>
          <w:spacing w:val="-40"/>
          <w:w w:val="100"/>
        </w:rPr>
        <w:t>1</w:t>
      </w:r>
      <w:r>
        <w:rPr>
          <w:rFonts w:ascii="Times New Roman" w:hAnsi="Times New Roman" w:cs="Times New Roman" w:eastAsia="Times New Roman"/>
          <w:sz w:val="24"/>
          <w:szCs w:val="24"/>
          <w:color w:val="262124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62124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10"/>
        </w:rPr>
        <w:t>ay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2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2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develope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0"/>
          <w:w w:val="105"/>
        </w:rPr>
        <w:t>oce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-6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1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-10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623D38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2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4"/>
          <w:spacing w:val="0"/>
          <w:w w:val="117"/>
        </w:rPr>
        <w:t>6.2.2.3.18.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7"/>
        </w:rPr>
        <w:t>Modifie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7"/>
        </w:rPr>
        <w:t>d</w:t>
      </w:r>
      <w:r>
        <w:rPr>
          <w:rFonts w:ascii="Arial" w:hAnsi="Arial" w:cs="Arial" w:eastAsia="Arial"/>
          <w:sz w:val="22"/>
          <w:szCs w:val="22"/>
          <w:color w:val="262124"/>
          <w:spacing w:val="7"/>
          <w:w w:val="117"/>
        </w:rPr>
        <w:t> </w:t>
      </w:r>
      <w:r>
        <w:rPr>
          <w:rFonts w:ascii="Arial" w:hAnsi="Arial" w:cs="Arial" w:eastAsia="Arial"/>
          <w:sz w:val="22"/>
          <w:szCs w:val="22"/>
          <w:color w:val="262124"/>
          <w:spacing w:val="0"/>
          <w:w w:val="117"/>
        </w:rPr>
        <w:t>Form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4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423846"/>
          <w:spacing w:val="0"/>
          <w:w w:val="100"/>
        </w:rPr>
        <w:t>F0</w:t>
      </w:r>
      <w:r>
        <w:rPr>
          <w:rFonts w:ascii="Times New Roman" w:hAnsi="Times New Roman" w:cs="Times New Roman" w:eastAsia="Times New Roman"/>
          <w:sz w:val="24"/>
          <w:szCs w:val="24"/>
          <w:color w:val="423846"/>
          <w:spacing w:val="-40"/>
          <w:w w:val="100"/>
        </w:rPr>
        <w:t>1</w:t>
      </w:r>
      <w:r>
        <w:rPr>
          <w:rFonts w:ascii="Times New Roman" w:hAnsi="Times New Roman" w:cs="Times New Roman" w:eastAsia="Times New Roman"/>
          <w:sz w:val="24"/>
          <w:szCs w:val="24"/>
          <w:color w:val="262124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62124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10"/>
        </w:rPr>
        <w:t>ay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2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1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12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0"/>
          <w:w w:val="11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develope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23846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0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4"/>
          <w:spacing w:val="-7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0"/>
          <w:w w:val="106"/>
        </w:rPr>
        <w:t>oceed</w:t>
      </w:r>
      <w:r>
        <w:rPr>
          <w:rFonts w:ascii="Times New Roman" w:hAnsi="Times New Roman" w:cs="Times New Roman" w:eastAsia="Times New Roman"/>
          <w:sz w:val="23"/>
          <w:szCs w:val="23"/>
          <w:color w:val="52495B"/>
          <w:spacing w:val="-1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623D38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</w:sectPr>
      </w:pPr>
      <w:rPr/>
    </w:p>
    <w:p>
      <w:pPr>
        <w:spacing w:before="73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3"/>
          <w:spacing w:val="0"/>
          <w:w w:val="113"/>
        </w:rPr>
        <w:t>6.2.2.3.19.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3"/>
        </w:rPr>
        <w:t>Component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3"/>
        </w:rPr>
        <w:t>s</w:t>
      </w:r>
      <w:r>
        <w:rPr>
          <w:rFonts w:ascii="Arial" w:hAnsi="Arial" w:cs="Arial" w:eastAsia="Arial"/>
          <w:sz w:val="22"/>
          <w:szCs w:val="22"/>
          <w:color w:val="262123"/>
          <w:spacing w:val="41"/>
          <w:w w:val="113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color w:val="262123"/>
          <w:spacing w:val="5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7"/>
        </w:rPr>
        <w:t>Form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58" w:lineRule="exact"/>
        <w:ind w:left="327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3"/>
          <w:spacing w:val="0"/>
          <w:w w:val="111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262123"/>
          <w:spacing w:val="-20"/>
          <w:w w:val="111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1"/>
          <w:position w:val="-1"/>
        </w:rPr>
        <w:t>b</w:t>
      </w:r>
      <w:r>
        <w:rPr>
          <w:rFonts w:ascii="Arial" w:hAnsi="Arial" w:cs="Arial" w:eastAsia="Arial"/>
          <w:sz w:val="22"/>
          <w:szCs w:val="22"/>
          <w:color w:val="262123"/>
          <w:spacing w:val="-9"/>
          <w:w w:val="111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1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123"/>
          <w:spacing w:val="-12"/>
          <w:w w:val="111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52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1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1"/>
          <w:w w:val="107"/>
          <w:position w:val="-1"/>
        </w:rPr>
        <w:t>C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7"/>
          <w:position w:val="0"/>
        </w:rPr>
        <w:t>omponent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7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262123"/>
          <w:spacing w:val="-11"/>
          <w:w w:val="107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color w:val="262123"/>
          <w:spacing w:val="3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-10"/>
          <w:w w:val="103"/>
          <w:position w:val="-1"/>
        </w:rPr>
        <w:t>F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2"/>
          <w:position w:val="-1"/>
        </w:rPr>
        <w:t>orm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9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1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6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D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1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D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D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723" w:top="1380" w:bottom="920" w:left="1200" w:right="1220"/>
          <w:pgSz w:w="12240" w:h="15840"/>
        </w:sectPr>
      </w:pPr>
      <w:rPr/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40" w:right="-73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3"/>
          <w:spacing w:val="0"/>
          <w:w w:val="118"/>
        </w:rPr>
        <w:t>6.2.2.3.20.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8"/>
        </w:rPr>
        <w:t>Events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114" w:lineRule="exact"/>
        <w:ind w:right="-20"/>
        <w:jc w:val="left"/>
        <w:tabs>
          <w:tab w:pos="2140" w:val="left"/>
          <w:tab w:pos="56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3"/>
          <w:w w:val="105"/>
          <w:position w:val="-11"/>
        </w:rPr>
        <w:t>Tabl</w:t>
      </w:r>
      <w:r>
        <w:rPr>
          <w:rFonts w:ascii="Arial" w:hAnsi="Arial" w:cs="Arial" w:eastAsia="Arial"/>
          <w:sz w:val="22"/>
          <w:szCs w:val="22"/>
          <w:color w:val="262123"/>
          <w:w w:val="106"/>
          <w:position w:val="-11"/>
        </w:rPr>
        <w:t>e</w:t>
      </w:r>
      <w:r>
        <w:rPr>
          <w:rFonts w:ascii="Arial" w:hAnsi="Arial" w:cs="Arial" w:eastAsia="Arial"/>
          <w:sz w:val="22"/>
          <w:szCs w:val="22"/>
          <w:color w:val="262123"/>
          <w:spacing w:val="-11"/>
          <w:w w:val="100"/>
          <w:position w:val="-11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5"/>
          <w:position w:val="-11"/>
        </w:rPr>
        <w:t>53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4"/>
          <w:position w:val="-11"/>
        </w:rPr>
        <w:t>:</w:t>
      </w:r>
      <w:r>
        <w:rPr>
          <w:rFonts w:ascii="Arial" w:hAnsi="Arial" w:cs="Arial" w:eastAsia="Arial"/>
          <w:sz w:val="22"/>
          <w:szCs w:val="22"/>
          <w:color w:val="262123"/>
          <w:spacing w:val="-12"/>
          <w:w w:val="100"/>
          <w:position w:val="-11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7"/>
          <w:position w:val="-11"/>
        </w:rPr>
        <w:t>Events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1"/>
        </w:rPr>
        <w:tab/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99"/>
          <w:position w:val="-11"/>
        </w:rPr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99"/>
          <w:u w:val="single" w:color="1F1C1F"/>
          <w:position w:val="-11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u w:val="single" w:color="1F1C1F"/>
          <w:position w:val="-11"/>
        </w:rPr>
        <w:tab/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u w:val="single" w:color="1F1C1F"/>
          <w:position w:val="-11"/>
        </w:rPr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  <w:cols w:num="2" w:equalWidth="0">
            <w:col w:w="2490" w:space="1560"/>
            <w:col w:w="5770"/>
          </w:cols>
        </w:sectPr>
      </w:pPr>
      <w:rPr/>
    </w:p>
    <w:p>
      <w:pPr>
        <w:spacing w:before="0" w:after="0" w:line="623" w:lineRule="exact"/>
        <w:ind w:left="110" w:right="-20"/>
        <w:jc w:val="left"/>
        <w:tabs>
          <w:tab w:pos="3060" w:val="left"/>
          <w:tab w:pos="6160" w:val="left"/>
          <w:tab w:pos="972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Arial" w:hAnsi="Arial" w:cs="Arial" w:eastAsia="Arial"/>
          <w:sz w:val="57"/>
          <w:szCs w:val="57"/>
          <w:color w:val="262123"/>
          <w:w w:val="54"/>
          <w:position w:val="-1"/>
        </w:rPr>
        <w:t>I</w:t>
      </w:r>
      <w:r>
        <w:rPr>
          <w:rFonts w:ascii="Arial" w:hAnsi="Arial" w:cs="Arial" w:eastAsia="Arial"/>
          <w:sz w:val="57"/>
          <w:szCs w:val="57"/>
          <w:color w:val="262123"/>
          <w:spacing w:val="-105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97"/>
          <w:position w:val="-1"/>
        </w:rPr>
        <w:t>Name</w:t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0"/>
          <w:position w:val="-1"/>
        </w:rPr>
      </w:r>
      <w:r>
        <w:rPr>
          <w:rFonts w:ascii="Arial" w:hAnsi="Arial" w:cs="Arial" w:eastAsia="Arial"/>
          <w:sz w:val="57"/>
          <w:szCs w:val="57"/>
          <w:color w:val="262123"/>
          <w:spacing w:val="0"/>
          <w:w w:val="54"/>
          <w:position w:val="-1"/>
        </w:rPr>
        <w:t>I</w:t>
      </w:r>
      <w:r>
        <w:rPr>
          <w:rFonts w:ascii="Arial" w:hAnsi="Arial" w:cs="Arial" w:eastAsia="Arial"/>
          <w:sz w:val="57"/>
          <w:szCs w:val="57"/>
          <w:color w:val="262123"/>
          <w:spacing w:val="-115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0"/>
          <w:position w:val="-1"/>
        </w:rPr>
        <w:t>Type</w:t>
        <w:tab/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0"/>
          <w:position w:val="-1"/>
        </w:rPr>
      </w:r>
      <w:r>
        <w:rPr>
          <w:rFonts w:ascii="Arial" w:hAnsi="Arial" w:cs="Arial" w:eastAsia="Arial"/>
          <w:sz w:val="57"/>
          <w:szCs w:val="57"/>
          <w:color w:val="262123"/>
          <w:spacing w:val="0"/>
          <w:w w:val="54"/>
          <w:position w:val="4"/>
        </w:rPr>
        <w:t>I</w:t>
      </w:r>
      <w:r>
        <w:rPr>
          <w:rFonts w:ascii="Arial" w:hAnsi="Arial" w:cs="Arial" w:eastAsia="Arial"/>
          <w:sz w:val="57"/>
          <w:szCs w:val="57"/>
          <w:color w:val="262123"/>
          <w:spacing w:val="-115"/>
          <w:w w:val="100"/>
          <w:position w:val="4"/>
        </w:rPr>
        <w:t> </w:t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6"/>
          <w:position w:val="4"/>
        </w:rPr>
        <w:t>Des</w:t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5"/>
          <w:position w:val="4"/>
        </w:rPr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5"/>
          <w:u w:val="single" w:color="1F1C1F"/>
          <w:position w:val="4"/>
        </w:rPr>
        <w:t>cription</w:t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5"/>
          <w:u w:val="single" w:color="1F1C1F"/>
          <w:position w:val="4"/>
        </w:rPr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99"/>
          <w:u w:val="single" w:color="1F1C1F"/>
          <w:position w:val="4"/>
        </w:rPr>
        <w:t> </w:t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0"/>
          <w:u w:val="single" w:color="1F1C1F"/>
          <w:position w:val="4"/>
        </w:rPr>
        <w:tab/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0"/>
          <w:u w:val="single" w:color="1F1C1F"/>
          <w:position w:val="4"/>
        </w:rPr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0"/>
          <w:position w:val="4"/>
        </w:rPr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210" w:lineRule="exact"/>
        <w:ind w:left="240" w:right="-20"/>
        <w:jc w:val="left"/>
        <w:tabs>
          <w:tab w:pos="3180" w:val="left"/>
          <w:tab w:pos="6280" w:val="left"/>
        </w:tabs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370pt;margin-top:14.186955pt;width:176pt;height:.1pt;mso-position-horizontal-relative:page;mso-position-vertical-relative:paragraph;z-index:-10698" coordorigin="7400,284" coordsize="3520,2">
            <v:shape style="position:absolute;left:7400;top:284;width:3520;height:2" coordorigin="7400,284" coordsize="3520,0" path="m7400,284l10920,284e" filled="f" stroked="t" strokeweight=".5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2"/>
          <w:szCs w:val="22"/>
          <w:color w:val="362F3D"/>
          <w:spacing w:val="0"/>
          <w:w w:val="100"/>
        </w:rPr>
        <w:t>TBD</w:t>
      </w:r>
      <w:r>
        <w:rPr>
          <w:rFonts w:ascii="Arial" w:hAnsi="Arial" w:cs="Arial" w:eastAsia="Arial"/>
          <w:sz w:val="22"/>
          <w:szCs w:val="22"/>
          <w:color w:val="362F3D"/>
          <w:spacing w:val="-5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62F3D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362F3D"/>
          <w:spacing w:val="0"/>
          <w:w w:val="100"/>
        </w:rPr>
        <w:t>TBD</w:t>
      </w:r>
      <w:r>
        <w:rPr>
          <w:rFonts w:ascii="Arial" w:hAnsi="Arial" w:cs="Arial" w:eastAsia="Arial"/>
          <w:sz w:val="22"/>
          <w:szCs w:val="22"/>
          <w:color w:val="362F3D"/>
          <w:spacing w:val="-5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362F3D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362F3D"/>
          <w:spacing w:val="0"/>
          <w:w w:val="101"/>
        </w:rPr>
        <w:t>TBD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</w:sectPr>
      </w:pPr>
      <w:rPr/>
    </w:p>
    <w:p>
      <w:pPr>
        <w:spacing w:before="32" w:after="0" w:line="240" w:lineRule="auto"/>
        <w:ind w:left="240" w:right="-73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3"/>
          <w:spacing w:val="0"/>
          <w:w w:val="117"/>
        </w:rPr>
        <w:t>6.2.2.3.21.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7"/>
        </w:rPr>
        <w:t>Methods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8" w:lineRule="exact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123"/>
          <w:spacing w:val="1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54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62123"/>
          <w:spacing w:val="4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6"/>
          <w:position w:val="-1"/>
        </w:rPr>
        <w:t>Methods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  <w:cols w:num="2" w:equalWidth="0">
            <w:col w:w="2686" w:space="1274"/>
            <w:col w:w="5860"/>
          </w:cols>
        </w:sectPr>
      </w:pPr>
      <w:rPr/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90" w:hRule="exact"/>
        </w:trPr>
        <w:tc>
          <w:tcPr>
            <w:tcW w:w="29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0"/>
              </w:rPr>
              <w:t>Metho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5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1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w w:val="107"/>
              </w:rPr>
              <w:t>Procedur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-11"/>
                <w:w w:val="108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463F4D"/>
                <w:spacing w:val="2"/>
                <w:w w:val="97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10"/>
              </w:rPr>
              <w:t>Function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5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D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1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D362F"/>
                <w:w w:val="10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4D362F"/>
                <w:spacing w:val="-11"/>
                <w:w w:val="101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7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5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D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3"/>
          <w:spacing w:val="0"/>
          <w:w w:val="110"/>
        </w:rPr>
        <w:t>6.2.2.3.22.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7"/>
        </w:rPr>
        <w:t>Specia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8"/>
        </w:rPr>
        <w:t>l</w:t>
      </w:r>
      <w:r>
        <w:rPr>
          <w:rFonts w:ascii="Arial" w:hAnsi="Arial" w:cs="Arial" w:eastAsia="Arial"/>
          <w:sz w:val="22"/>
          <w:szCs w:val="22"/>
          <w:color w:val="262123"/>
          <w:spacing w:val="-2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5"/>
        </w:rPr>
        <w:t>References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4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Speci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efer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develope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6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6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06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0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6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9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1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26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F3D"/>
          <w:spacing w:val="0"/>
          <w:w w:val="106"/>
        </w:rPr>
        <w:t>proceeds.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96" w:after="0" w:line="286" w:lineRule="exact"/>
        <w:ind w:left="3361" w:right="3316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62123"/>
          <w:spacing w:val="-2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262123"/>
          <w:spacing w:val="-6"/>
          <w:w w:val="100"/>
          <w:position w:val="-2"/>
        </w:rPr>
        <w:t>a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262123"/>
          <w:spacing w:val="-8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2"/>
        </w:rPr>
        <w:t>e</w:t>
      </w:r>
      <w:r>
        <w:rPr>
          <w:rFonts w:ascii="Arial" w:hAnsi="Arial" w:cs="Arial" w:eastAsia="Arial"/>
          <w:sz w:val="22"/>
          <w:szCs w:val="22"/>
          <w:color w:val="262123"/>
          <w:spacing w:val="31"/>
          <w:w w:val="100"/>
          <w:position w:val="-2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0"/>
        </w:rPr>
        <w:t>55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1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-60"/>
          <w:w w:val="103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5"/>
          <w:position w:val="-2"/>
        </w:rPr>
        <w:t>ipec</w:t>
      </w:r>
      <w:r>
        <w:rPr>
          <w:rFonts w:ascii="Arial" w:hAnsi="Arial" w:cs="Arial" w:eastAsia="Arial"/>
          <w:sz w:val="22"/>
          <w:szCs w:val="22"/>
          <w:color w:val="262123"/>
          <w:spacing w:val="-61"/>
          <w:w w:val="105"/>
          <w:position w:val="-2"/>
        </w:rPr>
        <w:t>•</w:t>
      </w:r>
      <w:r>
        <w:rPr>
          <w:rFonts w:ascii="Arial" w:hAnsi="Arial" w:cs="Arial" w:eastAsia="Arial"/>
          <w:sz w:val="22"/>
          <w:szCs w:val="22"/>
          <w:color w:val="262123"/>
          <w:spacing w:val="-8"/>
          <w:w w:val="181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262123"/>
          <w:spacing w:val="-3"/>
          <w:w w:val="105"/>
          <w:position w:val="-2"/>
        </w:rPr>
        <w:t>a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43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262123"/>
          <w:spacing w:val="-2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-13"/>
          <w:w w:val="101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262123"/>
          <w:spacing w:val="10"/>
          <w:w w:val="105"/>
          <w:position w:val="-2"/>
        </w:rPr>
        <w:t>e</w:t>
      </w:r>
      <w:r>
        <w:rPr>
          <w:rFonts w:ascii="Arial" w:hAnsi="Arial" w:cs="Arial" w:eastAsia="Arial"/>
          <w:sz w:val="22"/>
          <w:szCs w:val="22"/>
          <w:color w:val="262123"/>
          <w:spacing w:val="-17"/>
          <w:w w:val="119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8"/>
          <w:position w:val="-2"/>
        </w:rPr>
        <w:t>erences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9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0"/>
              </w:rPr>
              <w:t>Specia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0"/>
              </w:rPr>
              <w:t>Referenc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0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6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5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D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01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D"/>
                <w:w w:val="105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362F3D"/>
                <w:spacing w:val="-11"/>
                <w:w w:val="105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7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5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D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3"/>
          <w:spacing w:val="0"/>
          <w:w w:val="117"/>
        </w:rPr>
        <w:t>6.2.2.3.23.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7"/>
        </w:rPr>
        <w:t>Class</w:t>
      </w:r>
      <w:r>
        <w:rPr>
          <w:rFonts w:ascii="Arial" w:hAnsi="Arial" w:cs="Arial" w:eastAsia="Arial"/>
          <w:sz w:val="22"/>
          <w:szCs w:val="22"/>
          <w:color w:val="262123"/>
          <w:spacing w:val="-11"/>
          <w:w w:val="117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7"/>
        </w:rPr>
        <w:t>Events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4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7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566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5669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Ev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62F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62F3D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develope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6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6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06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0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12"/>
          <w:w w:val="106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62F3D"/>
          <w:spacing w:val="0"/>
          <w:w w:val="106"/>
        </w:rPr>
        <w:t>ment</w:t>
      </w:r>
      <w:r>
        <w:rPr>
          <w:rFonts w:ascii="Times New Roman" w:hAnsi="Times New Roman" w:cs="Times New Roman" w:eastAsia="Times New Roman"/>
          <w:sz w:val="23"/>
          <w:szCs w:val="23"/>
          <w:color w:val="362F3D"/>
          <w:spacing w:val="0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7"/>
          <w:w w:val="108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5"/>
        </w:rPr>
        <w:t>ocee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1"/>
          <w:w w:val="106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525669"/>
          <w:spacing w:val="-7"/>
          <w:w w:val="114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62F3D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14" w:lineRule="exact"/>
        <w:ind w:left="120" w:right="-20"/>
        <w:jc w:val="left"/>
        <w:tabs>
          <w:tab w:pos="3720" w:val="left"/>
          <w:tab w:pos="9720" w:val="left"/>
        </w:tabs>
        <w:rPr>
          <w:rFonts w:ascii="Arial" w:hAnsi="Arial" w:cs="Arial" w:eastAsia="Arial"/>
          <w:sz w:val="22"/>
          <w:szCs w:val="22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16.5pt;margin-top:6.723903pt;width:154.841975pt;height:28.5pt;mso-position-horizontal-relative:page;mso-position-vertical-relative:paragraph;z-index:-10696" type="#_x0000_t202" filled="f" stroked="f">
            <v:textbox inset="0,0,0,0">
              <w:txbxContent>
                <w:p>
                  <w:pPr>
                    <w:spacing w:before="0" w:after="0" w:line="570" w:lineRule="exact"/>
                    <w:ind w:right="-125"/>
                    <w:jc w:val="left"/>
                    <w:tabs>
                      <w:tab w:pos="3000" w:val="left"/>
                    </w:tabs>
                    <w:rPr>
                      <w:rFonts w:ascii="Arial" w:hAnsi="Arial" w:cs="Arial" w:eastAsia="Arial"/>
                      <w:sz w:val="57"/>
                      <w:szCs w:val="57"/>
                    </w:rPr>
                  </w:pPr>
                  <w:rPr/>
                  <w:r>
                    <w:rPr>
                      <w:rFonts w:ascii="Arial" w:hAnsi="Arial" w:cs="Arial" w:eastAsia="Arial"/>
                      <w:sz w:val="57"/>
                      <w:szCs w:val="57"/>
                      <w:color w:val="262123"/>
                      <w:spacing w:val="0"/>
                      <w:w w:val="54"/>
                      <w:position w:val="-1"/>
                    </w:rPr>
                    <w:t>I</w:t>
                  </w:r>
                  <w:r>
                    <w:rPr>
                      <w:rFonts w:ascii="Arial" w:hAnsi="Arial" w:cs="Arial" w:eastAsia="Arial"/>
                      <w:sz w:val="57"/>
                      <w:szCs w:val="57"/>
                      <w:color w:val="262123"/>
                      <w:spacing w:val="0"/>
                      <w:w w:val="100"/>
                      <w:position w:val="-1"/>
                    </w:rPr>
                    <w:tab/>
                  </w:r>
                  <w:r>
                    <w:rPr>
                      <w:rFonts w:ascii="Arial" w:hAnsi="Arial" w:cs="Arial" w:eastAsia="Arial"/>
                      <w:sz w:val="57"/>
                      <w:szCs w:val="57"/>
                      <w:color w:val="262123"/>
                      <w:spacing w:val="0"/>
                      <w:w w:val="54"/>
                      <w:position w:val="-1"/>
                    </w:rPr>
                    <w:t>I</w:t>
                  </w:r>
                  <w:r>
                    <w:rPr>
                      <w:rFonts w:ascii="Arial" w:hAnsi="Arial" w:cs="Arial" w:eastAsia="Arial"/>
                      <w:sz w:val="57"/>
                      <w:szCs w:val="57"/>
                      <w:color w:val="000000"/>
                      <w:spacing w:val="0"/>
                      <w:w w:val="100"/>
                      <w:position w:val="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22"/>
          <w:szCs w:val="22"/>
          <w:color w:val="262123"/>
          <w:w w:val="99"/>
          <w:position w:val="-4"/>
        </w:rPr>
      </w:r>
      <w:r>
        <w:rPr>
          <w:rFonts w:ascii="Arial" w:hAnsi="Arial" w:cs="Arial" w:eastAsia="Arial"/>
          <w:sz w:val="22"/>
          <w:szCs w:val="22"/>
          <w:color w:val="262123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3"/>
          <w:w w:val="100"/>
          <w:u w:val="single" w:color="1F1C1F"/>
          <w:position w:val="-4"/>
        </w:rPr>
        <w:tab/>
      </w:r>
      <w:r>
        <w:rPr>
          <w:rFonts w:ascii="Arial" w:hAnsi="Arial" w:cs="Arial" w:eastAsia="Arial"/>
          <w:sz w:val="22"/>
          <w:szCs w:val="22"/>
          <w:color w:val="262123"/>
          <w:w w:val="100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3"/>
          <w:w w:val="105"/>
          <w:u w:val="single" w:color="1F1C1F"/>
          <w:position w:val="-4"/>
        </w:rPr>
        <w:t>Tabl</w:t>
      </w:r>
      <w:r>
        <w:rPr>
          <w:rFonts w:ascii="Arial" w:hAnsi="Arial" w:cs="Arial" w:eastAsia="Arial"/>
          <w:sz w:val="22"/>
          <w:szCs w:val="22"/>
          <w:color w:val="262123"/>
          <w:w w:val="105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3"/>
          <w:w w:val="106"/>
          <w:u w:val="single" w:color="1F1C1F"/>
          <w:position w:val="-4"/>
        </w:rPr>
        <w:t>e</w:t>
      </w:r>
      <w:r>
        <w:rPr>
          <w:rFonts w:ascii="Arial" w:hAnsi="Arial" w:cs="Arial" w:eastAsia="Arial"/>
          <w:sz w:val="22"/>
          <w:szCs w:val="22"/>
          <w:color w:val="262123"/>
          <w:w w:val="106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3"/>
          <w:spacing w:val="-11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-11"/>
          <w:w w:val="99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5"/>
          <w:u w:val="single" w:color="1F1C1F"/>
          <w:position w:val="-4"/>
        </w:rPr>
        <w:t>56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5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4"/>
          <w:u w:val="single" w:color="1F1C1F"/>
          <w:position w:val="-4"/>
        </w:rPr>
        <w:t>: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4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3"/>
          <w:spacing w:val="-33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-33"/>
          <w:w w:val="99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7"/>
          <w:u w:val="single" w:color="1F1C1F"/>
          <w:position w:val="-4"/>
        </w:rPr>
        <w:t>Clas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7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7"/>
          <w:u w:val="single" w:color="1F1C1F"/>
          <w:position w:val="-4"/>
        </w:rPr>
        <w:t>s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7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3"/>
          <w:spacing w:val="-9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-9"/>
          <w:w w:val="99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7"/>
          <w:u w:val="single" w:color="1F1C1F"/>
          <w:position w:val="-4"/>
        </w:rPr>
        <w:t>Events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7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99"/>
          <w:u w:val="single" w:color="1F1C1F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u w:val="single" w:color="1F1C1F"/>
          <w:position w:val="-4"/>
        </w:rPr>
        <w:tab/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u w:val="single" w:color="1F1C1F"/>
          <w:position w:val="-4"/>
        </w:rPr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4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524" w:lineRule="exact"/>
        <w:ind w:left="110" w:right="-20"/>
        <w:jc w:val="left"/>
        <w:tabs>
          <w:tab w:pos="3120" w:val="left"/>
          <w:tab w:pos="628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Arial" w:hAnsi="Arial" w:cs="Arial" w:eastAsia="Arial"/>
          <w:sz w:val="57"/>
          <w:szCs w:val="57"/>
          <w:color w:val="262123"/>
          <w:w w:val="54"/>
        </w:rPr>
      </w:r>
      <w:r>
        <w:rPr>
          <w:rFonts w:ascii="Arial" w:hAnsi="Arial" w:cs="Arial" w:eastAsia="Arial"/>
          <w:sz w:val="57"/>
          <w:szCs w:val="57"/>
          <w:color w:val="262123"/>
          <w:w w:val="54"/>
          <w:u w:val="single" w:color="1F1C1F"/>
        </w:rPr>
        <w:t>I</w:t>
      </w:r>
      <w:r>
        <w:rPr>
          <w:rFonts w:ascii="Arial" w:hAnsi="Arial" w:cs="Arial" w:eastAsia="Arial"/>
          <w:sz w:val="57"/>
          <w:szCs w:val="57"/>
          <w:color w:val="262123"/>
          <w:w w:val="54"/>
          <w:u w:val="single" w:color="1F1C1F"/>
        </w:rPr>
      </w:r>
      <w:r>
        <w:rPr>
          <w:rFonts w:ascii="Arial" w:hAnsi="Arial" w:cs="Arial" w:eastAsia="Arial"/>
          <w:sz w:val="57"/>
          <w:szCs w:val="57"/>
          <w:color w:val="262123"/>
          <w:spacing w:val="-105"/>
          <w:w w:val="99"/>
          <w:u w:val="single" w:color="1F1C1F"/>
        </w:rPr>
        <w:t> </w:t>
      </w:r>
      <w:r>
        <w:rPr>
          <w:rFonts w:ascii="Arial" w:hAnsi="Arial" w:cs="Arial" w:eastAsia="Arial"/>
          <w:sz w:val="57"/>
          <w:szCs w:val="57"/>
          <w:color w:val="262123"/>
          <w:spacing w:val="-105"/>
          <w:w w:val="99"/>
          <w:u w:val="single" w:color="1F1C1F"/>
        </w:rPr>
      </w:r>
      <w:r>
        <w:rPr>
          <w:rFonts w:ascii="Arial" w:hAnsi="Arial" w:cs="Arial" w:eastAsia="Arial"/>
          <w:sz w:val="57"/>
          <w:szCs w:val="57"/>
          <w:color w:val="262123"/>
          <w:spacing w:val="-105"/>
          <w:w w:val="99"/>
          <w:u w:val="single" w:color="1F1C1F"/>
        </w:rPr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0"/>
          <w:u w:val="single" w:color="1F1C1F"/>
        </w:rPr>
        <w:t>Name</w:t>
      </w:r>
      <w:r>
        <w:rPr>
          <w:rFonts w:ascii="Arial" w:hAnsi="Arial" w:cs="Arial" w:eastAsia="Arial"/>
          <w:sz w:val="23"/>
          <w:szCs w:val="23"/>
          <w:color w:val="262123"/>
          <w:spacing w:val="-1"/>
          <w:w w:val="100"/>
          <w:u w:val="single" w:color="1F1C1F"/>
        </w:rPr>
        <w:t> </w:t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0"/>
          <w:u w:val="single" w:color="1F1C1F"/>
        </w:rPr>
        <w:tab/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0"/>
          <w:u w:val="single" w:color="1F1C1F"/>
        </w:rPr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0"/>
        </w:rPr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0"/>
        </w:rPr>
        <w:t> </w:t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0"/>
          <w:position w:val="4"/>
        </w:rPr>
        <w:t>Type</w:t>
      </w:r>
      <w:r>
        <w:rPr>
          <w:rFonts w:ascii="Arial" w:hAnsi="Arial" w:cs="Arial" w:eastAsia="Arial"/>
          <w:sz w:val="23"/>
          <w:szCs w:val="23"/>
          <w:color w:val="262123"/>
          <w:spacing w:val="-54"/>
          <w:w w:val="100"/>
          <w:position w:val="4"/>
        </w:rPr>
        <w:t> </w:t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0"/>
          <w:position w:val="4"/>
        </w:rPr>
        <w:tab/>
      </w:r>
      <w:r>
        <w:rPr>
          <w:rFonts w:ascii="Arial" w:hAnsi="Arial" w:cs="Arial" w:eastAsia="Arial"/>
          <w:sz w:val="23"/>
          <w:szCs w:val="23"/>
          <w:color w:val="262123"/>
          <w:spacing w:val="0"/>
          <w:w w:val="105"/>
          <w:position w:val="4"/>
        </w:rPr>
        <w:t>Description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</w:sectPr>
      </w:pPr>
      <w:rPr/>
    </w:p>
    <w:p>
      <w:pPr>
        <w:spacing w:before="0" w:after="0" w:line="220" w:lineRule="exact"/>
        <w:ind w:left="240" w:right="-73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66pt;margin-top:14.413462pt;width:480pt;height:.1pt;mso-position-horizontal-relative:page;mso-position-vertical-relative:paragraph;z-index:-10697" coordorigin="1320,288" coordsize="9600,2">
            <v:shape style="position:absolute;left:1320;top:288;width:9600;height:2" coordorigin="1320,288" coordsize="9600,0" path="m1320,288l10920,288e" filled="f" stroked="t" strokeweight="1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22"/>
          <w:szCs w:val="22"/>
          <w:color w:val="362F3D"/>
          <w:spacing w:val="0"/>
          <w:w w:val="101"/>
        </w:rPr>
        <w:t>TBD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220" w:lineRule="exact"/>
        <w:ind w:right="-20"/>
        <w:jc w:val="left"/>
        <w:tabs>
          <w:tab w:pos="3020" w:val="left"/>
        </w:tabs>
        <w:rPr>
          <w:rFonts w:ascii="Arial" w:hAnsi="Arial" w:cs="Arial" w:eastAsia="Arial"/>
          <w:sz w:val="22"/>
          <w:szCs w:val="22"/>
        </w:rPr>
      </w:pPr>
      <w:rPr/>
      <w:r>
        <w:rPr/>
        <w:br w:type="column"/>
      </w:r>
      <w:r>
        <w:rPr>
          <w:rFonts w:ascii="Arial" w:hAnsi="Arial" w:cs="Arial" w:eastAsia="Arial"/>
          <w:sz w:val="22"/>
          <w:szCs w:val="22"/>
          <w:color w:val="362F3D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362F3D"/>
          <w:spacing w:val="-11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262123"/>
          <w:spacing w:val="-3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362F3D"/>
          <w:spacing w:val="0"/>
          <w:w w:val="101"/>
        </w:rPr>
        <w:t>TBD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  <w:cols w:num="2" w:equalWidth="0">
            <w:col w:w="689" w:space="2561"/>
            <w:col w:w="6570"/>
          </w:cols>
        </w:sectPr>
      </w:pPr>
      <w:rPr/>
    </w:p>
    <w:p>
      <w:pPr>
        <w:spacing w:before="0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</w:sectPr>
      </w:pPr>
      <w:rPr/>
    </w:p>
    <w:p>
      <w:pPr>
        <w:spacing w:before="32" w:after="0" w:line="240" w:lineRule="auto"/>
        <w:ind w:left="240" w:right="-8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3"/>
          <w:spacing w:val="0"/>
          <w:w w:val="116"/>
        </w:rPr>
        <w:t>6.2.2.3.24.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6"/>
        </w:rPr>
        <w:t>Class</w:t>
      </w:r>
      <w:r>
        <w:rPr>
          <w:rFonts w:ascii="Arial" w:hAnsi="Arial" w:cs="Arial" w:eastAsia="Arial"/>
          <w:sz w:val="22"/>
          <w:szCs w:val="22"/>
          <w:color w:val="262123"/>
          <w:spacing w:val="-4"/>
          <w:w w:val="116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6"/>
        </w:rPr>
        <w:t>Methods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4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TB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3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25669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5669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5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"/>
          <w:w w:val="105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9"/>
          <w:w w:val="105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0"/>
          <w:w w:val="10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05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62F3D"/>
          <w:spacing w:val="0"/>
          <w:w w:val="105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62F3D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5"/>
        </w:rPr>
        <w:t>proceeds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8" w:lineRule="exact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123"/>
          <w:spacing w:val="22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57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62123"/>
          <w:spacing w:val="-1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  <w:position w:val="-1"/>
        </w:rPr>
        <w:t>Class</w:t>
      </w:r>
      <w:r>
        <w:rPr>
          <w:rFonts w:ascii="Arial" w:hAnsi="Arial" w:cs="Arial" w:eastAsia="Arial"/>
          <w:sz w:val="22"/>
          <w:szCs w:val="22"/>
          <w:color w:val="262123"/>
          <w:spacing w:val="3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6"/>
          <w:position w:val="-1"/>
        </w:rPr>
        <w:t>Methods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  <w:cols w:num="2" w:equalWidth="0">
            <w:col w:w="3381" w:space="259"/>
            <w:col w:w="6180"/>
          </w:cols>
        </w:sectPr>
      </w:pPr>
      <w:rPr/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w w:val="107"/>
              </w:rPr>
              <w:t>Procedur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-11"/>
                <w:w w:val="108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463F4D"/>
                <w:spacing w:val="2"/>
                <w:w w:val="97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10"/>
              </w:rPr>
              <w:t>Function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6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D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D362F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6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D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3"/>
          <w:spacing w:val="0"/>
          <w:w w:val="118"/>
        </w:rPr>
        <w:t>6.2.2.3.25.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8"/>
        </w:rPr>
        <w:t>Class</w:t>
      </w:r>
      <w:r>
        <w:rPr>
          <w:rFonts w:ascii="Arial" w:hAnsi="Arial" w:cs="Arial" w:eastAsia="Arial"/>
          <w:sz w:val="22"/>
          <w:szCs w:val="22"/>
          <w:color w:val="262123"/>
          <w:spacing w:val="-18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18"/>
        </w:rPr>
        <w:t>Properties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60" w:lineRule="exact"/>
        <w:ind w:left="24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  <w:position w:val="-1"/>
        </w:rPr>
        <w:t>TB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0"/>
          <w:w w:val="100"/>
          <w:position w:val="-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21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3"/>
          <w:w w:val="100"/>
          <w:position w:val="-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525669"/>
          <w:spacing w:val="0"/>
          <w:w w:val="100"/>
          <w:position w:val="-1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5669"/>
          <w:spacing w:val="24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5"/>
          <w:position w:val="-1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"/>
          <w:w w:val="105"/>
          <w:position w:val="-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9"/>
          <w:w w:val="105"/>
          <w:position w:val="-1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0"/>
          <w:w w:val="105"/>
          <w:position w:val="-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123"/>
          <w:spacing w:val="-4"/>
          <w:w w:val="105"/>
          <w:position w:val="-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62F3D"/>
          <w:spacing w:val="0"/>
          <w:w w:val="105"/>
          <w:position w:val="-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62F3D"/>
          <w:spacing w:val="6"/>
          <w:w w:val="105"/>
          <w:position w:val="-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5"/>
          <w:position w:val="-1"/>
        </w:rPr>
        <w:t>proceeds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3503" w:right="3489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Tabl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62123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58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color w:val="262123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0"/>
        </w:rPr>
        <w:t>Class</w:t>
      </w:r>
      <w:r>
        <w:rPr>
          <w:rFonts w:ascii="Arial" w:hAnsi="Arial" w:cs="Arial" w:eastAsia="Arial"/>
          <w:sz w:val="22"/>
          <w:szCs w:val="22"/>
          <w:color w:val="262123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123"/>
          <w:spacing w:val="0"/>
          <w:w w:val="109"/>
        </w:rPr>
        <w:t>Properties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28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0"/>
              </w:rPr>
              <w:t>Class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6"/>
              </w:rPr>
              <w:t>Propertie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6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1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6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1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06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13"/>
              </w:rPr>
              <w:t>Visibility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0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123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8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D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17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D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F3D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0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4D362F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type w:val="continuous"/>
          <w:pgSz w:w="12240" w:h="15840"/>
          <w:pgMar w:top="1380" w:bottom="280" w:left="1200" w:right="1220"/>
        </w:sectPr>
      </w:pPr>
      <w:rPr/>
    </w:p>
    <w:p>
      <w:pPr>
        <w:spacing w:before="75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62326"/>
          <w:spacing w:val="0"/>
          <w:w w:val="100"/>
        </w:rPr>
        <w:t>6.2.2.3.26.</w:t>
      </w:r>
      <w:r>
        <w:rPr>
          <w:rFonts w:ascii="Arial" w:hAnsi="Arial" w:cs="Arial" w:eastAsia="Arial"/>
          <w:sz w:val="24"/>
          <w:szCs w:val="24"/>
          <w:color w:val="262326"/>
          <w:spacing w:val="-5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62326"/>
          <w:spacing w:val="0"/>
          <w:w w:val="100"/>
        </w:rPr>
        <w:tab/>
      </w:r>
      <w:r>
        <w:rPr>
          <w:rFonts w:ascii="Arial" w:hAnsi="Arial" w:cs="Arial" w:eastAsia="Arial"/>
          <w:sz w:val="24"/>
          <w:szCs w:val="24"/>
          <w:color w:val="262326"/>
          <w:spacing w:val="0"/>
          <w:w w:val="100"/>
        </w:rPr>
        <w:t>Uses</w:t>
      </w:r>
      <w:r>
        <w:rPr>
          <w:rFonts w:ascii="Arial" w:hAnsi="Arial" w:cs="Arial" w:eastAsia="Arial"/>
          <w:sz w:val="24"/>
          <w:szCs w:val="24"/>
          <w:color w:val="262326"/>
          <w:spacing w:val="33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62326"/>
          <w:spacing w:val="0"/>
          <w:w w:val="106"/>
        </w:rPr>
        <w:t>Clause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4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24F6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F62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1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42F33"/>
          <w:spacing w:val="0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2F33"/>
          <w:spacing w:val="-5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6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F6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F62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7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42F33"/>
          <w:spacing w:val="-9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D3F41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62326"/>
          <w:spacing w:val="0"/>
          <w:w w:val="100"/>
        </w:rPr>
        <w:t>6.2.2.3.27.</w:t>
      </w:r>
      <w:r>
        <w:rPr>
          <w:rFonts w:ascii="Arial" w:hAnsi="Arial" w:cs="Arial" w:eastAsia="Arial"/>
          <w:sz w:val="24"/>
          <w:szCs w:val="24"/>
          <w:color w:val="262326"/>
          <w:spacing w:val="-5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62326"/>
          <w:spacing w:val="0"/>
          <w:w w:val="100"/>
        </w:rPr>
        <w:tab/>
      </w:r>
      <w:r>
        <w:rPr>
          <w:rFonts w:ascii="Arial" w:hAnsi="Arial" w:cs="Arial" w:eastAsia="Arial"/>
          <w:sz w:val="24"/>
          <w:szCs w:val="24"/>
          <w:color w:val="262326"/>
          <w:spacing w:val="0"/>
          <w:w w:val="108"/>
        </w:rPr>
        <w:t>Forms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4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24F6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F62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5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1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42F33"/>
          <w:spacing w:val="0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2F33"/>
          <w:spacing w:val="-5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10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6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9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F6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F62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7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42F33"/>
          <w:spacing w:val="-9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D3F41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8" w:lineRule="exact"/>
        <w:ind w:left="3304" w:right="3295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326"/>
          <w:spacing w:val="17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59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62326"/>
          <w:spacing w:val="-16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Form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262326"/>
          <w:spacing w:val="46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1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0"/>
          <w:position w:val="-1"/>
        </w:rPr>
        <w:t>Instructions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1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8"/>
              </w:rPr>
              <w:t>Forms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For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1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42F33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1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42F33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For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1"/>
              </w:rPr>
              <w:t>Functionality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1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42F33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Curren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For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8"/>
              </w:rPr>
              <w:t>Layout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1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42F33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Modifie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14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For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8"/>
              </w:rPr>
              <w:t>Layout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(Changes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are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9"/>
              </w:rPr>
              <w:t>in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15"/>
                <w:w w:val="11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9"/>
              </w:rPr>
              <w:t>bold)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1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42F33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93" w:after="0" w:line="248" w:lineRule="exact"/>
        <w:ind w:left="3444" w:right="3434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326"/>
          <w:spacing w:val="1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60</w:t>
      </w:r>
      <w:r>
        <w:rPr>
          <w:rFonts w:ascii="Arial" w:hAnsi="Arial" w:cs="Arial" w:eastAsia="Arial"/>
          <w:sz w:val="22"/>
          <w:szCs w:val="22"/>
          <w:color w:val="262326"/>
          <w:spacing w:val="-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9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8"/>
          <w:position w:val="-1"/>
        </w:rPr>
        <w:t>Grouping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9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8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62326"/>
          <w:spacing w:val="-4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8"/>
          <w:position w:val="-1"/>
        </w:rPr>
        <w:t>Forms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8"/>
              </w:rPr>
              <w:t>Forms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For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42F33"/>
                <w:spacing w:val="-2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16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42F33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tabs>
                <w:tab w:pos="1120" w:val="left"/>
                <w:tab w:pos="2560" w:val="left"/>
                <w:tab w:pos="400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326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43D4B"/>
                <w:spacing w:val="-5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1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F62"/>
                <w:spacing w:val="0"/>
                <w:w w:val="100"/>
              </w:rPr>
              <w:t>w</w:t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524F62"/>
                <w:spacing w:val="-5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F62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6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58"/>
                <w:w w:val="16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43D4B"/>
                <w:spacing w:val="0"/>
                <w:w w:val="101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443D4B"/>
                <w:spacing w:val="-16"/>
                <w:w w:val="101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42F33"/>
                <w:spacing w:val="-11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F4D72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43D4B"/>
                <w:spacing w:val="0"/>
                <w:w w:val="99"/>
              </w:rPr>
              <w:t>fy</w:t>
            </w:r>
            <w:r>
              <w:rPr>
                <w:rFonts w:ascii="Arial" w:hAnsi="Arial" w:cs="Arial" w:eastAsia="Arial"/>
                <w:sz w:val="21"/>
                <w:szCs w:val="21"/>
                <w:color w:val="443D4B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43D4B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6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58"/>
                <w:w w:val="16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D3F41"/>
                <w:spacing w:val="-15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1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42F33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0"/>
                <w:w w:val="16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62326"/>
                <w:spacing w:val="-58"/>
                <w:w w:val="16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43D4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443D4B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43D4B"/>
                <w:spacing w:val="-2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442F33"/>
                <w:spacing w:val="-13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443D4B"/>
                <w:spacing w:val="-3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42F33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42F33"/>
                <w:spacing w:val="-3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443D4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For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1"/>
              </w:rPr>
              <w:t>Functionality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42F33"/>
                <w:spacing w:val="-2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6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643" w:lineRule="exact"/>
        <w:ind w:left="110" w:right="-20"/>
        <w:jc w:val="left"/>
        <w:rPr>
          <w:rFonts w:ascii="Arial" w:hAnsi="Arial" w:cs="Arial" w:eastAsia="Arial"/>
          <w:sz w:val="23"/>
          <w:szCs w:val="23"/>
        </w:rPr>
      </w:pPr>
      <w:rPr/>
      <w:r>
        <w:rPr/>
        <w:pict>
          <v:group style="position:absolute;margin-left:66pt;margin-top:10.593968pt;width:480pt;height:.1pt;mso-position-horizontal-relative:page;mso-position-vertical-relative:paragraph;z-index:-10695" coordorigin="1320,212" coordsize="9600,2">
            <v:shape style="position:absolute;left:1320;top:212;width:9600;height:2" coordorigin="1320,212" coordsize="9600,0" path="m1320,212l10920,212e" filled="f" stroked="t" strokeweight="1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57"/>
          <w:szCs w:val="57"/>
          <w:color w:val="262326"/>
          <w:w w:val="54"/>
          <w:position w:val="-1"/>
        </w:rPr>
      </w:r>
      <w:r>
        <w:rPr>
          <w:rFonts w:ascii="Arial" w:hAnsi="Arial" w:cs="Arial" w:eastAsia="Arial"/>
          <w:sz w:val="57"/>
          <w:szCs w:val="57"/>
          <w:color w:val="262326"/>
          <w:w w:val="54"/>
          <w:u w:val="thick" w:color="1F1C1F"/>
          <w:position w:val="-1"/>
        </w:rPr>
        <w:t>I</w:t>
      </w:r>
      <w:r>
        <w:rPr>
          <w:rFonts w:ascii="Arial" w:hAnsi="Arial" w:cs="Arial" w:eastAsia="Arial"/>
          <w:sz w:val="57"/>
          <w:szCs w:val="57"/>
          <w:color w:val="262326"/>
          <w:w w:val="54"/>
          <w:u w:val="thick" w:color="1F1C1F"/>
          <w:position w:val="-1"/>
        </w:rPr>
      </w:r>
      <w:r>
        <w:rPr>
          <w:rFonts w:ascii="Arial" w:hAnsi="Arial" w:cs="Arial" w:eastAsia="Arial"/>
          <w:sz w:val="57"/>
          <w:szCs w:val="57"/>
          <w:color w:val="262326"/>
          <w:spacing w:val="-105"/>
          <w:w w:val="99"/>
          <w:u w:val="thick" w:color="1F1C1F"/>
          <w:position w:val="-1"/>
        </w:rPr>
        <w:t> </w:t>
      </w:r>
      <w:r>
        <w:rPr>
          <w:rFonts w:ascii="Arial" w:hAnsi="Arial" w:cs="Arial" w:eastAsia="Arial"/>
          <w:sz w:val="57"/>
          <w:szCs w:val="57"/>
          <w:color w:val="262326"/>
          <w:spacing w:val="-105"/>
          <w:w w:val="99"/>
          <w:u w:val="thick" w:color="1F1C1F"/>
          <w:position w:val="-1"/>
        </w:rPr>
      </w:r>
      <w:r>
        <w:rPr>
          <w:rFonts w:ascii="Arial" w:hAnsi="Arial" w:cs="Arial" w:eastAsia="Arial"/>
          <w:sz w:val="57"/>
          <w:szCs w:val="57"/>
          <w:color w:val="262326"/>
          <w:spacing w:val="-105"/>
          <w:w w:val="99"/>
          <w:position w:val="-1"/>
        </w:rPr>
      </w:r>
      <w:r>
        <w:rPr>
          <w:rFonts w:ascii="Arial" w:hAnsi="Arial" w:cs="Arial" w:eastAsia="Arial"/>
          <w:sz w:val="57"/>
          <w:szCs w:val="57"/>
          <w:color w:val="262326"/>
          <w:spacing w:val="-105"/>
          <w:w w:val="99"/>
          <w:position w:val="-1"/>
        </w:rPr>
      </w:r>
      <w:r>
        <w:rPr>
          <w:rFonts w:ascii="Arial" w:hAnsi="Arial" w:cs="Arial" w:eastAsia="Arial"/>
          <w:sz w:val="23"/>
          <w:szCs w:val="23"/>
          <w:color w:val="262326"/>
          <w:spacing w:val="0"/>
          <w:w w:val="100"/>
          <w:position w:val="-1"/>
        </w:rPr>
        <w:t>Curren</w:t>
      </w:r>
      <w:r>
        <w:rPr>
          <w:rFonts w:ascii="Arial" w:hAnsi="Arial" w:cs="Arial" w:eastAsia="Arial"/>
          <w:sz w:val="23"/>
          <w:szCs w:val="23"/>
          <w:color w:val="262326"/>
          <w:spacing w:val="0"/>
          <w:w w:val="100"/>
          <w:position w:val="-1"/>
        </w:rPr>
        <w:t>t</w:t>
      </w:r>
      <w:r>
        <w:rPr>
          <w:rFonts w:ascii="Arial" w:hAnsi="Arial" w:cs="Arial" w:eastAsia="Arial"/>
          <w:sz w:val="23"/>
          <w:szCs w:val="23"/>
          <w:color w:val="262326"/>
          <w:spacing w:val="24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262326"/>
          <w:spacing w:val="0"/>
          <w:w w:val="100"/>
          <w:position w:val="-1"/>
        </w:rPr>
        <w:t>For</w:t>
      </w:r>
      <w:r>
        <w:rPr>
          <w:rFonts w:ascii="Arial" w:hAnsi="Arial" w:cs="Arial" w:eastAsia="Arial"/>
          <w:sz w:val="23"/>
          <w:szCs w:val="23"/>
          <w:color w:val="262326"/>
          <w:spacing w:val="0"/>
          <w:w w:val="100"/>
          <w:position w:val="-1"/>
        </w:rPr>
        <w:t>m</w:t>
      </w:r>
      <w:r>
        <w:rPr>
          <w:rFonts w:ascii="Arial" w:hAnsi="Arial" w:cs="Arial" w:eastAsia="Arial"/>
          <w:sz w:val="23"/>
          <w:szCs w:val="23"/>
          <w:color w:val="262326"/>
          <w:spacing w:val="6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262326"/>
          <w:spacing w:val="0"/>
          <w:w w:val="102"/>
          <w:position w:val="-1"/>
        </w:rPr>
        <w:t>Layout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6" w:after="0" w:line="240" w:lineRule="auto"/>
        <w:ind w:left="24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/>
        <w:pict>
          <v:group style="position:absolute;margin-left:66pt;margin-top:17.705273pt;width:480pt;height:.1pt;mso-position-horizontal-relative:page;mso-position-vertical-relative:paragraph;z-index:-10694" coordorigin="1320,354" coordsize="9600,2">
            <v:shape style="position:absolute;left:1320;top:354;width:9600;height:2" coordorigin="1320,354" coordsize="9600,0" path="m1320,354l10920,354e" filled="f" stroked="t" strokeweight="1.5pt" strokecolor="#1F1C1F">
              <v:path arrowok="t"/>
            </v:shape>
          </v:group>
          <w10:wrap type="none"/>
        </w:pict>
      </w:r>
      <w:r>
        <w:rPr/>
        <w:pict>
          <v:group style="position:absolute;margin-left:65.5pt;margin-top:36.955273pt;width:481pt;height:41pt;mso-position-horizontal-relative:page;mso-position-vertical-relative:paragraph;z-index:-10693" coordorigin="1310,739" coordsize="9620,820">
            <v:group style="position:absolute;left:1320;top:759;width:9600;height:2" coordorigin="1320,759" coordsize="9600,2">
              <v:shape style="position:absolute;left:1320;top:759;width:9600;height:2" coordorigin="1320,759" coordsize="9600,0" path="m1320,759l10920,759e" filled="f" stroked="t" strokeweight="1pt" strokecolor="#1F1C1F">
                <v:path arrowok="t"/>
              </v:shape>
            </v:group>
            <v:group style="position:absolute;left:1330;top:749;width:2;height:800" coordorigin="1330,749" coordsize="2,800">
              <v:shape style="position:absolute;left:1330;top:749;width:2;height:800" coordorigin="1330,749" coordsize="0,800" path="m1330,1549l1330,749e" filled="f" stroked="t" strokeweight="1pt" strokecolor="#1F1C1F">
                <v:path arrowok="t"/>
              </v:shape>
            </v:group>
            <v:group style="position:absolute;left:1320;top:1149;width:9600;height:2" coordorigin="1320,1149" coordsize="9600,2">
              <v:shape style="position:absolute;left:1320;top:1149;width:9600;height:2" coordorigin="1320,1149" coordsize="9600,0" path="m1320,1149l10920,1149e" filled="f" stroked="t" strokeweight="1pt" strokecolor="#1F1C1F">
                <v:path arrowok="t"/>
              </v:shape>
            </v:group>
            <v:group style="position:absolute;left:10910;top:749;width:2;height:800" coordorigin="10910,749" coordsize="2,800">
              <v:shape style="position:absolute;left:10910;top:749;width:2;height:800" coordorigin="10910,749" coordsize="0,800" path="m10910,1549l10910,749e" filled="f" stroked="t" strokeweight="1pt" strokecolor="#1F1C1F">
                <v:path arrowok="t"/>
              </v:shape>
            </v:group>
            <v:group style="position:absolute;left:1320;top:1539;width:9600;height:2" coordorigin="1320,1539" coordsize="9600,2">
              <v:shape style="position:absolute;left:1320;top:1539;width:9600;height:2" coordorigin="1320,1539" coordsize="9600,0" path="m1320,1539l10920,1539e" filled="f" stroked="t" strokeweight="1pt" strokecolor="#1F1C1F">
                <v:path arrowok="t"/>
              </v:shape>
            </v:group>
            <w10:wrap type="none"/>
          </v:group>
        </w:pict>
      </w:r>
      <w:r>
        <w:rPr>
          <w:rFonts w:ascii="Courier New" w:hAnsi="Courier New" w:cs="Courier New" w:eastAsia="Courier New"/>
          <w:sz w:val="28"/>
          <w:szCs w:val="28"/>
          <w:color w:val="262326"/>
          <w:spacing w:val="0"/>
          <w:w w:val="100"/>
        </w:rPr>
        <w:t>TBD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5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326"/>
          <w:spacing w:val="0"/>
          <w:w w:val="109"/>
        </w:rPr>
        <w:t>Modifie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9"/>
        </w:rPr>
        <w:t>d</w:t>
      </w:r>
      <w:r>
        <w:rPr>
          <w:rFonts w:ascii="Arial" w:hAnsi="Arial" w:cs="Arial" w:eastAsia="Arial"/>
          <w:sz w:val="22"/>
          <w:szCs w:val="22"/>
          <w:color w:val="262326"/>
          <w:spacing w:val="-14"/>
          <w:w w:val="109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For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262326"/>
          <w:spacing w:val="3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Layou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262326"/>
          <w:spacing w:val="5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(Changes</w:t>
      </w:r>
      <w:r>
        <w:rPr>
          <w:rFonts w:ascii="Arial" w:hAnsi="Arial" w:cs="Arial" w:eastAsia="Arial"/>
          <w:sz w:val="22"/>
          <w:szCs w:val="22"/>
          <w:color w:val="262326"/>
          <w:spacing w:val="4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are</w:t>
      </w:r>
      <w:r>
        <w:rPr>
          <w:rFonts w:ascii="Arial" w:hAnsi="Arial" w:cs="Arial" w:eastAsia="Arial"/>
          <w:sz w:val="22"/>
          <w:szCs w:val="22"/>
          <w:color w:val="262326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9"/>
        </w:rPr>
        <w:t>in</w:t>
      </w:r>
      <w:r>
        <w:rPr>
          <w:rFonts w:ascii="Arial" w:hAnsi="Arial" w:cs="Arial" w:eastAsia="Arial"/>
          <w:sz w:val="22"/>
          <w:szCs w:val="22"/>
          <w:color w:val="262326"/>
          <w:spacing w:val="-18"/>
          <w:w w:val="119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9"/>
        </w:rPr>
        <w:t>bold)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4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>
          <w:rFonts w:ascii="Courier New" w:hAnsi="Courier New" w:cs="Courier New" w:eastAsia="Courier New"/>
          <w:sz w:val="28"/>
          <w:szCs w:val="28"/>
          <w:color w:val="262326"/>
          <w:spacing w:val="0"/>
          <w:w w:val="100"/>
        </w:rPr>
        <w:t>TBD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</w:rPr>
      </w:r>
    </w:p>
    <w:p>
      <w:pPr>
        <w:spacing w:before="1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62326"/>
          <w:spacing w:val="0"/>
          <w:w w:val="100"/>
        </w:rPr>
        <w:t>6.2.2.3.28.</w:t>
      </w:r>
      <w:r>
        <w:rPr>
          <w:rFonts w:ascii="Arial" w:hAnsi="Arial" w:cs="Arial" w:eastAsia="Arial"/>
          <w:sz w:val="24"/>
          <w:szCs w:val="24"/>
          <w:color w:val="262326"/>
          <w:spacing w:val="-5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62326"/>
          <w:spacing w:val="0"/>
          <w:w w:val="100"/>
        </w:rPr>
        <w:tab/>
      </w:r>
      <w:r>
        <w:rPr>
          <w:rFonts w:ascii="Arial" w:hAnsi="Arial" w:cs="Arial" w:eastAsia="Arial"/>
          <w:sz w:val="24"/>
          <w:szCs w:val="24"/>
          <w:color w:val="262326"/>
          <w:spacing w:val="0"/>
          <w:w w:val="111"/>
        </w:rPr>
        <w:t>Functions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4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24F6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F62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7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2F33"/>
          <w:spacing w:val="0"/>
          <w:w w:val="11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42F33"/>
          <w:spacing w:val="-9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2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1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42F33"/>
          <w:spacing w:val="0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2F33"/>
          <w:spacing w:val="-5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1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6"/>
          <w:w w:val="11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24F6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24F62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7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42F33"/>
          <w:spacing w:val="-9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D3F41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315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Tabl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62326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4"/>
        </w:rPr>
        <w:t>61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3"/>
        </w:rPr>
        <w:t>:</w:t>
      </w:r>
      <w:r>
        <w:rPr>
          <w:rFonts w:ascii="Arial" w:hAnsi="Arial" w:cs="Arial" w:eastAsia="Arial"/>
          <w:sz w:val="22"/>
          <w:szCs w:val="22"/>
          <w:color w:val="262326"/>
          <w:spacing w:val="-4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0"/>
        </w:rPr>
        <w:t>Function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0"/>
        </w:rPr>
        <w:t>s</w:t>
      </w:r>
      <w:r>
        <w:rPr>
          <w:rFonts w:ascii="Arial" w:hAnsi="Arial" w:cs="Arial" w:eastAsia="Arial"/>
          <w:sz w:val="22"/>
          <w:szCs w:val="22"/>
          <w:color w:val="262326"/>
          <w:spacing w:val="-10"/>
          <w:w w:val="11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1"/>
        </w:rPr>
        <w:t>(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0"/>
        </w:rPr>
        <w:t>Instructions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1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90" w:hRule="exact"/>
        </w:trPr>
        <w:tc>
          <w:tcPr>
            <w:tcW w:w="313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0"/>
              </w:rPr>
              <w:t>Functions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30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Functio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9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1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42F33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313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Short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5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1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42F33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1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42F33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0"/>
              </w:rPr>
              <w:t>Options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1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42F33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3130" w:type="dxa"/>
            <w:tcBorders>
              <w:top w:val="single" w:sz="8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8"/>
              </w:rPr>
              <w:t>Routines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1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42F33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45" w:hRule="exact"/>
        </w:trPr>
        <w:tc>
          <w:tcPr>
            <w:tcW w:w="313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6" w:lineRule="auto"/>
              <w:ind w:left="110" w:right="79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0"/>
              </w:rPr>
              <w:t>Dictionar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14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DO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5"/>
              </w:rPr>
              <w:t>References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12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42F33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723" w:top="1360" w:bottom="920" w:left="120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90" w:hRule="exact"/>
        </w:trPr>
        <w:tc>
          <w:tcPr>
            <w:tcW w:w="313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Functions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30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Protocols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6"/>
              </w:rPr>
              <w:t>TBD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130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Integratio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18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Control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Registration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20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3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2"/>
              </w:rPr>
              <w:t>ICRs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3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12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6"/>
              </w:rPr>
              <w:t>TBD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313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Passing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6"/>
              </w:rPr>
              <w:t>TBD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Input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5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Attribut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14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and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Definition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6"/>
              </w:rPr>
              <w:t>TBD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Output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6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Attribut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13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and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Definition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6"/>
              </w:rPr>
              <w:t>TBD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Curren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5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Logic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6"/>
              </w:rPr>
              <w:t>TBD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6" w:lineRule="auto"/>
              <w:ind w:left="100" w:right="322" w:firstLine="1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Modifie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12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Logic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5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(Changes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are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9"/>
              </w:rPr>
              <w:t>in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18"/>
                <w:w w:val="11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9"/>
              </w:rPr>
              <w:t>bold)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6"/>
              </w:rPr>
              <w:t>TBD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2" w:after="0" w:line="240" w:lineRule="auto"/>
        <w:ind w:left="3234" w:right="3245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Tabl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82326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62</w:t>
      </w:r>
      <w:r>
        <w:rPr>
          <w:rFonts w:ascii="Arial" w:hAnsi="Arial" w:cs="Arial" w:eastAsia="Arial"/>
          <w:sz w:val="22"/>
          <w:szCs w:val="22"/>
          <w:color w:val="282326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9"/>
        </w:rPr>
        <w:t>(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8"/>
        </w:rPr>
        <w:t>Grouping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9"/>
        </w:rPr>
        <w:t>)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8"/>
        </w:rPr>
        <w:t>:</w:t>
      </w:r>
      <w:r>
        <w:rPr>
          <w:rFonts w:ascii="Arial" w:hAnsi="Arial" w:cs="Arial" w:eastAsia="Arial"/>
          <w:sz w:val="22"/>
          <w:szCs w:val="22"/>
          <w:color w:val="282326"/>
          <w:spacing w:val="-4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0"/>
        </w:rPr>
        <w:t>Functions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194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Functio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9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635" w:type="dxa"/>
            <w:tcBorders>
              <w:top w:val="single" w:sz="8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Activities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194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Short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635" w:type="dxa"/>
            <w:tcBorders>
              <w:top w:val="single" w:sz="8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6"/>
              </w:rPr>
              <w:t>TBD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194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635" w:type="dxa"/>
            <w:tcBorders>
              <w:top w:val="single" w:sz="8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3" w:after="0" w:line="170" w:lineRule="exact"/>
              <w:jc w:val="left"/>
              <w:rPr>
                <w:sz w:val="17"/>
                <w:szCs w:val="17"/>
              </w:rPr>
            </w:pPr>
            <w:rPr/>
            <w:r>
              <w:rPr>
                <w:sz w:val="17"/>
                <w:szCs w:val="17"/>
              </w:rPr>
            </w:r>
          </w:p>
          <w:p>
            <w:pPr>
              <w:spacing w:before="0" w:after="0" w:line="240" w:lineRule="auto"/>
              <w:ind w:left="110" w:right="-20"/>
              <w:jc w:val="left"/>
              <w:tabs>
                <w:tab w:pos="1020" w:val="left"/>
                <w:tab w:pos="2220" w:val="left"/>
                <w:tab w:pos="334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w w:val="134"/>
              </w:rPr>
              <w:t>DN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11"/>
                <w:w w:val="13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00"/>
              </w:rPr>
              <w:t>w</w:t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-3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11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00"/>
              </w:rPr>
              <w:t>ify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9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12"/>
                <w:w w:val="9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97"/>
              </w:rPr>
              <w:t>ete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69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99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-13"/>
                <w:w w:val="99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3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-12"/>
                <w:w w:val="102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1"/>
              </w:rPr>
              <w:t>ge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194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Options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635" w:type="dxa"/>
            <w:tcBorders>
              <w:top w:val="single" w:sz="8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6"/>
              </w:rPr>
              <w:t>TBD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8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90" w:hRule="exact"/>
        </w:trPr>
        <w:tc>
          <w:tcPr>
            <w:tcW w:w="28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Relate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Routines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9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"Calle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6"/>
              </w:rPr>
              <w:t>By"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76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Routine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"Called"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715" w:hRule="exact"/>
        </w:trPr>
        <w:tc>
          <w:tcPr>
            <w:tcW w:w="28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" w:after="0" w:line="200" w:lineRule="exact"/>
              <w:jc w:val="left"/>
              <w:rPr>
                <w:sz w:val="20"/>
                <w:szCs w:val="20"/>
              </w:rPr>
            </w:pPr>
            <w:rPr/>
            <w:r>
              <w:rPr>
                <w:sz w:val="20"/>
                <w:szCs w:val="20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7"/>
                <w:szCs w:val="27"/>
              </w:rPr>
            </w:pPr>
            <w:rPr/>
            <w:r>
              <w:rPr>
                <w:rFonts w:ascii="Courier New" w:hAnsi="Courier New" w:cs="Courier New" w:eastAsia="Courier New"/>
                <w:sz w:val="27"/>
                <w:szCs w:val="27"/>
                <w:color w:val="282326"/>
                <w:spacing w:val="0"/>
                <w:w w:val="100"/>
                <w:b/>
                <w:bCs/>
              </w:rPr>
              <w:t>TBD</w:t>
            </w:r>
            <w:r>
              <w:rPr>
                <w:rFonts w:ascii="Courier New" w:hAnsi="Courier New" w:cs="Courier New" w:eastAsia="Courier New"/>
                <w:sz w:val="27"/>
                <w:szCs w:val="27"/>
                <w:color w:val="000000"/>
                <w:spacing w:val="0"/>
                <w:w w:val="100"/>
              </w:rPr>
            </w:r>
          </w:p>
        </w:tc>
        <w:tc>
          <w:tcPr>
            <w:tcW w:w="29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6"/>
              </w:rPr>
              <w:t>TBD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7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6"/>
              </w:rPr>
              <w:t>TBD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1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Functio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9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Activities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1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Dictionary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63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Times New Roman" w:hAnsi="Times New Roman" w:cs="Times New Roman" w:eastAsia="Times New Roman"/>
                <w:sz w:val="23"/>
                <w:szCs w:val="23"/>
                <w:color w:val="282326"/>
                <w:spacing w:val="0"/>
                <w:w w:val="91"/>
                <w:b/>
                <w:bCs/>
              </w:rPr>
              <w:t>(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282326"/>
                <w:spacing w:val="0"/>
                <w:w w:val="91"/>
                <w:b/>
                <w:bCs/>
              </w:rPr>
              <w:t>DO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282326"/>
                <w:spacing w:val="0"/>
                <w:w w:val="91"/>
                <w:b/>
                <w:bCs/>
              </w:rPr>
              <w:t>)</w:t>
            </w:r>
            <w:r>
              <w:rPr>
                <w:rFonts w:ascii="Times New Roman" w:hAnsi="Times New Roman" w:cs="Times New Roman" w:eastAsia="Times New Roman"/>
                <w:sz w:val="23"/>
                <w:szCs w:val="23"/>
                <w:color w:val="282326"/>
                <w:spacing w:val="3"/>
                <w:w w:val="91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5"/>
              </w:rPr>
              <w:t>References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6"/>
              </w:rPr>
              <w:t>TBD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1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5"/>
              </w:rPr>
              <w:t>Related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Protocols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6"/>
              </w:rPr>
              <w:t>TBD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390" w:hRule="exact"/>
        </w:trPr>
        <w:tc>
          <w:tcPr>
            <w:tcW w:w="1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6" w:after="0" w:line="237" w:lineRule="auto"/>
              <w:ind w:left="110" w:right="338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5"/>
              </w:rPr>
              <w:t>Related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Integration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Control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Registrations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3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2"/>
              </w:rPr>
              <w:t>ICRs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3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6"/>
              </w:rPr>
              <w:t>TBD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590" w:hRule="exact"/>
        </w:trPr>
        <w:tc>
          <w:tcPr>
            <w:tcW w:w="1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Dat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Passing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307" w:lineRule="exact"/>
              <w:ind w:left="100" w:right="-20"/>
              <w:jc w:val="left"/>
              <w:tabs>
                <w:tab w:pos="1120" w:val="left"/>
                <w:tab w:pos="2200" w:val="left"/>
                <w:tab w:pos="3260" w:val="left"/>
                <w:tab w:pos="528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w w:val="169"/>
                <w:position w:val="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28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2A4D"/>
                <w:spacing w:val="-16"/>
                <w:w w:val="149"/>
                <w:position w:val="1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-19"/>
                <w:w w:val="113"/>
                <w:position w:val="1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3"/>
                <w:position w:val="1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12"/>
                <w:w w:val="103"/>
                <w:position w:val="1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93"/>
                <w:position w:val="1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00"/>
                <w:position w:val="1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00"/>
                <w:position w:val="1"/>
              </w:rPr>
            </w:r>
            <w:r>
              <w:rPr>
                <w:rFonts w:ascii="Arial" w:hAnsi="Arial" w:cs="Arial" w:eastAsia="Arial"/>
                <w:sz w:val="28"/>
                <w:szCs w:val="28"/>
                <w:color w:val="282326"/>
                <w:spacing w:val="0"/>
                <w:w w:val="100"/>
                <w:position w:val="-2"/>
              </w:rPr>
              <w:t>D</w:t>
            </w:r>
            <w:r>
              <w:rPr>
                <w:rFonts w:ascii="Arial" w:hAnsi="Arial" w:cs="Arial" w:eastAsia="Arial"/>
                <w:sz w:val="28"/>
                <w:szCs w:val="28"/>
                <w:color w:val="282326"/>
                <w:spacing w:val="-35"/>
                <w:w w:val="100"/>
                <w:position w:val="-2"/>
              </w:rPr>
              <w:t> </w:t>
            </w:r>
            <w:r>
              <w:rPr>
                <w:rFonts w:ascii="Arial" w:hAnsi="Arial" w:cs="Arial" w:eastAsia="Arial"/>
                <w:sz w:val="28"/>
                <w:szCs w:val="28"/>
                <w:color w:val="282326"/>
                <w:spacing w:val="0"/>
                <w:w w:val="100"/>
                <w:position w:val="-2"/>
              </w:rPr>
              <w:tab/>
            </w:r>
            <w:r>
              <w:rPr>
                <w:rFonts w:ascii="Arial" w:hAnsi="Arial" w:cs="Arial" w:eastAsia="Arial"/>
                <w:sz w:val="28"/>
                <w:szCs w:val="28"/>
                <w:color w:val="282326"/>
                <w:spacing w:val="0"/>
                <w:w w:val="100"/>
                <w:position w:val="-2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69"/>
                <w:position w:val="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24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0"/>
                <w:position w:val="1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11"/>
                <w:w w:val="100"/>
                <w:position w:val="1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00"/>
                <w:position w:val="1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00"/>
                <w:position w:val="1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00"/>
                <w:position w:val="1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69"/>
                <w:position w:val="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60"/>
                <w:w w:val="169"/>
                <w:position w:val="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7"/>
                <w:w w:val="100"/>
                <w:position w:val="1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-14"/>
                <w:w w:val="100"/>
                <w:position w:val="1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0"/>
                <w:position w:val="1"/>
              </w:rPr>
              <w:t>ob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3"/>
                <w:w w:val="100"/>
                <w:position w:val="1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00"/>
                <w:position w:val="1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-54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00"/>
                <w:position w:val="1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00"/>
                <w:position w:val="1"/>
              </w:rPr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69"/>
                <w:position w:val="1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24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95"/>
                <w:position w:val="1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-6"/>
                <w:w w:val="95"/>
                <w:position w:val="1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3"/>
                <w:position w:val="1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13"/>
                <w:w w:val="103"/>
                <w:position w:val="1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62"/>
                <w:position w:val="1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-37"/>
                <w:w w:val="100"/>
                <w:position w:val="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0"/>
                <w:position w:val="1"/>
              </w:rPr>
              <w:t>Refer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15"/>
                <w:w w:val="100"/>
                <w:position w:val="1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-4"/>
                <w:w w:val="100"/>
                <w:position w:val="1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0"/>
                <w:position w:val="1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  <w:position w:val="0"/>
              </w:rPr>
            </w:r>
          </w:p>
          <w:p>
            <w:pPr>
              <w:spacing w:before="0" w:after="0" w:line="200" w:lineRule="exact"/>
              <w:ind w:left="1120" w:right="-20"/>
              <w:jc w:val="left"/>
              <w:tabs>
                <w:tab w:pos="3280" w:val="left"/>
              </w:tabs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-9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B3F4D"/>
                <w:spacing w:val="-13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0"/>
              </w:rPr>
              <w:t>ut</w:t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0"/>
              </w:rPr>
              <w:t>Reference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1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Input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5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Attribute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82326"/>
                <w:spacing w:val="0"/>
                <w:w w:val="105"/>
              </w:rPr>
              <w:t>Name: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723" w:top="1340" w:bottom="920" w:left="122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5" w:hRule="exact"/>
        </w:trPr>
        <w:tc>
          <w:tcPr>
            <w:tcW w:w="195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7"/>
              </w:rPr>
              <w:t>Functio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9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7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6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2"/>
              </w:rPr>
              <w:t>Activities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570" w:hRule="exact"/>
        </w:trPr>
        <w:tc>
          <w:tcPr>
            <w:tcW w:w="1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47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1"/>
              </w:rPr>
              <w:t>and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1"/>
              </w:rPr>
              <w:t>Definition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62324"/>
                <w:spacing w:val="-3"/>
                <w:w w:val="11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F3441"/>
                <w:spacing w:val="-1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62324"/>
                <w:spacing w:val="0"/>
                <w:w w:val="110"/>
              </w:rPr>
              <w:t>fi</w:t>
            </w:r>
            <w:r>
              <w:rPr>
                <w:rFonts w:ascii="Arial" w:hAnsi="Arial" w:cs="Arial" w:eastAsia="Arial"/>
                <w:sz w:val="21"/>
                <w:szCs w:val="21"/>
                <w:color w:val="262324"/>
                <w:spacing w:val="-24"/>
                <w:w w:val="11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F3441"/>
                <w:spacing w:val="0"/>
                <w:w w:val="110"/>
              </w:rPr>
              <w:t>iti</w:t>
            </w:r>
            <w:r>
              <w:rPr>
                <w:rFonts w:ascii="Arial" w:hAnsi="Arial" w:cs="Arial" w:eastAsia="Arial"/>
                <w:sz w:val="21"/>
                <w:szCs w:val="21"/>
                <w:color w:val="3F3441"/>
                <w:spacing w:val="-3"/>
                <w:w w:val="11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62324"/>
                <w:spacing w:val="0"/>
                <w:w w:val="110"/>
              </w:rPr>
              <w:t>n: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19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6" w:lineRule="auto"/>
              <w:ind w:left="110" w:right="67" w:firstLine="-1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Output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6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1"/>
              </w:rPr>
              <w:t>Attribute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1"/>
              </w:rPr>
              <w:t>and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1"/>
              </w:rPr>
              <w:t>Definition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76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387" w:lineRule="auto"/>
              <w:ind w:left="100" w:right="6469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F3441"/>
                <w:w w:val="111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F3441"/>
                <w:spacing w:val="-15"/>
                <w:w w:val="111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62324"/>
                <w:spacing w:val="0"/>
                <w:w w:val="106"/>
              </w:rPr>
              <w:t>me:</w:t>
            </w:r>
            <w:r>
              <w:rPr>
                <w:rFonts w:ascii="Arial" w:hAnsi="Arial" w:cs="Arial" w:eastAsia="Arial"/>
                <w:sz w:val="21"/>
                <w:szCs w:val="21"/>
                <w:color w:val="262324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62324"/>
                <w:spacing w:val="0"/>
                <w:w w:val="108"/>
              </w:rPr>
              <w:t>Defi</w:t>
            </w:r>
            <w:r>
              <w:rPr>
                <w:rFonts w:ascii="Arial" w:hAnsi="Arial" w:cs="Arial" w:eastAsia="Arial"/>
                <w:sz w:val="21"/>
                <w:szCs w:val="21"/>
                <w:color w:val="262324"/>
                <w:spacing w:val="-23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F3441"/>
                <w:spacing w:val="0"/>
                <w:w w:val="109"/>
              </w:rPr>
              <w:t>iti</w:t>
            </w:r>
            <w:r>
              <w:rPr>
                <w:rFonts w:ascii="Arial" w:hAnsi="Arial" w:cs="Arial" w:eastAsia="Arial"/>
                <w:sz w:val="21"/>
                <w:szCs w:val="21"/>
                <w:color w:val="3F3441"/>
                <w:spacing w:val="-3"/>
                <w:w w:val="11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62324"/>
                <w:spacing w:val="0"/>
                <w:w w:val="104"/>
              </w:rPr>
              <w:t>n: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8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643" w:lineRule="exact"/>
        <w:ind w:left="110" w:right="-20"/>
        <w:jc w:val="left"/>
        <w:rPr>
          <w:rFonts w:ascii="Arial" w:hAnsi="Arial" w:cs="Arial" w:eastAsia="Arial"/>
          <w:sz w:val="23"/>
          <w:szCs w:val="23"/>
        </w:rPr>
      </w:pPr>
      <w:rPr/>
      <w:r>
        <w:rPr/>
        <w:pict>
          <v:group style="position:absolute;margin-left:66pt;margin-top:10.343968pt;width:480pt;height:.1pt;mso-position-horizontal-relative:page;mso-position-vertical-relative:paragraph;z-index:-10692" coordorigin="1320,207" coordsize="9600,2">
            <v:shape style="position:absolute;left:1320;top:207;width:9600;height:2" coordorigin="1320,207" coordsize="9600,0" path="m1320,207l10920,207e" filled="f" stroked="t" strokeweight=".5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57"/>
          <w:szCs w:val="57"/>
          <w:color w:val="262324"/>
          <w:w w:val="54"/>
          <w:position w:val="-1"/>
        </w:rPr>
      </w:r>
      <w:r>
        <w:rPr>
          <w:rFonts w:ascii="Arial" w:hAnsi="Arial" w:cs="Arial" w:eastAsia="Arial"/>
          <w:sz w:val="57"/>
          <w:szCs w:val="57"/>
          <w:color w:val="262324"/>
          <w:w w:val="54"/>
          <w:u w:val="single" w:color="1F1C1F"/>
          <w:position w:val="-1"/>
        </w:rPr>
        <w:t>I</w:t>
      </w:r>
      <w:r>
        <w:rPr>
          <w:rFonts w:ascii="Arial" w:hAnsi="Arial" w:cs="Arial" w:eastAsia="Arial"/>
          <w:sz w:val="57"/>
          <w:szCs w:val="57"/>
          <w:color w:val="262324"/>
          <w:w w:val="54"/>
          <w:u w:val="single" w:color="1F1C1F"/>
          <w:position w:val="-1"/>
        </w:rPr>
      </w:r>
      <w:r>
        <w:rPr>
          <w:rFonts w:ascii="Arial" w:hAnsi="Arial" w:cs="Arial" w:eastAsia="Arial"/>
          <w:sz w:val="57"/>
          <w:szCs w:val="57"/>
          <w:color w:val="262324"/>
          <w:spacing w:val="-105"/>
          <w:w w:val="99"/>
          <w:u w:val="single" w:color="1F1C1F"/>
          <w:position w:val="-1"/>
        </w:rPr>
        <w:t> </w:t>
      </w:r>
      <w:r>
        <w:rPr>
          <w:rFonts w:ascii="Arial" w:hAnsi="Arial" w:cs="Arial" w:eastAsia="Arial"/>
          <w:sz w:val="57"/>
          <w:szCs w:val="57"/>
          <w:color w:val="262324"/>
          <w:spacing w:val="-105"/>
          <w:w w:val="99"/>
          <w:u w:val="single" w:color="1F1C1F"/>
          <w:position w:val="-1"/>
        </w:rPr>
      </w:r>
      <w:r>
        <w:rPr>
          <w:rFonts w:ascii="Arial" w:hAnsi="Arial" w:cs="Arial" w:eastAsia="Arial"/>
          <w:sz w:val="57"/>
          <w:szCs w:val="57"/>
          <w:color w:val="262324"/>
          <w:spacing w:val="-105"/>
          <w:w w:val="99"/>
          <w:position w:val="-1"/>
        </w:rPr>
      </w:r>
      <w:r>
        <w:rPr>
          <w:rFonts w:ascii="Arial" w:hAnsi="Arial" w:cs="Arial" w:eastAsia="Arial"/>
          <w:sz w:val="57"/>
          <w:szCs w:val="57"/>
          <w:color w:val="262324"/>
          <w:spacing w:val="-105"/>
          <w:w w:val="99"/>
          <w:position w:val="-1"/>
        </w:rPr>
      </w:r>
      <w:r>
        <w:rPr>
          <w:rFonts w:ascii="Arial" w:hAnsi="Arial" w:cs="Arial" w:eastAsia="Arial"/>
          <w:sz w:val="23"/>
          <w:szCs w:val="23"/>
          <w:color w:val="262324"/>
          <w:spacing w:val="0"/>
          <w:w w:val="100"/>
          <w:position w:val="-1"/>
        </w:rPr>
        <w:t>Curren</w:t>
      </w:r>
      <w:r>
        <w:rPr>
          <w:rFonts w:ascii="Arial" w:hAnsi="Arial" w:cs="Arial" w:eastAsia="Arial"/>
          <w:sz w:val="23"/>
          <w:szCs w:val="23"/>
          <w:color w:val="262324"/>
          <w:spacing w:val="0"/>
          <w:w w:val="100"/>
          <w:position w:val="-1"/>
        </w:rPr>
        <w:t>t</w:t>
      </w:r>
      <w:r>
        <w:rPr>
          <w:rFonts w:ascii="Arial" w:hAnsi="Arial" w:cs="Arial" w:eastAsia="Arial"/>
          <w:sz w:val="23"/>
          <w:szCs w:val="23"/>
          <w:color w:val="262324"/>
          <w:spacing w:val="26"/>
          <w:w w:val="100"/>
          <w:position w:val="-1"/>
        </w:rPr>
        <w:t> </w:t>
      </w:r>
      <w:r>
        <w:rPr>
          <w:rFonts w:ascii="Arial" w:hAnsi="Arial" w:cs="Arial" w:eastAsia="Arial"/>
          <w:sz w:val="23"/>
          <w:szCs w:val="23"/>
          <w:color w:val="262324"/>
          <w:spacing w:val="0"/>
          <w:w w:val="105"/>
          <w:position w:val="-1"/>
        </w:rPr>
        <w:t>Logic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  <w:position w:val="0"/>
        </w:rPr>
      </w:r>
    </w:p>
    <w:p>
      <w:pPr>
        <w:spacing w:before="0" w:after="0" w:line="313" w:lineRule="exact"/>
        <w:ind w:left="24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/>
        <w:pict>
          <v:group style="position:absolute;margin-left:66pt;margin-top:17.460449pt;width:480pt;height:.1pt;mso-position-horizontal-relative:page;mso-position-vertical-relative:paragraph;z-index:-10691" coordorigin="1320,349" coordsize="9600,2">
            <v:shape style="position:absolute;left:1320;top:349;width:9600;height:2" coordorigin="1320,349" coordsize="9600,0" path="m1320,349l10920,349e" filled="f" stroked="t" strokeweight="1pt" strokecolor="#1F1C1F">
              <v:path arrowok="t"/>
            </v:shape>
          </v:group>
          <w10:wrap type="none"/>
        </w:pict>
      </w:r>
      <w:r>
        <w:rPr/>
        <w:pict>
          <v:group style="position:absolute;margin-left:65.25pt;margin-top:36.960449pt;width:481.5pt;height:41pt;mso-position-horizontal-relative:page;mso-position-vertical-relative:paragraph;z-index:-10690" coordorigin="1305,739" coordsize="9630,820">
            <v:group style="position:absolute;left:1320;top:754;width:9600;height:2" coordorigin="1320,754" coordsize="9600,2">
              <v:shape style="position:absolute;left:1320;top:754;width:9600;height:2" coordorigin="1320,754" coordsize="9600,0" path="m1320,754l10920,754e" filled="f" stroked="t" strokeweight=".5pt" strokecolor="#1F1C1F">
                <v:path arrowok="t"/>
              </v:shape>
            </v:group>
            <v:group style="position:absolute;left:1330;top:749;width:2;height:800" coordorigin="1330,749" coordsize="2,800">
              <v:shape style="position:absolute;left:1330;top:749;width:2;height:800" coordorigin="1330,749" coordsize="0,800" path="m1330,1549l1330,749e" filled="f" stroked="t" strokeweight="1pt" strokecolor="#1F1C1F">
                <v:path arrowok="t"/>
              </v:shape>
            </v:group>
            <v:group style="position:absolute;left:1320;top:1144;width:9600;height:2" coordorigin="1320,1144" coordsize="9600,2">
              <v:shape style="position:absolute;left:1320;top:1144;width:9600;height:2" coordorigin="1320,1144" coordsize="9600,0" path="m1320,1144l10920,1144e" filled="f" stroked="t" strokeweight="1.5pt" strokecolor="#1F1C1F">
                <v:path arrowok="t"/>
              </v:shape>
            </v:group>
            <v:group style="position:absolute;left:10910;top:749;width:2;height:800" coordorigin="10910,749" coordsize="2,800">
              <v:shape style="position:absolute;left:10910;top:749;width:2;height:800" coordorigin="10910,749" coordsize="0,800" path="m10910,1549l10910,749e" filled="f" stroked="t" strokeweight="1pt" strokecolor="#1F1C1F">
                <v:path arrowok="t"/>
              </v:shape>
            </v:group>
            <v:group style="position:absolute;left:1320;top:1534;width:9600;height:2" coordorigin="1320,1534" coordsize="9600,2">
              <v:shape style="position:absolute;left:1320;top:1534;width:9600;height:2" coordorigin="1320,1534" coordsize="9600,0" path="m1320,1534l10920,1534e" filled="f" stroked="t" strokeweight="1.5pt" strokecolor="#1F1C1F">
                <v:path arrowok="t"/>
              </v:shape>
            </v:group>
            <w10:wrap type="none"/>
          </v:group>
        </w:pict>
      </w:r>
      <w:r>
        <w:rPr>
          <w:rFonts w:ascii="Courier New" w:hAnsi="Courier New" w:cs="Courier New" w:eastAsia="Courier New"/>
          <w:sz w:val="28"/>
          <w:szCs w:val="28"/>
          <w:color w:val="3F3441"/>
          <w:spacing w:val="-22"/>
          <w:w w:val="100"/>
          <w:position w:val="2"/>
        </w:rPr>
        <w:t>T</w:t>
      </w:r>
      <w:r>
        <w:rPr>
          <w:rFonts w:ascii="Courier New" w:hAnsi="Courier New" w:cs="Courier New" w:eastAsia="Courier New"/>
          <w:sz w:val="28"/>
          <w:szCs w:val="28"/>
          <w:color w:val="262324"/>
          <w:spacing w:val="-16"/>
          <w:w w:val="100"/>
          <w:position w:val="2"/>
        </w:rPr>
        <w:t>B</w:t>
      </w:r>
      <w:r>
        <w:rPr>
          <w:rFonts w:ascii="Courier New" w:hAnsi="Courier New" w:cs="Courier New" w:eastAsia="Courier New"/>
          <w:sz w:val="28"/>
          <w:szCs w:val="28"/>
          <w:color w:val="3F3441"/>
          <w:spacing w:val="0"/>
          <w:w w:val="100"/>
          <w:position w:val="2"/>
        </w:rPr>
        <w:t>D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5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324"/>
          <w:spacing w:val="0"/>
          <w:w w:val="109"/>
        </w:rPr>
        <w:t>Modifie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9"/>
        </w:rPr>
        <w:t>d</w:t>
      </w:r>
      <w:r>
        <w:rPr>
          <w:rFonts w:ascii="Arial" w:hAnsi="Arial" w:cs="Arial" w:eastAsia="Arial"/>
          <w:sz w:val="22"/>
          <w:szCs w:val="22"/>
          <w:color w:val="262324"/>
          <w:spacing w:val="-12"/>
          <w:w w:val="109"/>
        </w:rPr>
        <w:t> 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0"/>
        </w:rPr>
        <w:t>Logic</w:t>
      </w:r>
      <w:r>
        <w:rPr>
          <w:rFonts w:ascii="Arial" w:hAnsi="Arial" w:cs="Arial" w:eastAsia="Arial"/>
          <w:sz w:val="22"/>
          <w:szCs w:val="22"/>
          <w:color w:val="262324"/>
          <w:spacing w:val="5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0"/>
        </w:rPr>
        <w:t>(Changes</w:t>
      </w:r>
      <w:r>
        <w:rPr>
          <w:rFonts w:ascii="Arial" w:hAnsi="Arial" w:cs="Arial" w:eastAsia="Arial"/>
          <w:sz w:val="22"/>
          <w:szCs w:val="22"/>
          <w:color w:val="262324"/>
          <w:spacing w:val="4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0"/>
        </w:rPr>
        <w:t>are</w:t>
      </w:r>
      <w:r>
        <w:rPr>
          <w:rFonts w:ascii="Arial" w:hAnsi="Arial" w:cs="Arial" w:eastAsia="Arial"/>
          <w:sz w:val="22"/>
          <w:szCs w:val="22"/>
          <w:color w:val="262324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0"/>
        </w:rPr>
        <w:t>in</w:t>
      </w:r>
      <w:r>
        <w:rPr>
          <w:rFonts w:ascii="Arial" w:hAnsi="Arial" w:cs="Arial" w:eastAsia="Arial"/>
          <w:sz w:val="22"/>
          <w:szCs w:val="22"/>
          <w:color w:val="262324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11"/>
        </w:rPr>
        <w:t>bold)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4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>
          <w:rFonts w:ascii="Courier New" w:hAnsi="Courier New" w:cs="Courier New" w:eastAsia="Courier New"/>
          <w:sz w:val="28"/>
          <w:szCs w:val="28"/>
          <w:color w:val="3F3441"/>
          <w:spacing w:val="-22"/>
          <w:w w:val="100"/>
        </w:rPr>
        <w:t>T</w:t>
      </w:r>
      <w:r>
        <w:rPr>
          <w:rFonts w:ascii="Courier New" w:hAnsi="Courier New" w:cs="Courier New" w:eastAsia="Courier New"/>
          <w:sz w:val="28"/>
          <w:szCs w:val="28"/>
          <w:color w:val="262324"/>
          <w:spacing w:val="-16"/>
          <w:w w:val="100"/>
        </w:rPr>
        <w:t>B</w:t>
      </w:r>
      <w:r>
        <w:rPr>
          <w:rFonts w:ascii="Courier New" w:hAnsi="Courier New" w:cs="Courier New" w:eastAsia="Courier New"/>
          <w:sz w:val="28"/>
          <w:szCs w:val="28"/>
          <w:color w:val="3F3441"/>
          <w:spacing w:val="0"/>
          <w:w w:val="100"/>
        </w:rPr>
        <w:t>D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324"/>
          <w:spacing w:val="0"/>
          <w:w w:val="120"/>
        </w:rPr>
        <w:t>6.2.2.3.29.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20"/>
        </w:rPr>
        <w:t>Dialog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54" w:lineRule="auto"/>
        <w:ind w:left="230" w:right="936" w:firstLine="1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0"/>
        </w:rPr>
        <w:t>Dialog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0"/>
        </w:rPr>
        <w:t>des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0"/>
        </w:rPr>
        <w:t>ibe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1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9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9"/>
          <w:spacing w:val="0"/>
          <w:w w:val="112"/>
        </w:rPr>
        <w:t>"T</w:t>
      </w:r>
      <w:r>
        <w:rPr>
          <w:rFonts w:ascii="Times New Roman" w:hAnsi="Times New Roman" w:cs="Times New Roman" w:eastAsia="Times New Roman"/>
          <w:sz w:val="23"/>
          <w:szCs w:val="23"/>
          <w:color w:val="4D4659"/>
          <w:spacing w:val="-11"/>
          <w:w w:val="113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0"/>
          <w:w w:val="106"/>
        </w:rPr>
        <w:t>-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-3"/>
          <w:w w:val="105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15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16"/>
        </w:rPr>
        <w:t>"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-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-7"/>
          <w:w w:val="107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-6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0"/>
          <w:w w:val="107"/>
        </w:rPr>
        <w:t>q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3"/>
          <w:w w:val="107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7"/>
        </w:rPr>
        <w:t>ir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-12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-11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7"/>
        </w:rPr>
        <w:t>ent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-6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9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9"/>
          <w:spacing w:val="-1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-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4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9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D4659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659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8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-6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-4"/>
          <w:w w:val="108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659"/>
          <w:spacing w:val="-10"/>
          <w:w w:val="108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-8"/>
          <w:w w:val="108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8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-13"/>
          <w:w w:val="108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659"/>
          <w:spacing w:val="0"/>
          <w:w w:val="106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D4659"/>
          <w:spacing w:val="-11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-4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12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0"/>
          <w:w w:val="104"/>
        </w:rPr>
        <w:t>proce</w:t>
      </w:r>
      <w:r>
        <w:rPr>
          <w:rFonts w:ascii="Times New Roman" w:hAnsi="Times New Roman" w:cs="Times New Roman" w:eastAsia="Times New Roman"/>
          <w:sz w:val="23"/>
          <w:szCs w:val="23"/>
          <w:color w:val="3F3441"/>
          <w:spacing w:val="-6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4"/>
          <w:spacing w:val="-11"/>
          <w:w w:val="111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659"/>
          <w:spacing w:val="-10"/>
          <w:w w:val="128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99" w:after="0" w:line="248" w:lineRule="exact"/>
        <w:ind w:left="3304" w:right="3295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324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324"/>
          <w:spacing w:val="2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4"/>
          <w:position w:val="-1"/>
        </w:rPr>
        <w:t>63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3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62324"/>
          <w:spacing w:val="-3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0"/>
          <w:position w:val="-1"/>
        </w:rPr>
        <w:t>Dialog</w:t>
      </w:r>
      <w:r>
        <w:rPr>
          <w:rFonts w:ascii="Arial" w:hAnsi="Arial" w:cs="Arial" w:eastAsia="Arial"/>
          <w:sz w:val="22"/>
          <w:szCs w:val="22"/>
          <w:color w:val="262324"/>
          <w:spacing w:val="4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11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10"/>
          <w:position w:val="-1"/>
        </w:rPr>
        <w:t>Instructions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11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0"/>
              </w:rPr>
              <w:t>Dialog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Dialog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6"/>
              </w:rPr>
              <w:t>Message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w w:val="109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w w:val="108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w w:val="109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150" w:lineRule="exact"/>
              <w:jc w:val="left"/>
              <w:rPr>
                <w:sz w:val="15"/>
                <w:szCs w:val="15"/>
              </w:rPr>
            </w:pPr>
            <w:rPr/>
            <w:r>
              <w:rPr>
                <w:sz w:val="15"/>
                <w:szCs w:val="15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F3441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F3441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4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F3441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F3441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4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Dialog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6"/>
              </w:rPr>
              <w:t>Message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8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8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8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-7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0"/>
              </w:rPr>
              <w:t>Condition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F3441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F3441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4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Curren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5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Dialog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5"/>
              </w:rPr>
              <w:t>Message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w w:val="109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w w:val="108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w w:val="109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F3441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F3441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4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9"/>
              </w:rPr>
              <w:t>Modifie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9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-13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Dialog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5"/>
              </w:rPr>
              <w:t>Message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13" w:after="0" w:line="250" w:lineRule="exact"/>
              <w:ind w:left="110" w:right="69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w w:val="109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w w:val="108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w w:val="109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(Changes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are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8"/>
              </w:rPr>
              <w:t>in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-13"/>
                <w:w w:val="11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8"/>
              </w:rPr>
              <w:t>bold)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F3441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F3441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4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3444" w:right="3426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324"/>
          <w:spacing w:val="0"/>
          <w:w w:val="100"/>
        </w:rPr>
        <w:t>Tabl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62324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0"/>
        </w:rPr>
        <w:t>64</w:t>
      </w:r>
      <w:r>
        <w:rPr>
          <w:rFonts w:ascii="Arial" w:hAnsi="Arial" w:cs="Arial" w:eastAsia="Arial"/>
          <w:sz w:val="22"/>
          <w:szCs w:val="22"/>
          <w:color w:val="262324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9"/>
        </w:rPr>
        <w:t>(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8"/>
        </w:rPr>
        <w:t>Grouping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9"/>
        </w:rPr>
        <w:t>)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08"/>
        </w:rPr>
        <w:t>:</w:t>
      </w:r>
      <w:r>
        <w:rPr>
          <w:rFonts w:ascii="Arial" w:hAnsi="Arial" w:cs="Arial" w:eastAsia="Arial"/>
          <w:sz w:val="22"/>
          <w:szCs w:val="22"/>
          <w:color w:val="262324"/>
          <w:spacing w:val="-3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4"/>
          <w:spacing w:val="0"/>
          <w:w w:val="110"/>
        </w:rPr>
        <w:t>Dialog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9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0"/>
              </w:rPr>
              <w:t>Dialog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Dialog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6"/>
              </w:rPr>
              <w:t>Message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w w:val="109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w w:val="108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w w:val="109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140" w:lineRule="exact"/>
              <w:jc w:val="left"/>
              <w:rPr>
                <w:sz w:val="14"/>
                <w:szCs w:val="14"/>
              </w:rPr>
            </w:pPr>
            <w:rPr/>
            <w:r>
              <w:rPr>
                <w:sz w:val="14"/>
                <w:szCs w:val="14"/>
              </w:rPr>
            </w:r>
          </w:p>
          <w:p>
            <w:pPr>
              <w:spacing w:before="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4"/>
                <w:spacing w:val="-23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F3441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4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93" w:lineRule="exact"/>
              <w:ind w:left="850" w:right="-20"/>
              <w:jc w:val="left"/>
              <w:tabs>
                <w:tab w:pos="2360" w:val="left"/>
                <w:tab w:pos="3800" w:val="left"/>
              </w:tabs>
              <w:rPr>
                <w:rFonts w:ascii="Arial" w:hAnsi="Arial" w:cs="Arial" w:eastAsia="Arial"/>
                <w:sz w:val="19"/>
                <w:szCs w:val="19"/>
              </w:rPr>
            </w:pPr>
            <w:rPr/>
            <w:r>
              <w:rPr>
                <w:rFonts w:ascii="Arial" w:hAnsi="Arial" w:cs="Arial" w:eastAsia="Arial"/>
                <w:sz w:val="28"/>
                <w:szCs w:val="28"/>
                <w:color w:val="262324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8"/>
                <w:szCs w:val="28"/>
                <w:color w:val="262324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F3441"/>
                <w:spacing w:val="0"/>
                <w:w w:val="108"/>
              </w:rPr>
              <w:t>Mo</w:t>
            </w:r>
            <w:r>
              <w:rPr>
                <w:rFonts w:ascii="Arial" w:hAnsi="Arial" w:cs="Arial" w:eastAsia="Arial"/>
                <w:sz w:val="19"/>
                <w:szCs w:val="19"/>
                <w:color w:val="3F3441"/>
                <w:spacing w:val="-10"/>
                <w:w w:val="108"/>
              </w:rPr>
              <w:t>d</w:t>
            </w:r>
            <w:r>
              <w:rPr>
                <w:rFonts w:ascii="Arial" w:hAnsi="Arial" w:cs="Arial" w:eastAsia="Arial"/>
                <w:sz w:val="19"/>
                <w:szCs w:val="19"/>
                <w:color w:val="2F4D72"/>
                <w:spacing w:val="-7"/>
                <w:w w:val="179"/>
              </w:rPr>
              <w:t>i</w:t>
            </w:r>
            <w:r>
              <w:rPr>
                <w:rFonts w:ascii="Arial" w:hAnsi="Arial" w:cs="Arial" w:eastAsia="Arial"/>
                <w:sz w:val="19"/>
                <w:szCs w:val="19"/>
                <w:color w:val="3F3441"/>
                <w:spacing w:val="0"/>
                <w:w w:val="110"/>
              </w:rPr>
              <w:t>fy</w:t>
            </w:r>
            <w:r>
              <w:rPr>
                <w:rFonts w:ascii="Arial" w:hAnsi="Arial" w:cs="Arial" w:eastAsia="Arial"/>
                <w:sz w:val="19"/>
                <w:szCs w:val="19"/>
                <w:color w:val="3F3441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19"/>
                <w:szCs w:val="19"/>
                <w:color w:val="3F3441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8"/>
                <w:szCs w:val="28"/>
                <w:color w:val="262324"/>
                <w:spacing w:val="0"/>
                <w:w w:val="127"/>
              </w:rPr>
              <w:t>D</w:t>
            </w:r>
            <w:r>
              <w:rPr>
                <w:rFonts w:ascii="Arial" w:hAnsi="Arial" w:cs="Arial" w:eastAsia="Arial"/>
                <w:sz w:val="28"/>
                <w:szCs w:val="28"/>
                <w:color w:val="262324"/>
                <w:spacing w:val="-45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F3441"/>
                <w:spacing w:val="-12"/>
                <w:w w:val="116"/>
              </w:rPr>
              <w:t>D</w:t>
            </w:r>
            <w:r>
              <w:rPr>
                <w:rFonts w:ascii="Arial" w:hAnsi="Arial" w:cs="Arial" w:eastAsia="Arial"/>
                <w:sz w:val="19"/>
                <w:szCs w:val="19"/>
                <w:color w:val="262324"/>
                <w:spacing w:val="-11"/>
                <w:w w:val="110"/>
              </w:rPr>
              <w:t>e</w:t>
            </w:r>
            <w:r>
              <w:rPr>
                <w:rFonts w:ascii="Arial" w:hAnsi="Arial" w:cs="Arial" w:eastAsia="Arial"/>
                <w:sz w:val="19"/>
                <w:szCs w:val="19"/>
                <w:color w:val="4D4659"/>
                <w:spacing w:val="-6"/>
                <w:w w:val="179"/>
              </w:rPr>
              <w:t>l</w:t>
            </w:r>
            <w:r>
              <w:rPr>
                <w:rFonts w:ascii="Arial" w:hAnsi="Arial" w:cs="Arial" w:eastAsia="Arial"/>
                <w:sz w:val="19"/>
                <w:szCs w:val="19"/>
                <w:color w:val="262324"/>
                <w:spacing w:val="-14"/>
                <w:w w:val="121"/>
              </w:rPr>
              <w:t>e</w:t>
            </w:r>
            <w:r>
              <w:rPr>
                <w:rFonts w:ascii="Arial" w:hAnsi="Arial" w:cs="Arial" w:eastAsia="Arial"/>
                <w:sz w:val="19"/>
                <w:szCs w:val="19"/>
                <w:color w:val="3F3441"/>
                <w:spacing w:val="-10"/>
                <w:w w:val="124"/>
              </w:rPr>
              <w:t>t</w:t>
            </w:r>
            <w:r>
              <w:rPr>
                <w:rFonts w:ascii="Arial" w:hAnsi="Arial" w:cs="Arial" w:eastAsia="Arial"/>
                <w:sz w:val="19"/>
                <w:szCs w:val="19"/>
                <w:color w:val="262324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19"/>
                <w:szCs w:val="19"/>
                <w:color w:val="262324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19"/>
                <w:szCs w:val="19"/>
                <w:color w:val="262324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8"/>
                <w:szCs w:val="28"/>
                <w:color w:val="262324"/>
                <w:spacing w:val="0"/>
                <w:w w:val="127"/>
              </w:rPr>
              <w:t>D</w:t>
            </w:r>
            <w:r>
              <w:rPr>
                <w:rFonts w:ascii="Arial" w:hAnsi="Arial" w:cs="Arial" w:eastAsia="Arial"/>
                <w:sz w:val="28"/>
                <w:szCs w:val="28"/>
                <w:color w:val="262324"/>
                <w:spacing w:val="-45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F3441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19"/>
                <w:szCs w:val="19"/>
                <w:color w:val="3F3441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3F3441"/>
                <w:spacing w:val="0"/>
                <w:w w:val="106"/>
              </w:rPr>
              <w:t>Chan</w:t>
            </w:r>
            <w:r>
              <w:rPr>
                <w:rFonts w:ascii="Arial" w:hAnsi="Arial" w:cs="Arial" w:eastAsia="Arial"/>
                <w:sz w:val="19"/>
                <w:szCs w:val="19"/>
                <w:color w:val="3F3441"/>
                <w:spacing w:val="-12"/>
                <w:w w:val="106"/>
              </w:rPr>
              <w:t>g</w:t>
            </w:r>
            <w:r>
              <w:rPr>
                <w:rFonts w:ascii="Arial" w:hAnsi="Arial" w:cs="Arial" w:eastAsia="Arial"/>
                <w:sz w:val="19"/>
                <w:szCs w:val="19"/>
                <w:color w:val="262324"/>
                <w:spacing w:val="0"/>
                <w:w w:val="121"/>
              </w:rPr>
              <w:t>e</w:t>
            </w:r>
            <w:r>
              <w:rPr>
                <w:rFonts w:ascii="Arial" w:hAnsi="Arial" w:cs="Arial" w:eastAsia="Arial"/>
                <w:sz w:val="19"/>
                <w:szCs w:val="19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Dialog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6"/>
              </w:rPr>
              <w:t>Message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8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8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8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-7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10"/>
              </w:rPr>
              <w:t>Condition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4"/>
                <w:spacing w:val="-23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F3441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4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Curren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5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0"/>
              </w:rPr>
              <w:t>Dialog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spacing w:val="0"/>
                <w:w w:val="105"/>
              </w:rPr>
              <w:t>Message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4"/>
                <w:w w:val="109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w w:val="108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262324"/>
                <w:w w:val="109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4"/>
                <w:spacing w:val="-23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F3441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4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723" w:top="1340" w:bottom="920" w:left="120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5" w:hRule="exact"/>
        </w:trPr>
        <w:tc>
          <w:tcPr>
            <w:tcW w:w="31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Dialog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Modifie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13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Dialog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5"/>
              </w:rPr>
              <w:t>Message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3" w:after="0" w:line="250" w:lineRule="exact"/>
              <w:ind w:left="110" w:right="69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w w:val="109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w w:val="108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w w:val="109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(Changes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are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8"/>
              </w:rPr>
              <w:t>in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13"/>
                <w:w w:val="11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8"/>
              </w:rPr>
              <w:t>bold)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6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29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82326"/>
          <w:spacing w:val="0"/>
          <w:w w:val="100"/>
        </w:rPr>
        <w:t>6.2.2.3.30.</w:t>
      </w:r>
      <w:r>
        <w:rPr>
          <w:rFonts w:ascii="Arial" w:hAnsi="Arial" w:cs="Arial" w:eastAsia="Arial"/>
          <w:sz w:val="24"/>
          <w:szCs w:val="24"/>
          <w:color w:val="282326"/>
          <w:spacing w:val="-5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82326"/>
          <w:spacing w:val="0"/>
          <w:w w:val="100"/>
        </w:rPr>
        <w:tab/>
      </w:r>
      <w:r>
        <w:rPr>
          <w:rFonts w:ascii="Arial" w:hAnsi="Arial" w:cs="Arial" w:eastAsia="Arial"/>
          <w:sz w:val="24"/>
          <w:szCs w:val="24"/>
          <w:color w:val="282326"/>
          <w:spacing w:val="0"/>
          <w:w w:val="100"/>
        </w:rPr>
        <w:t>Help</w:t>
      </w:r>
      <w:r>
        <w:rPr>
          <w:rFonts w:ascii="Arial" w:hAnsi="Arial" w:cs="Arial" w:eastAsia="Arial"/>
          <w:sz w:val="24"/>
          <w:szCs w:val="24"/>
          <w:color w:val="282326"/>
          <w:spacing w:val="28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82326"/>
          <w:spacing w:val="0"/>
          <w:w w:val="105"/>
        </w:rPr>
        <w:t>Frame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4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9"/>
        </w:rPr>
        <w:t>ppl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16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9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8" w:lineRule="exact"/>
        <w:ind w:left="308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65.5pt;margin-top:9.817871pt;width:481.5pt;height:145pt;mso-position-horizontal-relative:page;mso-position-vertical-relative:paragraph;z-index:-10686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380" w:hRule="exact"/>
                    </w:trPr>
                    <w:tc>
                      <w:tcPr>
                        <w:tcW w:w="31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4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Help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2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4"/>
                          </w:rPr>
                          <w:t>Frame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64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12"/>
                          </w:rPr>
                          <w:t>Instructions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390" w:hRule="exact"/>
                    </w:trPr>
                    <w:tc>
                      <w:tcPr>
                        <w:tcW w:w="31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Help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2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Fram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2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6"/>
                          </w:rPr>
                          <w:t>Text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64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6"/>
                            <w:spacing w:val="0"/>
                            <w:w w:val="100"/>
                          </w:rPr>
                          <w:t>TBD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380" w:hRule="exact"/>
                    </w:trPr>
                    <w:tc>
                      <w:tcPr>
                        <w:tcW w:w="31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4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6"/>
                          </w:rPr>
                          <w:t>Enhancement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-9"/>
                            <w:w w:val="106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6"/>
                          </w:rPr>
                          <w:t>Category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64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6"/>
                            <w:spacing w:val="0"/>
                            <w:w w:val="100"/>
                          </w:rPr>
                          <w:t>TBD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640" w:hRule="exact"/>
                    </w:trPr>
                    <w:tc>
                      <w:tcPr>
                        <w:tcW w:w="31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4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Help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2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Fram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2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Text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2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10"/>
                          </w:rPr>
                          <w:t>Calling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7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8"/>
                          </w:rPr>
                          <w:t>Mechanism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64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6"/>
                            <w:spacing w:val="0"/>
                            <w:w w:val="100"/>
                          </w:rPr>
                          <w:t>TBD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380" w:hRule="exact"/>
                    </w:trPr>
                    <w:tc>
                      <w:tcPr>
                        <w:tcW w:w="31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4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Curren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5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Help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Fram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3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4"/>
                          </w:rPr>
                          <w:t>Text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64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6"/>
                            <w:spacing w:val="0"/>
                            <w:w w:val="100"/>
                          </w:rPr>
                          <w:t>TBD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640" w:hRule="exact"/>
                    </w:trPr>
                    <w:tc>
                      <w:tcPr>
                        <w:tcW w:w="31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4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9"/>
                          </w:rPr>
                          <w:t>Modifie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9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-14"/>
                            <w:w w:val="109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Help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1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Fram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2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6"/>
                          </w:rPr>
                          <w:t>Text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0" w:after="0" w:line="250" w:lineRule="exact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(Changes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4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00"/>
                          </w:rPr>
                          <w:t>are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19"/>
                          </w:rPr>
                          <w:t>in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-15"/>
                            <w:w w:val="119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6"/>
                            <w:spacing w:val="0"/>
                            <w:w w:val="119"/>
                          </w:rPr>
                          <w:t>bold)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64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7" w:after="0" w:line="140" w:lineRule="exact"/>
                          <w:jc w:val="left"/>
                          <w:rPr>
                            <w:sz w:val="14"/>
                            <w:szCs w:val="14"/>
                          </w:rPr>
                        </w:pPr>
                        <w:rPr/>
                        <w:r>
                          <w:rPr>
                            <w:sz w:val="14"/>
                            <w:szCs w:val="14"/>
                          </w:rPr>
                        </w:r>
                      </w:p>
                      <w:p>
                        <w:pPr>
                          <w:spacing w:before="0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6"/>
                            <w:spacing w:val="0"/>
                            <w:w w:val="100"/>
                          </w:rPr>
                          <w:t>TBD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82326"/>
          <w:spacing w:val="1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65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Help</w:t>
      </w:r>
      <w:r>
        <w:rPr>
          <w:rFonts w:ascii="Arial" w:hAnsi="Arial" w:cs="Arial" w:eastAsia="Arial"/>
          <w:sz w:val="22"/>
          <w:szCs w:val="22"/>
          <w:color w:val="282326"/>
          <w:spacing w:val="14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Fram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82326"/>
          <w:spacing w:val="23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1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0"/>
          <w:position w:val="-1"/>
        </w:rPr>
        <w:t>Instructions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1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8" w:lineRule="exact"/>
        <w:ind w:left="321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82326"/>
          <w:spacing w:val="1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66</w:t>
      </w:r>
      <w:r>
        <w:rPr>
          <w:rFonts w:ascii="Arial" w:hAnsi="Arial" w:cs="Arial" w:eastAsia="Arial"/>
          <w:sz w:val="22"/>
          <w:szCs w:val="22"/>
          <w:color w:val="282326"/>
          <w:spacing w:val="-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0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9"/>
          <w:position w:val="-1"/>
        </w:rPr>
        <w:t>Grouping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0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9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82326"/>
          <w:spacing w:val="-4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Help</w:t>
      </w:r>
      <w:r>
        <w:rPr>
          <w:rFonts w:ascii="Arial" w:hAnsi="Arial" w:cs="Arial" w:eastAsia="Arial"/>
          <w:sz w:val="22"/>
          <w:szCs w:val="22"/>
          <w:color w:val="282326"/>
          <w:spacing w:val="13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6"/>
          <w:position w:val="-1"/>
        </w:rPr>
        <w:t>Frame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Help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4"/>
              </w:rPr>
              <w:t>Frame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Help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Fram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Text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9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299" w:lineRule="exact"/>
              <w:ind w:left="1140" w:right="-20"/>
              <w:jc w:val="left"/>
              <w:tabs>
                <w:tab w:pos="2600" w:val="left"/>
                <w:tab w:pos="4260" w:val="left"/>
              </w:tabs>
              <w:rPr>
                <w:rFonts w:ascii="Arial" w:hAnsi="Arial" w:cs="Arial" w:eastAsia="Arial"/>
                <w:sz w:val="19"/>
                <w:szCs w:val="19"/>
              </w:rPr>
            </w:pPr>
            <w:rPr/>
            <w:r>
              <w:rPr>
                <w:rFonts w:ascii="Arial" w:hAnsi="Arial" w:cs="Arial" w:eastAsia="Arial"/>
                <w:sz w:val="28"/>
                <w:szCs w:val="28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8"/>
                <w:szCs w:val="28"/>
                <w:color w:val="28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282326"/>
                <w:spacing w:val="0"/>
                <w:w w:val="108"/>
              </w:rPr>
              <w:t>Mo</w:t>
            </w:r>
            <w:r>
              <w:rPr>
                <w:rFonts w:ascii="Arial" w:hAnsi="Arial" w:cs="Arial" w:eastAsia="Arial"/>
                <w:sz w:val="19"/>
                <w:szCs w:val="19"/>
                <w:color w:val="282326"/>
                <w:spacing w:val="-10"/>
                <w:w w:val="108"/>
              </w:rPr>
              <w:t>d</w:t>
            </w:r>
            <w:r>
              <w:rPr>
                <w:rFonts w:ascii="Arial" w:hAnsi="Arial" w:cs="Arial" w:eastAsia="Arial"/>
                <w:sz w:val="19"/>
                <w:szCs w:val="19"/>
                <w:color w:val="2F4D72"/>
                <w:spacing w:val="-5"/>
                <w:w w:val="179"/>
              </w:rPr>
              <w:t>i</w:t>
            </w:r>
            <w:r>
              <w:rPr>
                <w:rFonts w:ascii="Arial" w:hAnsi="Arial" w:cs="Arial" w:eastAsia="Arial"/>
                <w:sz w:val="19"/>
                <w:szCs w:val="19"/>
                <w:color w:val="463F4F"/>
                <w:spacing w:val="0"/>
                <w:w w:val="103"/>
              </w:rPr>
              <w:t>fy</w:t>
            </w:r>
            <w:r>
              <w:rPr>
                <w:rFonts w:ascii="Arial" w:hAnsi="Arial" w:cs="Arial" w:eastAsia="Arial"/>
                <w:sz w:val="19"/>
                <w:szCs w:val="19"/>
                <w:color w:val="463F4F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19"/>
                <w:szCs w:val="19"/>
                <w:color w:val="463F4F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8"/>
                <w:szCs w:val="28"/>
                <w:color w:val="282326"/>
                <w:spacing w:val="0"/>
                <w:w w:val="127"/>
              </w:rPr>
              <w:t>D</w:t>
            </w:r>
            <w:r>
              <w:rPr>
                <w:rFonts w:ascii="Arial" w:hAnsi="Arial" w:cs="Arial" w:eastAsia="Arial"/>
                <w:sz w:val="28"/>
                <w:szCs w:val="28"/>
                <w:color w:val="282326"/>
                <w:spacing w:val="-55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282326"/>
                <w:spacing w:val="0"/>
                <w:w w:val="100"/>
              </w:rPr>
              <w:t>Del</w:t>
            </w:r>
            <w:r>
              <w:rPr>
                <w:rFonts w:ascii="Arial" w:hAnsi="Arial" w:cs="Arial" w:eastAsia="Arial"/>
                <w:sz w:val="19"/>
                <w:szCs w:val="19"/>
                <w:color w:val="282326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19"/>
                <w:szCs w:val="19"/>
                <w:color w:val="463F4F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9"/>
                <w:szCs w:val="19"/>
                <w:color w:val="282326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9"/>
                <w:szCs w:val="19"/>
                <w:color w:val="282326"/>
                <w:spacing w:val="-6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282326"/>
                <w:spacing w:val="0"/>
                <w:w w:val="100"/>
              </w:rPr>
              <w:tab/>
            </w:r>
            <w:r>
              <w:rPr>
                <w:rFonts w:ascii="Arial" w:hAnsi="Arial" w:cs="Arial" w:eastAsia="Arial"/>
                <w:sz w:val="19"/>
                <w:szCs w:val="19"/>
                <w:color w:val="282326"/>
                <w:spacing w:val="0"/>
                <w:w w:val="100"/>
              </w:rPr>
            </w:r>
            <w:r>
              <w:rPr>
                <w:rFonts w:ascii="Arial" w:hAnsi="Arial" w:cs="Arial" w:eastAsia="Arial"/>
                <w:sz w:val="28"/>
                <w:szCs w:val="28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8"/>
                <w:szCs w:val="28"/>
                <w:color w:val="28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463F4F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19"/>
                <w:szCs w:val="19"/>
                <w:color w:val="463F4F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19"/>
                <w:szCs w:val="19"/>
                <w:color w:val="282326"/>
                <w:spacing w:val="-1"/>
                <w:w w:val="108"/>
              </w:rPr>
              <w:t>C</w:t>
            </w:r>
            <w:r>
              <w:rPr>
                <w:rFonts w:ascii="Arial" w:hAnsi="Arial" w:cs="Arial" w:eastAsia="Arial"/>
                <w:sz w:val="19"/>
                <w:szCs w:val="19"/>
                <w:color w:val="463F4F"/>
                <w:spacing w:val="-4"/>
                <w:w w:val="113"/>
              </w:rPr>
              <w:t>h</w:t>
            </w:r>
            <w:r>
              <w:rPr>
                <w:rFonts w:ascii="Arial" w:hAnsi="Arial" w:cs="Arial" w:eastAsia="Arial"/>
                <w:sz w:val="19"/>
                <w:szCs w:val="19"/>
                <w:color w:val="282326"/>
                <w:spacing w:val="0"/>
                <w:w w:val="105"/>
              </w:rPr>
              <w:t>ange</w:t>
            </w:r>
            <w:r>
              <w:rPr>
                <w:rFonts w:ascii="Arial" w:hAnsi="Arial" w:cs="Arial" w:eastAsia="Arial"/>
                <w:sz w:val="19"/>
                <w:szCs w:val="19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Help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Fram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Text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Calling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Mechanism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9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2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663" w:lineRule="exact"/>
        <w:ind w:left="11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66pt;margin-top:11.654284pt;width:480pt;height:.1pt;mso-position-horizontal-relative:page;mso-position-vertical-relative:paragraph;z-index:-10689" coordorigin="1320,233" coordsize="9600,2">
            <v:shape style="position:absolute;left:1320;top:233;width:9600;height:2" coordorigin="1320,233" coordsize="9600,0" path="m1320,233l10920,233e" filled="f" stroked="t" strokeweight=".5pt" strokecolor="#1F1C1F">
              <v:path arrowok="t"/>
            </v:shape>
          </v:group>
          <w10:wrap type="none"/>
        </w:pict>
      </w:r>
      <w:r>
        <w:rPr>
          <w:rFonts w:ascii="Arial" w:hAnsi="Arial" w:cs="Arial" w:eastAsia="Arial"/>
          <w:sz w:val="59"/>
          <w:szCs w:val="59"/>
          <w:color w:val="282326"/>
          <w:w w:val="53"/>
          <w:position w:val="-1"/>
        </w:rPr>
      </w:r>
      <w:r>
        <w:rPr>
          <w:rFonts w:ascii="Arial" w:hAnsi="Arial" w:cs="Arial" w:eastAsia="Arial"/>
          <w:sz w:val="59"/>
          <w:szCs w:val="59"/>
          <w:color w:val="282326"/>
          <w:w w:val="53"/>
          <w:u w:val="single" w:color="1F1C1F"/>
          <w:position w:val="-1"/>
        </w:rPr>
        <w:t>I</w:t>
      </w:r>
      <w:r>
        <w:rPr>
          <w:rFonts w:ascii="Arial" w:hAnsi="Arial" w:cs="Arial" w:eastAsia="Arial"/>
          <w:sz w:val="59"/>
          <w:szCs w:val="59"/>
          <w:color w:val="282326"/>
          <w:w w:val="53"/>
          <w:u w:val="single" w:color="1F1C1F"/>
          <w:position w:val="-1"/>
        </w:rPr>
      </w:r>
      <w:r>
        <w:rPr>
          <w:rFonts w:ascii="Arial" w:hAnsi="Arial" w:cs="Arial" w:eastAsia="Arial"/>
          <w:sz w:val="59"/>
          <w:szCs w:val="59"/>
          <w:color w:val="282326"/>
          <w:spacing w:val="-112"/>
          <w:w w:val="99"/>
          <w:u w:val="single" w:color="1F1C1F"/>
          <w:position w:val="-1"/>
        </w:rPr>
        <w:t> </w:t>
      </w:r>
      <w:r>
        <w:rPr>
          <w:rFonts w:ascii="Arial" w:hAnsi="Arial" w:cs="Arial" w:eastAsia="Arial"/>
          <w:sz w:val="59"/>
          <w:szCs w:val="59"/>
          <w:color w:val="282326"/>
          <w:spacing w:val="-112"/>
          <w:w w:val="99"/>
          <w:u w:val="single" w:color="1F1C1F"/>
          <w:position w:val="-1"/>
        </w:rPr>
      </w:r>
      <w:r>
        <w:rPr>
          <w:rFonts w:ascii="Arial" w:hAnsi="Arial" w:cs="Arial" w:eastAsia="Arial"/>
          <w:sz w:val="59"/>
          <w:szCs w:val="59"/>
          <w:color w:val="282326"/>
          <w:spacing w:val="-112"/>
          <w:w w:val="99"/>
          <w:position w:val="-1"/>
        </w:rPr>
      </w:r>
      <w:r>
        <w:rPr>
          <w:rFonts w:ascii="Arial" w:hAnsi="Arial" w:cs="Arial" w:eastAsia="Arial"/>
          <w:sz w:val="59"/>
          <w:szCs w:val="59"/>
          <w:color w:val="282326"/>
          <w:spacing w:val="-112"/>
          <w:w w:val="99"/>
          <w:position w:val="-1"/>
        </w:rPr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Curren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282326"/>
          <w:spacing w:val="56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Help</w:t>
      </w:r>
      <w:r>
        <w:rPr>
          <w:rFonts w:ascii="Arial" w:hAnsi="Arial" w:cs="Arial" w:eastAsia="Arial"/>
          <w:sz w:val="22"/>
          <w:szCs w:val="22"/>
          <w:color w:val="282326"/>
          <w:spacing w:val="13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Fram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82326"/>
          <w:spacing w:val="3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1"/>
          <w:position w:val="-1"/>
        </w:rPr>
        <w:t>Text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2" w:after="0" w:line="240" w:lineRule="auto"/>
        <w:ind w:left="24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/>
        <w:pict>
          <v:group style="position:absolute;margin-left:66pt;margin-top:17.755274pt;width:480pt;height:.1pt;mso-position-horizontal-relative:page;mso-position-vertical-relative:paragraph;z-index:-10688" coordorigin="1320,355" coordsize="9600,2">
            <v:shape style="position:absolute;left:1320;top:355;width:9600;height:2" coordorigin="1320,355" coordsize="9600,0" path="m1320,355l10920,355e" filled="f" stroked="t" strokeweight="1pt" strokecolor="#1F1C1F">
              <v:path arrowok="t"/>
            </v:shape>
          </v:group>
          <w10:wrap type="none"/>
        </w:pict>
      </w:r>
      <w:r>
        <w:rPr/>
        <w:pict>
          <v:group style="position:absolute;margin-left:65.25pt;margin-top:37.255272pt;width:481.5pt;height:41pt;mso-position-horizontal-relative:page;mso-position-vertical-relative:paragraph;z-index:-10687" coordorigin="1305,745" coordsize="9630,820">
            <v:group style="position:absolute;left:1320;top:760;width:9600;height:2" coordorigin="1320,760" coordsize="9600,2">
              <v:shape style="position:absolute;left:1320;top:760;width:9600;height:2" coordorigin="1320,760" coordsize="9600,0" path="m1320,760l10920,760e" filled="f" stroked="t" strokeweight=".5pt" strokecolor="#1F1C1F">
                <v:path arrowok="t"/>
              </v:shape>
            </v:group>
            <v:group style="position:absolute;left:1330;top:755;width:2;height:800" coordorigin="1330,755" coordsize="2,800">
              <v:shape style="position:absolute;left:1330;top:755;width:2;height:800" coordorigin="1330,755" coordsize="0,800" path="m1330,1555l1330,755e" filled="f" stroked="t" strokeweight="1pt" strokecolor="#1F1C1F">
                <v:path arrowok="t"/>
              </v:shape>
            </v:group>
            <v:group style="position:absolute;left:10910;top:755;width:2;height:800" coordorigin="10910,755" coordsize="2,800">
              <v:shape style="position:absolute;left:10910;top:755;width:2;height:800" coordorigin="10910,755" coordsize="0,800" path="m10910,1555l10910,755e" filled="f" stroked="t" strokeweight="1pt" strokecolor="#1F1C1F">
                <v:path arrowok="t"/>
              </v:shape>
            </v:group>
            <v:group style="position:absolute;left:1320;top:1150;width:9600;height:2" coordorigin="1320,1150" coordsize="9600,2">
              <v:shape style="position:absolute;left:1320;top:1150;width:9600;height:2" coordorigin="1320,1150" coordsize="9600,0" path="m1320,1150l10920,1150e" filled="f" stroked="t" strokeweight="1.5pt" strokecolor="#1F1C1F">
                <v:path arrowok="t"/>
              </v:shape>
            </v:group>
            <v:group style="position:absolute;left:1320;top:1540;width:9600;height:2" coordorigin="1320,1540" coordsize="9600,2">
              <v:shape style="position:absolute;left:1320;top:1540;width:9600;height:2" coordorigin="1320,1540" coordsize="9600,0" path="m1320,1540l10920,1540e" filled="f" stroked="t" strokeweight="1.5pt" strokecolor="#1F1C1F">
                <v:path arrowok="t"/>
              </v:shape>
            </v:group>
            <w10:wrap type="none"/>
          </v:group>
        </w:pict>
      </w:r>
      <w:r>
        <w:rPr>
          <w:rFonts w:ascii="Courier New" w:hAnsi="Courier New" w:cs="Courier New" w:eastAsia="Courier New"/>
          <w:sz w:val="28"/>
          <w:szCs w:val="28"/>
          <w:color w:val="282326"/>
          <w:spacing w:val="0"/>
          <w:w w:val="100"/>
        </w:rPr>
        <w:t>TBD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5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82326"/>
          <w:spacing w:val="0"/>
          <w:w w:val="109"/>
        </w:rPr>
        <w:t>Modifie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9"/>
        </w:rPr>
        <w:t>d</w:t>
      </w:r>
      <w:r>
        <w:rPr>
          <w:rFonts w:ascii="Arial" w:hAnsi="Arial" w:cs="Arial" w:eastAsia="Arial"/>
          <w:sz w:val="22"/>
          <w:szCs w:val="22"/>
          <w:color w:val="282326"/>
          <w:spacing w:val="-14"/>
          <w:w w:val="109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Help</w:t>
      </w:r>
      <w:r>
        <w:rPr>
          <w:rFonts w:ascii="Arial" w:hAnsi="Arial" w:cs="Arial" w:eastAsia="Arial"/>
          <w:sz w:val="22"/>
          <w:szCs w:val="22"/>
          <w:color w:val="282326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Fram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82326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Text</w:t>
      </w:r>
      <w:r>
        <w:rPr>
          <w:rFonts w:ascii="Arial" w:hAnsi="Arial" w:cs="Arial" w:eastAsia="Arial"/>
          <w:sz w:val="22"/>
          <w:szCs w:val="22"/>
          <w:color w:val="282326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(Changes</w:t>
      </w:r>
      <w:r>
        <w:rPr>
          <w:rFonts w:ascii="Arial" w:hAnsi="Arial" w:cs="Arial" w:eastAsia="Arial"/>
          <w:sz w:val="22"/>
          <w:szCs w:val="22"/>
          <w:color w:val="282326"/>
          <w:spacing w:val="4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are</w:t>
      </w:r>
      <w:r>
        <w:rPr>
          <w:rFonts w:ascii="Arial" w:hAnsi="Arial" w:cs="Arial" w:eastAsia="Arial"/>
          <w:sz w:val="22"/>
          <w:szCs w:val="22"/>
          <w:color w:val="282326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9"/>
        </w:rPr>
        <w:t>in</w:t>
      </w:r>
      <w:r>
        <w:rPr>
          <w:rFonts w:ascii="Arial" w:hAnsi="Arial" w:cs="Arial" w:eastAsia="Arial"/>
          <w:sz w:val="22"/>
          <w:szCs w:val="22"/>
          <w:color w:val="282326"/>
          <w:spacing w:val="-18"/>
          <w:w w:val="119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9"/>
        </w:rPr>
        <w:t>bold)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40" w:right="-20"/>
        <w:jc w:val="left"/>
        <w:rPr>
          <w:rFonts w:ascii="Courier New" w:hAnsi="Courier New" w:cs="Courier New" w:eastAsia="Courier New"/>
          <w:sz w:val="28"/>
          <w:szCs w:val="28"/>
        </w:rPr>
      </w:pPr>
      <w:rPr/>
      <w:r>
        <w:rPr>
          <w:rFonts w:ascii="Courier New" w:hAnsi="Courier New" w:cs="Courier New" w:eastAsia="Courier New"/>
          <w:sz w:val="28"/>
          <w:szCs w:val="28"/>
          <w:color w:val="282326"/>
          <w:spacing w:val="0"/>
          <w:w w:val="100"/>
        </w:rPr>
        <w:t>TBD</w:t>
      </w:r>
      <w:r>
        <w:rPr>
          <w:rFonts w:ascii="Courier New" w:hAnsi="Courier New" w:cs="Courier New" w:eastAsia="Courier New"/>
          <w:sz w:val="28"/>
          <w:szCs w:val="28"/>
          <w:color w:val="000000"/>
          <w:spacing w:val="0"/>
          <w:w w:val="100"/>
        </w:rPr>
      </w:r>
    </w:p>
    <w:p>
      <w:pPr>
        <w:spacing w:before="1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82326"/>
          <w:spacing w:val="0"/>
          <w:w w:val="100"/>
        </w:rPr>
        <w:t>6.2.2.3.31.</w:t>
      </w:r>
      <w:r>
        <w:rPr>
          <w:rFonts w:ascii="Arial" w:hAnsi="Arial" w:cs="Arial" w:eastAsia="Arial"/>
          <w:sz w:val="24"/>
          <w:szCs w:val="24"/>
          <w:color w:val="282326"/>
          <w:spacing w:val="-5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82326"/>
          <w:spacing w:val="0"/>
          <w:w w:val="100"/>
        </w:rPr>
        <w:tab/>
      </w:r>
      <w:r>
        <w:rPr>
          <w:rFonts w:ascii="Arial" w:hAnsi="Arial" w:cs="Arial" w:eastAsia="Arial"/>
          <w:sz w:val="24"/>
          <w:szCs w:val="24"/>
          <w:color w:val="282326"/>
          <w:spacing w:val="0"/>
          <w:w w:val="100"/>
        </w:rPr>
        <w:t>HL7</w:t>
      </w:r>
      <w:r>
        <w:rPr>
          <w:rFonts w:ascii="Arial" w:hAnsi="Arial" w:cs="Arial" w:eastAsia="Arial"/>
          <w:sz w:val="24"/>
          <w:szCs w:val="24"/>
          <w:color w:val="282326"/>
          <w:spacing w:val="23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82326"/>
          <w:spacing w:val="0"/>
          <w:w w:val="107"/>
        </w:rPr>
        <w:t>Applicatio</w:t>
      </w:r>
      <w:r>
        <w:rPr>
          <w:rFonts w:ascii="Arial" w:hAnsi="Arial" w:cs="Arial" w:eastAsia="Arial"/>
          <w:sz w:val="24"/>
          <w:szCs w:val="24"/>
          <w:color w:val="282326"/>
          <w:spacing w:val="0"/>
          <w:w w:val="107"/>
        </w:rPr>
        <w:t>n</w:t>
      </w:r>
      <w:r>
        <w:rPr>
          <w:rFonts w:ascii="Arial" w:hAnsi="Arial" w:cs="Arial" w:eastAsia="Arial"/>
          <w:sz w:val="24"/>
          <w:szCs w:val="24"/>
          <w:color w:val="282326"/>
          <w:spacing w:val="24"/>
          <w:w w:val="107"/>
        </w:rPr>
        <w:t> </w:t>
      </w:r>
      <w:r>
        <w:rPr>
          <w:rFonts w:ascii="Arial" w:hAnsi="Arial" w:cs="Arial" w:eastAsia="Arial"/>
          <w:sz w:val="24"/>
          <w:szCs w:val="24"/>
          <w:color w:val="282326"/>
          <w:spacing w:val="0"/>
          <w:w w:val="107"/>
        </w:rPr>
        <w:t>Parameter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4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uri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4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9"/>
        </w:rPr>
        <w:t>ppl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5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16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6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7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0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6"/>
          <w:spacing w:val="-9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63F4F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27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Tabl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82326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4"/>
        </w:rPr>
        <w:t>67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3"/>
        </w:rPr>
        <w:t>:</w:t>
      </w:r>
      <w:r>
        <w:rPr>
          <w:rFonts w:ascii="Arial" w:hAnsi="Arial" w:cs="Arial" w:eastAsia="Arial"/>
          <w:sz w:val="22"/>
          <w:szCs w:val="22"/>
          <w:color w:val="282326"/>
          <w:spacing w:val="-4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HL7</w:t>
      </w:r>
      <w:r>
        <w:rPr>
          <w:rFonts w:ascii="Arial" w:hAnsi="Arial" w:cs="Arial" w:eastAsia="Arial"/>
          <w:sz w:val="22"/>
          <w:szCs w:val="22"/>
          <w:color w:val="282326"/>
          <w:spacing w:val="1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1"/>
        </w:rPr>
        <w:t>Applicatio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1"/>
        </w:rPr>
        <w:t>n</w:t>
      </w:r>
      <w:r>
        <w:rPr>
          <w:rFonts w:ascii="Arial" w:hAnsi="Arial" w:cs="Arial" w:eastAsia="Arial"/>
          <w:sz w:val="22"/>
          <w:szCs w:val="22"/>
          <w:color w:val="282326"/>
          <w:spacing w:val="-24"/>
          <w:w w:val="11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Paramete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282326"/>
          <w:spacing w:val="4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1"/>
        </w:rPr>
        <w:t>(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0"/>
        </w:rPr>
        <w:t>Instructions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1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9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HL7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Applicatio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31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Parameter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HL7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Applicatio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0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Parameter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0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723" w:top="1340" w:bottom="920" w:left="120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5" w:hRule="exact"/>
        </w:trPr>
        <w:tc>
          <w:tcPr>
            <w:tcW w:w="31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HL7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Applicatio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31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Parameter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w w:val="111"/>
              </w:rPr>
              <w:t>Applicatio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w w:val="112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2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Status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Facilit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0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Countr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Code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HL7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Fiel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Separator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HL7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Encodin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4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Characters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Mail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Group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pgMar w:header="0" w:footer="723" w:top="1340" w:bottom="920" w:left="1200" w:right="1220"/>
          <w:pgSz w:w="12240" w:h="15840"/>
        </w:sectPr>
      </w:pPr>
      <w:rPr/>
    </w:p>
    <w:p>
      <w:pPr>
        <w:spacing w:before="2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25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HL7</w:t>
      </w:r>
      <w:r>
        <w:rPr>
          <w:rFonts w:ascii="Arial" w:hAnsi="Arial" w:cs="Arial" w:eastAsia="Arial"/>
          <w:sz w:val="22"/>
          <w:szCs w:val="22"/>
          <w:color w:val="282326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1"/>
        </w:rPr>
        <w:t>Application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7" w:after="0" w:line="249" w:lineRule="exact"/>
        <w:ind w:left="25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Paramete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282326"/>
          <w:spacing w:val="44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3"/>
          <w:position w:val="-1"/>
        </w:rPr>
        <w:t>Name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0" w:after="0" w:line="416" w:lineRule="exact"/>
        <w:ind w:left="110" w:right="-111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47"/>
          <w:szCs w:val="47"/>
          <w:color w:val="282326"/>
          <w:w w:val="66"/>
          <w:position w:val="-4"/>
        </w:rPr>
        <w:t>I</w:t>
      </w:r>
      <w:r>
        <w:rPr>
          <w:rFonts w:ascii="Arial" w:hAnsi="Arial" w:cs="Arial" w:eastAsia="Arial"/>
          <w:sz w:val="47"/>
          <w:szCs w:val="47"/>
          <w:color w:val="282326"/>
          <w:spacing w:val="-78"/>
          <w:w w:val="100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6"/>
          <w:position w:val="-4"/>
        </w:rPr>
        <w:t>Enhancement</w:t>
      </w:r>
      <w:r>
        <w:rPr>
          <w:rFonts w:ascii="Arial" w:hAnsi="Arial" w:cs="Arial" w:eastAsia="Arial"/>
          <w:sz w:val="22"/>
          <w:szCs w:val="22"/>
          <w:color w:val="282326"/>
          <w:spacing w:val="-9"/>
          <w:w w:val="106"/>
          <w:position w:val="-4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6"/>
          <w:position w:val="-4"/>
        </w:rPr>
        <w:t>Category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32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br w:type="column"/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Tabl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82326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4"/>
        </w:rPr>
        <w:t>68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3"/>
        </w:rPr>
        <w:t>:</w:t>
      </w:r>
      <w:r>
        <w:rPr>
          <w:rFonts w:ascii="Arial" w:hAnsi="Arial" w:cs="Arial" w:eastAsia="Arial"/>
          <w:sz w:val="22"/>
          <w:szCs w:val="22"/>
          <w:color w:val="282326"/>
          <w:spacing w:val="-4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HL7</w:t>
      </w:r>
      <w:r>
        <w:rPr>
          <w:rFonts w:ascii="Arial" w:hAnsi="Arial" w:cs="Arial" w:eastAsia="Arial"/>
          <w:sz w:val="22"/>
          <w:szCs w:val="22"/>
          <w:color w:val="282326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7"/>
        </w:rPr>
        <w:t>Applicatio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7"/>
        </w:rPr>
        <w:t>n</w:t>
      </w:r>
      <w:r>
        <w:rPr>
          <w:rFonts w:ascii="Arial" w:hAnsi="Arial" w:cs="Arial" w:eastAsia="Arial"/>
          <w:sz w:val="22"/>
          <w:szCs w:val="22"/>
          <w:color w:val="282326"/>
          <w:spacing w:val="20"/>
          <w:w w:val="107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7"/>
        </w:rPr>
        <w:t>Parameter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67" w:after="0" w:line="240" w:lineRule="auto"/>
        <w:ind w:left="26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82326"/>
          <w:spacing w:val="0"/>
          <w:w w:val="109"/>
        </w:rPr>
        <w:t>Description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3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80" w:lineRule="exact"/>
        <w:ind w:left="120" w:right="-20"/>
        <w:jc w:val="left"/>
        <w:tabs>
          <w:tab w:pos="1280" w:val="left"/>
          <w:tab w:pos="2760" w:val="left"/>
          <w:tab w:pos="442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47"/>
          <w:szCs w:val="47"/>
          <w:color w:val="282326"/>
          <w:w w:val="66"/>
          <w:position w:val="-6"/>
        </w:rPr>
        <w:t>I</w:t>
      </w:r>
      <w:r>
        <w:rPr>
          <w:rFonts w:ascii="Arial" w:hAnsi="Arial" w:cs="Arial" w:eastAsia="Arial"/>
          <w:sz w:val="47"/>
          <w:szCs w:val="47"/>
          <w:color w:val="282326"/>
          <w:spacing w:val="-88"/>
          <w:w w:val="100"/>
          <w:position w:val="-6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77"/>
          <w:position w:val="-6"/>
        </w:rPr>
        <w:t>D</w:t>
      </w:r>
      <w:r>
        <w:rPr>
          <w:rFonts w:ascii="Arial" w:hAnsi="Arial" w:cs="Arial" w:eastAsia="Arial"/>
          <w:sz w:val="22"/>
          <w:szCs w:val="22"/>
          <w:color w:val="282326"/>
          <w:spacing w:val="-69"/>
          <w:w w:val="177"/>
          <w:position w:val="-6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6"/>
        </w:rPr>
        <w:t>N</w:t>
      </w:r>
      <w:r>
        <w:rPr>
          <w:rFonts w:ascii="Arial" w:hAnsi="Arial" w:cs="Arial" w:eastAsia="Arial"/>
          <w:sz w:val="22"/>
          <w:szCs w:val="22"/>
          <w:color w:val="282326"/>
          <w:spacing w:val="-11"/>
          <w:w w:val="100"/>
          <w:position w:val="-6"/>
        </w:rPr>
        <w:t>e</w:t>
      </w:r>
      <w:r>
        <w:rPr>
          <w:rFonts w:ascii="Arial" w:hAnsi="Arial" w:cs="Arial" w:eastAsia="Arial"/>
          <w:sz w:val="22"/>
          <w:szCs w:val="22"/>
          <w:color w:val="4F4452"/>
          <w:spacing w:val="0"/>
          <w:w w:val="100"/>
          <w:position w:val="-6"/>
        </w:rPr>
        <w:t>w</w:t>
      </w:r>
      <w:r>
        <w:rPr>
          <w:rFonts w:ascii="Arial" w:hAnsi="Arial" w:cs="Arial" w:eastAsia="Arial"/>
          <w:sz w:val="22"/>
          <w:szCs w:val="22"/>
          <w:color w:val="4F4452"/>
          <w:spacing w:val="-41"/>
          <w:w w:val="100"/>
          <w:position w:val="-6"/>
        </w:rPr>
        <w:t> </w:t>
      </w:r>
      <w:r>
        <w:rPr>
          <w:rFonts w:ascii="Arial" w:hAnsi="Arial" w:cs="Arial" w:eastAsia="Arial"/>
          <w:sz w:val="22"/>
          <w:szCs w:val="22"/>
          <w:color w:val="4F4452"/>
          <w:spacing w:val="0"/>
          <w:w w:val="100"/>
          <w:position w:val="-6"/>
        </w:rPr>
        <w:tab/>
      </w:r>
      <w:r>
        <w:rPr>
          <w:rFonts w:ascii="Arial" w:hAnsi="Arial" w:cs="Arial" w:eastAsia="Arial"/>
          <w:sz w:val="22"/>
          <w:szCs w:val="22"/>
          <w:color w:val="4F4452"/>
          <w:spacing w:val="0"/>
          <w:w w:val="100"/>
          <w:position w:val="-6"/>
        </w:rPr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77"/>
          <w:position w:val="-6"/>
        </w:rPr>
        <w:t>D</w:t>
      </w:r>
      <w:r>
        <w:rPr>
          <w:rFonts w:ascii="Arial" w:hAnsi="Arial" w:cs="Arial" w:eastAsia="Arial"/>
          <w:sz w:val="22"/>
          <w:szCs w:val="22"/>
          <w:color w:val="282326"/>
          <w:spacing w:val="-32"/>
          <w:w w:val="100"/>
          <w:position w:val="-6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4"/>
          <w:position w:val="-6"/>
        </w:rPr>
        <w:t>Mo</w:t>
      </w:r>
      <w:r>
        <w:rPr>
          <w:rFonts w:ascii="Arial" w:hAnsi="Arial" w:cs="Arial" w:eastAsia="Arial"/>
          <w:sz w:val="22"/>
          <w:szCs w:val="22"/>
          <w:color w:val="282326"/>
          <w:spacing w:val="-13"/>
          <w:w w:val="104"/>
          <w:position w:val="-6"/>
        </w:rPr>
        <w:t>d</w:t>
      </w:r>
      <w:r>
        <w:rPr>
          <w:rFonts w:ascii="Arial" w:hAnsi="Arial" w:cs="Arial" w:eastAsia="Arial"/>
          <w:sz w:val="22"/>
          <w:szCs w:val="22"/>
          <w:color w:val="343D5E"/>
          <w:spacing w:val="-10"/>
          <w:w w:val="155"/>
          <w:position w:val="-6"/>
        </w:rPr>
        <w:t>i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1"/>
          <w:position w:val="-6"/>
        </w:rPr>
        <w:t>fy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6"/>
        </w:rPr>
        <w:tab/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77"/>
          <w:position w:val="-6"/>
        </w:rPr>
        <w:t>D</w:t>
      </w:r>
      <w:r>
        <w:rPr>
          <w:rFonts w:ascii="Arial" w:hAnsi="Arial" w:cs="Arial" w:eastAsia="Arial"/>
          <w:sz w:val="22"/>
          <w:szCs w:val="22"/>
          <w:color w:val="282326"/>
          <w:spacing w:val="-69"/>
          <w:w w:val="177"/>
          <w:position w:val="-6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6"/>
        </w:rPr>
        <w:t>Delete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6"/>
        </w:rPr>
        <w:tab/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77"/>
          <w:position w:val="-6"/>
        </w:rPr>
        <w:t>D</w:t>
      </w:r>
      <w:r>
        <w:rPr>
          <w:rFonts w:ascii="Arial" w:hAnsi="Arial" w:cs="Arial" w:eastAsia="Arial"/>
          <w:sz w:val="22"/>
          <w:szCs w:val="22"/>
          <w:color w:val="282326"/>
          <w:spacing w:val="-32"/>
          <w:w w:val="100"/>
          <w:position w:val="-6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6"/>
        </w:rPr>
        <w:t>No</w:t>
      </w:r>
      <w:r>
        <w:rPr>
          <w:rFonts w:ascii="Arial" w:hAnsi="Arial" w:cs="Arial" w:eastAsia="Arial"/>
          <w:sz w:val="22"/>
          <w:szCs w:val="22"/>
          <w:color w:val="282326"/>
          <w:spacing w:val="2"/>
          <w:w w:val="100"/>
          <w:position w:val="-6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1"/>
          <w:position w:val="-6"/>
        </w:rPr>
        <w:t>Change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200" w:right="1220"/>
          <w:cols w:num="2" w:equalWidth="0">
            <w:col w:w="2713" w:space="297"/>
            <w:col w:w="6810"/>
          </w:cols>
        </w:sectPr>
      </w:pPr>
      <w:rPr/>
    </w:p>
    <w:p>
      <w:pPr>
        <w:spacing w:before="0" w:after="0" w:line="470" w:lineRule="exact"/>
        <w:ind w:left="110" w:right="-20"/>
        <w:jc w:val="left"/>
        <w:tabs>
          <w:tab w:pos="3120" w:val="left"/>
          <w:tab w:pos="4480" w:val="left"/>
          <w:tab w:pos="6140" w:val="left"/>
          <w:tab w:pos="7420" w:val="left"/>
        </w:tabs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64pt;margin-top:-49.957603pt;width:483pt;height:55pt;mso-position-horizontal-relative:page;mso-position-vertical-relative:paragraph;z-index:-10685" coordorigin="1280,-999" coordsize="9660,1100">
            <v:group style="position:absolute;left:1320;top:-979;width:9600;height:2" coordorigin="1320,-979" coordsize="9600,2">
              <v:shape style="position:absolute;left:1320;top:-979;width:9600;height:2" coordorigin="1320,-979" coordsize="9600,0" path="m1320,-979l10920,-979e" filled="f" stroked="t" strokeweight="1pt" strokecolor="#1F1C1F">
                <v:path arrowok="t"/>
              </v:shape>
            </v:group>
            <v:group style="position:absolute;left:4350;top:-989;width:2;height:1070" coordorigin="4350,-989" coordsize="2,1070">
              <v:shape style="position:absolute;left:4350;top:-989;width:2;height:1070" coordorigin="4350,-989" coordsize="0,1070" path="m4350,81l4350,-989e" filled="f" stroked="t" strokeweight="1pt" strokecolor="#1F1C1F">
                <v:path arrowok="t"/>
              </v:shape>
            </v:group>
            <v:group style="position:absolute;left:10910;top:-989;width:2;height:730" coordorigin="10910,-989" coordsize="2,730">
              <v:shape style="position:absolute;left:10910;top:-989;width:2;height:730" coordorigin="10910,-989" coordsize="0,730" path="m10910,-259l10910,-989e" filled="f" stroked="t" strokeweight="1pt" strokecolor="#1F1C1F">
                <v:path arrowok="t"/>
              </v:shape>
            </v:group>
            <v:group style="position:absolute;left:1330;top:-989;width:2;height:1070" coordorigin="1330,-989" coordsize="2,1070">
              <v:shape style="position:absolute;left:1330;top:-989;width:2;height:1070" coordorigin="1330,-989" coordsize="0,1070" path="m1330,81l1330,-989e" filled="f" stroked="t" strokeweight="1pt" strokecolor="#1F1C1F">
                <v:path arrowok="t"/>
              </v:shape>
            </v:group>
            <v:group style="position:absolute;left:1300;top:-329;width:9620;height:2" coordorigin="1300,-329" coordsize="9620,2">
              <v:shape style="position:absolute;left:1300;top:-329;width:9620;height:2" coordorigin="1300,-329" coordsize="9620,0" path="m1300,-329l10920,-329e" filled="f" stroked="t" strokeweight="2pt" strokecolor="#1F1C1F">
                <v:path arrowok="t"/>
              </v:shape>
            </v:group>
            <v:group style="position:absolute;left:1360;top:81;width:9560;height:2" coordorigin="1360,81" coordsize="9560,2">
              <v:shape style="position:absolute;left:1360;top:81;width:9560;height:2" coordorigin="1360,81" coordsize="9560,0" path="m1360,81l10920,81e" filled="f" stroked="t" strokeweight="2pt" strokecolor="#1F1C1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47"/>
          <w:szCs w:val="47"/>
          <w:color w:val="282326"/>
          <w:w w:val="66"/>
        </w:rPr>
      </w:r>
      <w:r>
        <w:rPr>
          <w:rFonts w:ascii="Arial" w:hAnsi="Arial" w:cs="Arial" w:eastAsia="Arial"/>
          <w:sz w:val="47"/>
          <w:szCs w:val="47"/>
          <w:color w:val="282326"/>
          <w:w w:val="66"/>
          <w:u w:val="single" w:color="1F1C1F"/>
        </w:rPr>
        <w:t>I</w:t>
      </w:r>
      <w:r>
        <w:rPr>
          <w:rFonts w:ascii="Arial" w:hAnsi="Arial" w:cs="Arial" w:eastAsia="Arial"/>
          <w:sz w:val="47"/>
          <w:szCs w:val="47"/>
          <w:color w:val="282326"/>
          <w:w w:val="66"/>
          <w:u w:val="single" w:color="1F1C1F"/>
        </w:rPr>
      </w:r>
      <w:r>
        <w:rPr>
          <w:rFonts w:ascii="Arial" w:hAnsi="Arial" w:cs="Arial" w:eastAsia="Arial"/>
          <w:sz w:val="47"/>
          <w:szCs w:val="47"/>
          <w:color w:val="282326"/>
          <w:spacing w:val="-87"/>
          <w:w w:val="99"/>
          <w:u w:val="single" w:color="1F1C1F"/>
        </w:rPr>
        <w:t> </w:t>
      </w:r>
      <w:r>
        <w:rPr>
          <w:rFonts w:ascii="Arial" w:hAnsi="Arial" w:cs="Arial" w:eastAsia="Arial"/>
          <w:sz w:val="47"/>
          <w:szCs w:val="47"/>
          <w:color w:val="282326"/>
          <w:spacing w:val="-87"/>
          <w:w w:val="99"/>
          <w:u w:val="single" w:color="1F1C1F"/>
        </w:rPr>
      </w:r>
      <w:r>
        <w:rPr>
          <w:rFonts w:ascii="Arial" w:hAnsi="Arial" w:cs="Arial" w:eastAsia="Arial"/>
          <w:sz w:val="47"/>
          <w:szCs w:val="47"/>
          <w:color w:val="282326"/>
          <w:spacing w:val="-87"/>
          <w:w w:val="99"/>
        </w:rPr>
      </w:r>
      <w:r>
        <w:rPr>
          <w:rFonts w:ascii="Arial" w:hAnsi="Arial" w:cs="Arial" w:eastAsia="Arial"/>
          <w:sz w:val="47"/>
          <w:szCs w:val="47"/>
          <w:color w:val="282326"/>
          <w:spacing w:val="-87"/>
          <w:w w:val="99"/>
        </w:rPr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1"/>
        </w:rPr>
        <w:t>Applicatio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2"/>
        </w:rPr>
        <w:t>n</w:t>
      </w:r>
      <w:r>
        <w:rPr>
          <w:rFonts w:ascii="Arial" w:hAnsi="Arial" w:cs="Arial" w:eastAsia="Arial"/>
          <w:sz w:val="22"/>
          <w:szCs w:val="22"/>
          <w:color w:val="282326"/>
          <w:spacing w:val="-2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Status</w:t>
      </w:r>
      <w:r>
        <w:rPr>
          <w:rFonts w:ascii="Arial" w:hAnsi="Arial" w:cs="Arial" w:eastAsia="Arial"/>
          <w:sz w:val="22"/>
          <w:szCs w:val="22"/>
          <w:color w:val="282326"/>
          <w:spacing w:val="-1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</w:r>
      <w:r>
        <w:rPr>
          <w:rFonts w:ascii="Arial" w:hAnsi="Arial" w:cs="Arial" w:eastAsia="Arial"/>
          <w:sz w:val="47"/>
          <w:szCs w:val="47"/>
          <w:color w:val="282326"/>
          <w:spacing w:val="0"/>
          <w:w w:val="66"/>
        </w:rPr>
      </w:r>
      <w:r>
        <w:rPr>
          <w:rFonts w:ascii="Arial" w:hAnsi="Arial" w:cs="Arial" w:eastAsia="Arial"/>
          <w:sz w:val="47"/>
          <w:szCs w:val="47"/>
          <w:color w:val="282326"/>
          <w:spacing w:val="0"/>
          <w:w w:val="66"/>
          <w:u w:val="single" w:color="1F1C1F"/>
        </w:rPr>
        <w:t>I</w:t>
      </w:r>
      <w:r>
        <w:rPr>
          <w:rFonts w:ascii="Arial" w:hAnsi="Arial" w:cs="Arial" w:eastAsia="Arial"/>
          <w:sz w:val="47"/>
          <w:szCs w:val="47"/>
          <w:color w:val="282326"/>
          <w:spacing w:val="0"/>
          <w:w w:val="66"/>
          <w:u w:val="single" w:color="1F1C1F"/>
        </w:rPr>
      </w:r>
      <w:r>
        <w:rPr>
          <w:rFonts w:ascii="Arial" w:hAnsi="Arial" w:cs="Arial" w:eastAsia="Arial"/>
          <w:sz w:val="47"/>
          <w:szCs w:val="47"/>
          <w:color w:val="282326"/>
          <w:spacing w:val="-87"/>
          <w:w w:val="99"/>
          <w:u w:val="single" w:color="1F1C1F"/>
        </w:rPr>
        <w:t> </w:t>
      </w:r>
      <w:r>
        <w:rPr>
          <w:rFonts w:ascii="Arial" w:hAnsi="Arial" w:cs="Arial" w:eastAsia="Arial"/>
          <w:sz w:val="47"/>
          <w:szCs w:val="47"/>
          <w:color w:val="282326"/>
          <w:spacing w:val="-87"/>
          <w:w w:val="99"/>
          <w:u w:val="single" w:color="1F1C1F"/>
        </w:rPr>
      </w:r>
      <w:r>
        <w:rPr>
          <w:rFonts w:ascii="Arial" w:hAnsi="Arial" w:cs="Arial" w:eastAsia="Arial"/>
          <w:sz w:val="47"/>
          <w:szCs w:val="47"/>
          <w:color w:val="282326"/>
          <w:spacing w:val="-87"/>
          <w:w w:val="99"/>
        </w:rPr>
      </w:r>
      <w:r>
        <w:rPr>
          <w:rFonts w:ascii="Arial" w:hAnsi="Arial" w:cs="Arial" w:eastAsia="Arial"/>
          <w:sz w:val="47"/>
          <w:szCs w:val="47"/>
          <w:color w:val="282326"/>
          <w:spacing w:val="-87"/>
          <w:w w:val="99"/>
        </w:rPr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77"/>
        </w:rPr>
        <w:t>D</w:t>
      </w:r>
      <w:r>
        <w:rPr>
          <w:rFonts w:ascii="Arial" w:hAnsi="Arial" w:cs="Arial" w:eastAsia="Arial"/>
          <w:sz w:val="22"/>
          <w:szCs w:val="22"/>
          <w:color w:val="282326"/>
          <w:spacing w:val="-2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Active</w:t>
      </w:r>
      <w:r>
        <w:rPr>
          <w:rFonts w:ascii="Arial" w:hAnsi="Arial" w:cs="Arial" w:eastAsia="Arial"/>
          <w:sz w:val="22"/>
          <w:szCs w:val="22"/>
          <w:color w:val="282326"/>
          <w:spacing w:val="-5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82326"/>
          <w:spacing w:val="-18"/>
          <w:w w:val="177"/>
        </w:rPr>
        <w:t>D</w:t>
      </w:r>
      <w:r>
        <w:rPr>
          <w:rFonts w:ascii="Arial" w:hAnsi="Arial" w:cs="Arial" w:eastAsia="Arial"/>
          <w:sz w:val="22"/>
          <w:szCs w:val="22"/>
          <w:color w:val="232A4D"/>
          <w:spacing w:val="-12"/>
          <w:w w:val="155"/>
        </w:rPr>
        <w:t>l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3"/>
        </w:rPr>
        <w:t>nac</w:t>
      </w:r>
      <w:r>
        <w:rPr>
          <w:rFonts w:ascii="Arial" w:hAnsi="Arial" w:cs="Arial" w:eastAsia="Arial"/>
          <w:sz w:val="22"/>
          <w:szCs w:val="22"/>
          <w:color w:val="282326"/>
          <w:spacing w:val="-7"/>
          <w:w w:val="102"/>
        </w:rPr>
        <w:t>t</w:t>
      </w:r>
      <w:r>
        <w:rPr>
          <w:rFonts w:ascii="Arial" w:hAnsi="Arial" w:cs="Arial" w:eastAsia="Arial"/>
          <w:sz w:val="22"/>
          <w:szCs w:val="22"/>
          <w:color w:val="343D5E"/>
          <w:spacing w:val="-11"/>
          <w:w w:val="155"/>
        </w:rPr>
        <w:t>i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4"/>
        </w:rPr>
        <w:t>ve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77"/>
        </w:rPr>
        <w:t>D</w:t>
      </w:r>
      <w:r>
        <w:rPr>
          <w:rFonts w:ascii="Arial" w:hAnsi="Arial" w:cs="Arial" w:eastAsia="Arial"/>
          <w:sz w:val="22"/>
          <w:szCs w:val="22"/>
          <w:color w:val="282326"/>
          <w:spacing w:val="-2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Ac</w:t>
      </w:r>
      <w:r>
        <w:rPr>
          <w:rFonts w:ascii="Arial" w:hAnsi="Arial" w:cs="Arial" w:eastAsia="Arial"/>
          <w:sz w:val="22"/>
          <w:szCs w:val="22"/>
          <w:color w:val="282326"/>
          <w:spacing w:val="-7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343D5E"/>
          <w:spacing w:val="-11"/>
          <w:w w:val="155"/>
        </w:rPr>
        <w:t>i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ve</w:t>
        <w:tab/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9"/>
        </w:rPr>
        <w:t>Dlnac</w:t>
      </w:r>
      <w:r>
        <w:rPr>
          <w:rFonts w:ascii="Arial" w:hAnsi="Arial" w:cs="Arial" w:eastAsia="Arial"/>
          <w:sz w:val="22"/>
          <w:szCs w:val="22"/>
          <w:color w:val="282326"/>
          <w:spacing w:val="-8"/>
          <w:w w:val="118"/>
        </w:rPr>
        <w:t>t</w:t>
      </w:r>
      <w:r>
        <w:rPr>
          <w:rFonts w:ascii="Arial" w:hAnsi="Arial" w:cs="Arial" w:eastAsia="Arial"/>
          <w:sz w:val="22"/>
          <w:szCs w:val="22"/>
          <w:color w:val="6E4934"/>
          <w:spacing w:val="-11"/>
          <w:w w:val="155"/>
        </w:rPr>
        <w:t>i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ve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" w:after="0" w:line="80" w:lineRule="exact"/>
        <w:jc w:val="left"/>
        <w:rPr>
          <w:sz w:val="8"/>
          <w:szCs w:val="8"/>
        </w:rPr>
      </w:pPr>
      <w:rPr/>
      <w:r>
        <w:rPr>
          <w:sz w:val="8"/>
          <w:szCs w:val="8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90" w:hRule="exact"/>
        </w:trPr>
        <w:tc>
          <w:tcPr>
            <w:tcW w:w="3020" w:type="dxa"/>
            <w:tcBorders>
              <w:top w:val="nil" w:sz="6" w:space="0" w:color="auto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45" w:type="dxa"/>
            <w:tcBorders>
              <w:top w:val="nil" w:sz="6" w:space="0" w:color="auto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7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Current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315" w:type="dxa"/>
            <w:tcBorders>
              <w:top w:val="nil" w:sz="6" w:space="0" w:color="auto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0"/>
              </w:rPr>
              <w:t>Modified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Facilit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0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4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315" w:type="dxa"/>
            <w:tcBorders>
              <w:top w:val="single" w:sz="8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Countr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Code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4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315" w:type="dxa"/>
            <w:tcBorders>
              <w:top w:val="single" w:sz="8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HL7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Fiel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Separator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4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315" w:type="dxa"/>
            <w:tcBorders>
              <w:top w:val="single" w:sz="8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HL7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Encodin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4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8"/>
              </w:rPr>
              <w:t>Characters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4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315" w:type="dxa"/>
            <w:tcBorders>
              <w:top w:val="single" w:sz="8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Mail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7"/>
              </w:rPr>
              <w:t>Group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4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315" w:type="dxa"/>
            <w:tcBorders>
              <w:top w:val="single" w:sz="8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8" w:lineRule="exact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82326"/>
          <w:spacing w:val="0"/>
          <w:w w:val="110"/>
          <w:position w:val="-1"/>
        </w:rPr>
        <w:t>6.2.2.3.32.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HL7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22"/>
          <w:position w:val="-1"/>
        </w:rPr>
        <w:t>Logical</w:t>
      </w:r>
      <w:r>
        <w:rPr>
          <w:rFonts w:ascii="Arial" w:hAnsi="Arial" w:cs="Arial" w:eastAsia="Arial"/>
          <w:sz w:val="22"/>
          <w:szCs w:val="22"/>
          <w:color w:val="282326"/>
          <w:spacing w:val="-37"/>
          <w:w w:val="122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22"/>
          <w:position w:val="-1"/>
        </w:rPr>
        <w:t>Link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0" w:lineRule="auto"/>
        <w:ind w:left="28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Tabl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82326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69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color w:val="282326"/>
          <w:spacing w:val="-1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HL7</w:t>
      </w:r>
      <w:r>
        <w:rPr>
          <w:rFonts w:ascii="Arial" w:hAnsi="Arial" w:cs="Arial" w:eastAsia="Arial"/>
          <w:sz w:val="22"/>
          <w:szCs w:val="22"/>
          <w:color w:val="282326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3"/>
        </w:rPr>
        <w:t>Logical</w:t>
      </w:r>
      <w:r>
        <w:rPr>
          <w:rFonts w:ascii="Arial" w:hAnsi="Arial" w:cs="Arial" w:eastAsia="Arial"/>
          <w:sz w:val="22"/>
          <w:szCs w:val="22"/>
          <w:color w:val="282326"/>
          <w:spacing w:val="-4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00"/>
        </w:rPr>
        <w:t>Link</w:t>
      </w:r>
      <w:r>
        <w:rPr>
          <w:rFonts w:ascii="Arial" w:hAnsi="Arial" w:cs="Arial" w:eastAsia="Arial"/>
          <w:sz w:val="22"/>
          <w:szCs w:val="22"/>
          <w:color w:val="282326"/>
          <w:spacing w:val="4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1"/>
        </w:rPr>
        <w:t>(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0"/>
        </w:rPr>
        <w:t>Instructions</w:t>
      </w:r>
      <w:r>
        <w:rPr>
          <w:rFonts w:ascii="Arial" w:hAnsi="Arial" w:cs="Arial" w:eastAsia="Arial"/>
          <w:sz w:val="22"/>
          <w:szCs w:val="22"/>
          <w:color w:val="282326"/>
          <w:spacing w:val="0"/>
          <w:w w:val="111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HL7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Logical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26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4"/>
              </w:rPr>
              <w:t>Link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HL7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1"/>
              </w:rPr>
              <w:t>Logical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26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Link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5"/>
              </w:rPr>
              <w:t>Parameter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LLP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)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5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6"/>
              </w:rPr>
              <w:t>Node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14"/>
              </w:rPr>
              <w:t>Institution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Domain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9"/>
              </w:rPr>
              <w:t>Autostart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Queu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4"/>
              </w:rPr>
              <w:t>Size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82326"/>
                <w:spacing w:val="0"/>
                <w:w w:val="104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82326"/>
                <w:spacing w:val="0"/>
                <w:w w:val="100"/>
              </w:rPr>
              <w:t>TBD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type w:val="continuous"/>
          <w:pgSz w:w="12240" w:h="15840"/>
          <w:pgMar w:top="1380" w:bottom="280" w:left="1200" w:right="1220"/>
        </w:sectPr>
      </w:pPr>
      <w:rPr/>
    </w:p>
    <w:p>
      <w:pPr>
        <w:spacing w:before="73" w:after="0" w:line="258" w:lineRule="exact"/>
        <w:ind w:left="3493" w:right="3433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262326"/>
          <w:spacing w:val="-8"/>
          <w:w w:val="100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b</w:t>
      </w:r>
      <w:r>
        <w:rPr>
          <w:rFonts w:ascii="Arial" w:hAnsi="Arial" w:cs="Arial" w:eastAsia="Arial"/>
          <w:sz w:val="22"/>
          <w:szCs w:val="22"/>
          <w:color w:val="262326"/>
          <w:spacing w:val="-6"/>
          <w:w w:val="100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326"/>
          <w:spacing w:val="4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70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15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HL7</w:t>
      </w:r>
      <w:r>
        <w:rPr>
          <w:rFonts w:ascii="Arial" w:hAnsi="Arial" w:cs="Arial" w:eastAsia="Arial"/>
          <w:sz w:val="22"/>
          <w:szCs w:val="22"/>
          <w:color w:val="262326"/>
          <w:spacing w:val="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-16"/>
          <w:w w:val="122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83"/>
          <w:position w:val="-1"/>
        </w:rPr>
        <w:t>OQIC</w:t>
      </w:r>
      <w:r>
        <w:rPr>
          <w:rFonts w:ascii="Arial" w:hAnsi="Arial" w:cs="Arial" w:eastAsia="Arial"/>
          <w:sz w:val="22"/>
          <w:szCs w:val="22"/>
          <w:color w:val="262326"/>
          <w:spacing w:val="5"/>
          <w:w w:val="83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9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262326"/>
          <w:spacing w:val="-4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98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262326"/>
          <w:spacing w:val="-72"/>
          <w:w w:val="97"/>
          <w:position w:val="0"/>
        </w:rPr>
        <w:t>"</w:t>
      </w:r>
      <w:r>
        <w:rPr>
          <w:rFonts w:ascii="Arial" w:hAnsi="Arial" w:cs="Arial" w:eastAsia="Arial"/>
          <w:sz w:val="17"/>
          <w:szCs w:val="17"/>
          <w:color w:val="262326"/>
          <w:spacing w:val="0"/>
          <w:w w:val="148"/>
          <w:position w:val="-1"/>
        </w:rPr>
        <w:t>I</w:t>
      </w:r>
      <w:r>
        <w:rPr>
          <w:rFonts w:ascii="Arial" w:hAnsi="Arial" w:cs="Arial" w:eastAsia="Arial"/>
          <w:sz w:val="17"/>
          <w:szCs w:val="17"/>
          <w:color w:val="262326"/>
          <w:spacing w:val="-9"/>
          <w:w w:val="148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6"/>
          <w:position w:val="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HL7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1"/>
              </w:rPr>
              <w:t>Logical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26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4"/>
              </w:rPr>
              <w:t>Link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gridSpan w:val="2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020" w:type="dxa"/>
            <w:tcBorders>
              <w:top w:val="single" w:sz="8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HL7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1"/>
              </w:rPr>
              <w:t>Logical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26"/>
                <w:w w:val="11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1"/>
              </w:rPr>
              <w:t>Link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Paramete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3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gridSpan w:val="2"/>
            <w:tcBorders>
              <w:top w:val="single" w:sz="8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6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410" w:hRule="exact"/>
        </w:trPr>
        <w:tc>
          <w:tcPr>
            <w:tcW w:w="302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0" w:after="0" w:line="369" w:lineRule="exact"/>
              <w:ind w:left="-3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45"/>
                <w:szCs w:val="45"/>
                <w:color w:val="262326"/>
                <w:w w:val="69"/>
                <w:position w:val="2"/>
              </w:rPr>
              <w:t>I</w:t>
            </w:r>
            <w:r>
              <w:rPr>
                <w:rFonts w:ascii="Arial" w:hAnsi="Arial" w:cs="Arial" w:eastAsia="Arial"/>
                <w:sz w:val="45"/>
                <w:szCs w:val="45"/>
                <w:color w:val="262326"/>
                <w:spacing w:val="-72"/>
                <w:w w:val="100"/>
                <w:position w:val="2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6"/>
                <w:position w:val="2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9"/>
                <w:w w:val="106"/>
                <w:position w:val="2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6"/>
                <w:position w:val="2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6560" w:type="dxa"/>
            <w:gridSpan w:val="2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nil" w:sz="6" w:space="0" w:color="auto"/>
            </w:tcBorders>
          </w:tcPr>
          <w:p>
            <w:pPr>
              <w:spacing w:before="0" w:after="0" w:line="373" w:lineRule="exact"/>
              <w:ind w:left="-30" w:right="-20"/>
              <w:jc w:val="left"/>
              <w:tabs>
                <w:tab w:pos="1140" w:val="left"/>
                <w:tab w:pos="2800" w:val="left"/>
                <w:tab w:pos="4640" w:val="left"/>
              </w:tabs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45"/>
                <w:szCs w:val="45"/>
                <w:color w:val="262326"/>
                <w:w w:val="69"/>
                <w:position w:val="2"/>
              </w:rPr>
              <w:t>I</w:t>
            </w:r>
            <w:r>
              <w:rPr>
                <w:rFonts w:ascii="Arial" w:hAnsi="Arial" w:cs="Arial" w:eastAsia="Arial"/>
                <w:sz w:val="45"/>
                <w:szCs w:val="45"/>
                <w:color w:val="262326"/>
                <w:spacing w:val="-82"/>
                <w:w w:val="100"/>
                <w:position w:val="2"/>
              </w:rPr>
              <w:t> </w:t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62326"/>
                <w:spacing w:val="0"/>
                <w:w w:val="100"/>
                <w:position w:val="2"/>
              </w:rPr>
              <w:t>D</w:t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62326"/>
                <w:spacing w:val="8"/>
                <w:w w:val="100"/>
                <w:position w:val="2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413644"/>
                <w:spacing w:val="-8"/>
                <w:w w:val="100"/>
                <w:position w:val="2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11"/>
                <w:w w:val="100"/>
                <w:position w:val="2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4F4656"/>
                <w:spacing w:val="0"/>
                <w:w w:val="100"/>
                <w:position w:val="2"/>
              </w:rPr>
              <w:t>w</w:t>
            </w:r>
            <w:r>
              <w:rPr>
                <w:rFonts w:ascii="Arial" w:hAnsi="Arial" w:cs="Arial" w:eastAsia="Arial"/>
                <w:sz w:val="22"/>
                <w:szCs w:val="22"/>
                <w:color w:val="4F4656"/>
                <w:spacing w:val="-33"/>
                <w:w w:val="100"/>
                <w:position w:val="2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4F4656"/>
                <w:spacing w:val="0"/>
                <w:w w:val="100"/>
                <w:position w:val="2"/>
              </w:rPr>
              <w:tab/>
            </w:r>
            <w:r>
              <w:rPr>
                <w:rFonts w:ascii="Arial" w:hAnsi="Arial" w:cs="Arial" w:eastAsia="Arial"/>
                <w:sz w:val="22"/>
                <w:szCs w:val="22"/>
                <w:color w:val="4F4656"/>
                <w:spacing w:val="0"/>
                <w:w w:val="100"/>
                <w:position w:val="2"/>
              </w:rPr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62326"/>
                <w:spacing w:val="0"/>
                <w:w w:val="100"/>
                <w:position w:val="2"/>
              </w:rPr>
              <w:t>D</w:t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62326"/>
                <w:spacing w:val="8"/>
                <w:w w:val="100"/>
                <w:position w:val="2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413644"/>
                <w:spacing w:val="0"/>
                <w:w w:val="100"/>
                <w:position w:val="2"/>
              </w:rPr>
              <w:t>Modify</w:t>
            </w:r>
            <w:r>
              <w:rPr>
                <w:rFonts w:ascii="Arial" w:hAnsi="Arial" w:cs="Arial" w:eastAsia="Arial"/>
                <w:sz w:val="22"/>
                <w:szCs w:val="22"/>
                <w:color w:val="413644"/>
                <w:spacing w:val="0"/>
                <w:w w:val="100"/>
                <w:position w:val="2"/>
              </w:rPr>
              <w:tab/>
            </w:r>
            <w:r>
              <w:rPr>
                <w:rFonts w:ascii="Arial" w:hAnsi="Arial" w:cs="Arial" w:eastAsia="Arial"/>
                <w:sz w:val="22"/>
                <w:szCs w:val="22"/>
                <w:color w:val="413644"/>
                <w:spacing w:val="0"/>
                <w:w w:val="100"/>
                <w:position w:val="2"/>
              </w:rPr>
            </w:r>
            <w:r>
              <w:rPr>
                <w:rFonts w:ascii="Arial" w:hAnsi="Arial" w:cs="Arial" w:eastAsia="Arial"/>
                <w:sz w:val="30"/>
                <w:szCs w:val="30"/>
                <w:color w:val="262326"/>
                <w:spacing w:val="0"/>
                <w:w w:val="100"/>
                <w:position w:val="3"/>
              </w:rPr>
              <w:t>D</w:t>
            </w:r>
            <w:r>
              <w:rPr>
                <w:rFonts w:ascii="Arial" w:hAnsi="Arial" w:cs="Arial" w:eastAsia="Arial"/>
                <w:sz w:val="30"/>
                <w:szCs w:val="30"/>
                <w:color w:val="262326"/>
                <w:spacing w:val="10"/>
                <w:w w:val="100"/>
                <w:position w:val="3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413644"/>
                <w:spacing w:val="-11"/>
                <w:w w:val="100"/>
                <w:position w:val="3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4"/>
                <w:w w:val="100"/>
                <w:position w:val="3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413644"/>
                <w:spacing w:val="0"/>
                <w:w w:val="100"/>
                <w:position w:val="3"/>
              </w:rPr>
              <w:t>le</w:t>
            </w:r>
            <w:r>
              <w:rPr>
                <w:rFonts w:ascii="Arial" w:hAnsi="Arial" w:cs="Arial" w:eastAsia="Arial"/>
                <w:sz w:val="22"/>
                <w:szCs w:val="22"/>
                <w:color w:val="413644"/>
                <w:spacing w:val="-11"/>
                <w:w w:val="100"/>
                <w:position w:val="3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  <w:position w:val="3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24"/>
                <w:w w:val="100"/>
                <w:position w:val="3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  <w:position w:val="3"/>
              </w:rPr>
              <w:tab/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  <w:position w:val="3"/>
              </w:rPr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62326"/>
                <w:spacing w:val="0"/>
                <w:w w:val="100"/>
                <w:position w:val="3"/>
              </w:rPr>
              <w:t>D</w:t>
            </w:r>
            <w:r>
              <w:rPr>
                <w:rFonts w:ascii="Times New Roman" w:hAnsi="Times New Roman" w:cs="Times New Roman" w:eastAsia="Times New Roman"/>
                <w:sz w:val="32"/>
                <w:szCs w:val="32"/>
                <w:color w:val="262326"/>
                <w:spacing w:val="-2"/>
                <w:w w:val="100"/>
                <w:position w:val="3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413644"/>
                <w:spacing w:val="0"/>
                <w:w w:val="100"/>
                <w:position w:val="3"/>
              </w:rPr>
              <w:t>No</w:t>
            </w:r>
            <w:r>
              <w:rPr>
                <w:rFonts w:ascii="Arial" w:hAnsi="Arial" w:cs="Arial" w:eastAsia="Arial"/>
                <w:sz w:val="22"/>
                <w:szCs w:val="22"/>
                <w:color w:val="413644"/>
                <w:spacing w:val="2"/>
                <w:w w:val="100"/>
                <w:position w:val="3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413644"/>
                <w:spacing w:val="-4"/>
                <w:w w:val="101"/>
                <w:position w:val="3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19"/>
                <w:w w:val="119"/>
                <w:position w:val="3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color w:val="413644"/>
                <w:spacing w:val="0"/>
                <w:w w:val="102"/>
                <w:position w:val="3"/>
              </w:rPr>
              <w:t>ange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42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6"/>
              </w:rPr>
              <w:t>Enhancement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9"/>
                <w:w w:val="106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6"/>
              </w:rPr>
              <w:t>Category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4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8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Current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315" w:type="dxa"/>
            <w:tcBorders>
              <w:top w:val="single" w:sz="8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8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0"/>
              </w:rPr>
              <w:t>Modified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6"/>
              </w:rPr>
              <w:t>Node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4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1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6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315" w:type="dxa"/>
            <w:tcBorders>
              <w:top w:val="single" w:sz="8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1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302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4"/>
              </w:rPr>
              <w:t>Institution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45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1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6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315" w:type="dxa"/>
            <w:tcBorders>
              <w:top w:val="single" w:sz="8" w:space="0" w:color="1F1C1F"/>
              <w:bottom w:val="single" w:sz="4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1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23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30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Domain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45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1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6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315" w:type="dxa"/>
            <w:tcBorders>
              <w:top w:val="single" w:sz="4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1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23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Autostart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4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1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6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315" w:type="dxa"/>
            <w:tcBorders>
              <w:top w:val="single" w:sz="8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1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23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Queu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4"/>
              </w:rPr>
              <w:t>Size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4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1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6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315" w:type="dxa"/>
            <w:tcBorders>
              <w:top w:val="single" w:sz="8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1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23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4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3245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4" w:space="0" w:color="1F1C1F"/>
            </w:tcBorders>
          </w:tcPr>
          <w:p>
            <w:pPr>
              <w:spacing w:before="1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6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315" w:type="dxa"/>
            <w:tcBorders>
              <w:top w:val="single" w:sz="8" w:space="0" w:color="1F1C1F"/>
              <w:bottom w:val="single" w:sz="8" w:space="0" w:color="1F1C1F"/>
              <w:left w:val="single" w:sz="4" w:space="0" w:color="1F1C1F"/>
              <w:right w:val="single" w:sz="8" w:space="0" w:color="1F1C1F"/>
            </w:tcBorders>
          </w:tcPr>
          <w:p>
            <w:pPr>
              <w:spacing w:before="15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-23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32" w:after="0" w:line="240" w:lineRule="auto"/>
        <w:ind w:left="240" w:right="-20"/>
        <w:jc w:val="left"/>
        <w:tabs>
          <w:tab w:pos="16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326"/>
          <w:spacing w:val="0"/>
          <w:w w:val="110"/>
        </w:rPr>
        <w:t>6.2.2.3.33.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</w:rPr>
        <w:t>COTS</w:t>
      </w:r>
      <w:r>
        <w:rPr>
          <w:rFonts w:ascii="Arial" w:hAnsi="Arial" w:cs="Arial" w:eastAsia="Arial"/>
          <w:sz w:val="22"/>
          <w:szCs w:val="22"/>
          <w:color w:val="262326"/>
          <w:spacing w:val="3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9"/>
        </w:rPr>
        <w:t>Interface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8" w:lineRule="exact"/>
        <w:ind w:left="288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326"/>
          <w:spacing w:val="27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71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62326"/>
          <w:spacing w:val="-1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COTS</w:t>
      </w:r>
      <w:r>
        <w:rPr>
          <w:rFonts w:ascii="Arial" w:hAnsi="Arial" w:cs="Arial" w:eastAsia="Arial"/>
          <w:sz w:val="22"/>
          <w:szCs w:val="22"/>
          <w:color w:val="262326"/>
          <w:spacing w:val="-22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Interfac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4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1"/>
          <w:position w:val="-1"/>
        </w:rPr>
        <w:t>(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0"/>
          <w:position w:val="-1"/>
        </w:rPr>
        <w:t>Instructions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11"/>
          <w:position w:val="-1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COTS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2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8"/>
              </w:rPr>
              <w:t>Interface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12"/>
              </w:rPr>
              <w:t>Instructions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Communicatio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7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Method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1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w w:val="111"/>
              </w:rPr>
              <w:t>Applicatio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w w:val="112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2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8"/>
              </w:rPr>
              <w:t>Interface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45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4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32" w:after="0" w:line="248" w:lineRule="exact"/>
        <w:ind w:left="3584" w:right="3575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62326"/>
          <w:spacing w:val="16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72</w:t>
      </w:r>
      <w:r>
        <w:rPr>
          <w:rFonts w:ascii="Arial" w:hAnsi="Arial" w:cs="Arial" w:eastAsia="Arial"/>
          <w:sz w:val="22"/>
          <w:szCs w:val="22"/>
          <w:color w:val="262326"/>
          <w:spacing w:val="11"/>
          <w:w w:val="100"/>
          <w:position w:val="-1"/>
        </w:rPr>
        <w:t>·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0"/>
          <w:position w:val="-1"/>
        </w:rPr>
        <w:t>COTS</w:t>
      </w:r>
      <w:r>
        <w:rPr>
          <w:rFonts w:ascii="Arial" w:hAnsi="Arial" w:cs="Arial" w:eastAsia="Arial"/>
          <w:sz w:val="22"/>
          <w:szCs w:val="22"/>
          <w:color w:val="262326"/>
          <w:spacing w:val="-1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62326"/>
          <w:spacing w:val="0"/>
          <w:w w:val="109"/>
          <w:position w:val="-1"/>
        </w:rPr>
        <w:t>Interface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10" w:type="dxa"/>
      </w:tblPr>
      <w:tblGrid/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0"/>
              </w:rPr>
              <w:t>COTS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2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8"/>
              </w:rPr>
              <w:t>Interface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9"/>
              </w:rPr>
              <w:t>Description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Communicatio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7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7"/>
              </w:rPr>
              <w:t>Method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6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0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62326"/>
                <w:w w:val="111"/>
              </w:rPr>
              <w:t>Applicatio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w w:val="112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-2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62326"/>
                <w:spacing w:val="0"/>
                <w:w w:val="108"/>
              </w:rPr>
              <w:t>Interface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65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0"/>
                <w:w w:val="100"/>
              </w:rPr>
              <w:t>T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413644"/>
                <w:spacing w:val="-16"/>
                <w:w w:val="100"/>
              </w:rPr>
              <w:t>B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262326"/>
                <w:spacing w:val="0"/>
                <w:w w:val="100"/>
              </w:rPr>
              <w:t>D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19" w:after="0" w:line="240" w:lineRule="auto"/>
        <w:ind w:left="250" w:right="-20"/>
        <w:jc w:val="left"/>
        <w:tabs>
          <w:tab w:pos="116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62326"/>
          <w:spacing w:val="0"/>
          <w:w w:val="100"/>
        </w:rPr>
        <w:t>6.3.</w:t>
        <w:tab/>
      </w:r>
      <w:r>
        <w:rPr>
          <w:rFonts w:ascii="Arial" w:hAnsi="Arial" w:cs="Arial" w:eastAsia="Arial"/>
          <w:sz w:val="32"/>
          <w:szCs w:val="32"/>
          <w:color w:val="262326"/>
          <w:spacing w:val="0"/>
          <w:w w:val="100"/>
        </w:rPr>
        <w:t>Networ</w:t>
      </w:r>
      <w:r>
        <w:rPr>
          <w:rFonts w:ascii="Arial" w:hAnsi="Arial" w:cs="Arial" w:eastAsia="Arial"/>
          <w:sz w:val="32"/>
          <w:szCs w:val="32"/>
          <w:color w:val="262326"/>
          <w:spacing w:val="0"/>
          <w:w w:val="100"/>
        </w:rPr>
        <w:t>k</w:t>
      </w:r>
      <w:r>
        <w:rPr>
          <w:rFonts w:ascii="Arial" w:hAnsi="Arial" w:cs="Arial" w:eastAsia="Arial"/>
          <w:sz w:val="32"/>
          <w:szCs w:val="32"/>
          <w:color w:val="262326"/>
          <w:spacing w:val="75"/>
          <w:w w:val="100"/>
        </w:rPr>
        <w:t> </w:t>
      </w:r>
      <w:r>
        <w:rPr>
          <w:rFonts w:ascii="Arial" w:hAnsi="Arial" w:cs="Arial" w:eastAsia="Arial"/>
          <w:sz w:val="32"/>
          <w:szCs w:val="32"/>
          <w:color w:val="262326"/>
          <w:spacing w:val="0"/>
          <w:w w:val="100"/>
        </w:rPr>
        <w:t>Detaile</w:t>
      </w:r>
      <w:r>
        <w:rPr>
          <w:rFonts w:ascii="Arial" w:hAnsi="Arial" w:cs="Arial" w:eastAsia="Arial"/>
          <w:sz w:val="32"/>
          <w:szCs w:val="32"/>
          <w:color w:val="262326"/>
          <w:spacing w:val="0"/>
          <w:w w:val="100"/>
        </w:rPr>
        <w:t>d</w:t>
      </w:r>
      <w:r>
        <w:rPr>
          <w:rFonts w:ascii="Arial" w:hAnsi="Arial" w:cs="Arial" w:eastAsia="Arial"/>
          <w:sz w:val="32"/>
          <w:szCs w:val="32"/>
          <w:color w:val="262326"/>
          <w:spacing w:val="61"/>
          <w:w w:val="100"/>
        </w:rPr>
        <w:t> </w:t>
      </w:r>
      <w:r>
        <w:rPr>
          <w:rFonts w:ascii="Arial" w:hAnsi="Arial" w:cs="Arial" w:eastAsia="Arial"/>
          <w:sz w:val="32"/>
          <w:szCs w:val="32"/>
          <w:color w:val="262326"/>
          <w:spacing w:val="0"/>
          <w:w w:val="109"/>
        </w:rPr>
        <w:t>Design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29" w:lineRule="auto"/>
        <w:ind w:left="240" w:right="159" w:firstLine="-10"/>
        <w:jc w:val="both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CI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6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&amp;D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use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standar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networ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device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suc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rout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3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76775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76775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8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tche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1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776775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23"/>
          <w:szCs w:val="23"/>
          <w:color w:val="776775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9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0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ew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s,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5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oa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6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alancers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6"/>
        </w:rPr>
        <w:t>impla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4"/>
          <w:w w:val="9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96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96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9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8"/>
          <w:w w:val="9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3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4"/>
          <w:w w:val="99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754D3F"/>
          <w:spacing w:val="0"/>
          <w:w w:val="8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754D3F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6"/>
        </w:rPr>
        <w:t>Detaile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6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5"/>
          <w:w w:val="9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7"/>
          <w:w w:val="9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96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6"/>
        </w:rPr>
        <w:t>ecificati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"/>
          <w:w w:val="9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9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9"/>
          <w:w w:val="9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96"/>
        </w:rPr>
        <w:t>these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4"/>
          <w:w w:val="9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6"/>
        </w:rPr>
        <w:t>networ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6"/>
        </w:rPr>
        <w:t>k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9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6"/>
        </w:rPr>
        <w:t>device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6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6"/>
          <w:w w:val="9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no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5"/>
        </w:rPr>
        <w:t>provide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5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5"/>
          <w:w w:val="9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5"/>
        </w:rPr>
        <w:t>here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5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9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7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scussi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her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4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focuse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tw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5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type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9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tent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4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3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sfer: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backu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5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oyment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fr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5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devel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9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4"/>
          <w:w w:val="9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97"/>
        </w:rPr>
        <w:t>vironm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1"/>
          <w:w w:val="9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4"/>
          <w:w w:val="9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9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5"/>
          <w:w w:val="9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us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96"/>
        </w:rPr>
        <w:t>acceptance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6"/>
          <w:w w:val="9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96"/>
        </w:rPr>
        <w:t>testin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96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8"/>
          <w:w w:val="9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7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onm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9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t.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8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54" w:lineRule="auto"/>
        <w:ind w:left="240" w:right="688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tw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ajo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type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9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09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9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3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5"/>
          <w:w w:val="109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9"/>
        </w:rPr>
        <w:t>er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9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betwe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vers: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ba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ku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8"/>
        </w:rPr>
        <w:t>ent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32"/>
          <w:w w:val="108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37"/>
          <w:w w:val="100"/>
        </w:rPr>
        <w:t>1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3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6"/>
          <w:w w:val="105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ise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fr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2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6"/>
        </w:rPr>
        <w:t>tmi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1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6"/>
        </w:rPr>
        <w:t>olog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6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3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6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2"/>
          <w:w w:val="106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0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6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4"/>
          <w:w w:val="10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7"/>
          <w:w w:val="10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backu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1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20"/>
          <w:w w:val="116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16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4"/>
          <w:w w:val="11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25"/>
          <w:w w:val="11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6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0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4"/>
          <w:w w:val="116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96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6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11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0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3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11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4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0"/>
        </w:rPr>
        <w:t>pr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9"/>
          <w:w w:val="11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0"/>
        </w:rPr>
        <w:t>-p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1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1"/>
          <w:w w:val="11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10"/>
        </w:rPr>
        <w:t>u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2"/>
          <w:w w:val="11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5"/>
          <w:w w:val="11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2"/>
          <w:w w:val="11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6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6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11"/>
        </w:rPr>
        <w:t>v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0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11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3"/>
          <w:w w:val="111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11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1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4"/>
          <w:w w:val="111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1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1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5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olicie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2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ba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1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ku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7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3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and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1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tent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2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4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eede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8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minim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ze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4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13644"/>
          <w:spacing w:val="-8"/>
          <w:w w:val="109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9"/>
          <w:w w:val="109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9"/>
        </w:rPr>
        <w:t>smpti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2"/>
          <w:w w:val="109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9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1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2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05"/>
        </w:rPr>
        <w:t>operati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-1"/>
          <w:w w:val="106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62326"/>
          <w:spacing w:val="-13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F4656"/>
          <w:spacing w:val="0"/>
          <w:w w:val="117"/>
        </w:rPr>
        <w:t>s.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3" w:top="1360" w:bottom="920" w:left="1200" w:right="1220"/>
          <w:pgSz w:w="12240" w:h="15840"/>
        </w:sectPr>
      </w:pPr>
      <w:rPr/>
    </w:p>
    <w:p>
      <w:pPr>
        <w:spacing w:before="58" w:after="0" w:line="240" w:lineRule="auto"/>
        <w:ind w:left="100" w:right="-20"/>
        <w:jc w:val="left"/>
        <w:tabs>
          <w:tab w:pos="100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6.4.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Security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Privacy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18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6.4.1.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Security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41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security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rda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Directive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Handbook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6500,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Federal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IPS)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199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National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Technology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(NIST)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800-60,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mmended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Security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Categorization.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hou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Austin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Techn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Center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(AITC),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security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covered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under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AITC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General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(GSS).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continuous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onitoring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which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key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security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regular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continuous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monitoring.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287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Security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Categorization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drive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itial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oderate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ecu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Mini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addressed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NIST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800-53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Handbook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6500,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March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2015,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Appendix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(References),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Appendix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Privacy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Controls),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Appendix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Security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Controls).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18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6.4.2.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Privacy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209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priv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anaging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whether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actional,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unstructured,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eta-data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portan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design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functionality,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privacy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security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constra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should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addressed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accordance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directives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ealth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Insurance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Portability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Accountability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IPAA).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221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Privacy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ntity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Manage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Security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including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Handbook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6500,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March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2015,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Appendix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(References),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Appendix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Privacy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Controls),and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NIST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800-53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00" w:right="267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Privacy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Efforts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involve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llection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aintenance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ersonal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Identifiable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(PII)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and/or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Health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(PHI)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must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Privacy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cords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notice.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NumType w:start="68"/>
          <w:pgMar w:footer="728" w:header="0" w:top="1380" w:bottom="920" w:left="1340" w:right="1360"/>
          <w:footerReference w:type="default" r:id="rId78"/>
          <w:pgSz w:w="12240" w:h="15840"/>
        </w:sectPr>
      </w:pPr>
      <w:rPr/>
    </w:p>
    <w:p>
      <w:pPr>
        <w:spacing w:before="9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19" w:after="0" w:line="240" w:lineRule="auto"/>
        <w:ind w:left="100" w:right="-20"/>
        <w:jc w:val="left"/>
        <w:tabs>
          <w:tab w:pos="100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6.5.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Service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Oriented</w:t>
      </w:r>
      <w:r>
        <w:rPr>
          <w:rFonts w:ascii="Arial" w:hAnsi="Arial" w:cs="Arial" w:eastAsia="Arial"/>
          <w:sz w:val="32"/>
          <w:szCs w:val="3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Architecture/ESS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Detailed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9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39" w:lineRule="auto"/>
        <w:ind w:left="100" w:right="39"/>
        <w:jc w:val="both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network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devices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routers,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itches,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firewalls,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load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balancers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planted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AITC.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network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devices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here.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discussion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herein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focuses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two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types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transfer: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44" w:lineRule="auto"/>
        <w:ind w:left="100" w:right="180" w:firstLine="7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Deploy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acceptance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ajor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types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transfer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etween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servers: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" w:after="0" w:line="240" w:lineRule="auto"/>
        <w:ind w:left="2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enterprise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preproduction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248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Policies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governing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both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transfer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needed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ze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disruption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operations.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723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Diagr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10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2"/>
          <w:w w:val="100"/>
        </w:rPr>
        <w:t>d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epicted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7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3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figure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5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below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6"/>
          <w:w w:val="100"/>
        </w:rPr>
        <w:t> 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2"/>
          <w:szCs w:val="22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shows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basic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typical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operations.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375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339.390831pt;height:139.2pt;mso-position-horizontal-relative:char;mso-position-vertical-relative:line" type="#_x0000_t75">
            <v:imagedata r:id="rId79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8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768" w:right="2749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22:</w:t>
      </w:r>
      <w:r>
        <w:rPr>
          <w:rFonts w:ascii="Arial" w:hAnsi="Arial" w:cs="Arial" w:eastAsia="Arial"/>
          <w:sz w:val="22"/>
          <w:szCs w:val="22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Data</w:t>
      </w:r>
      <w:r>
        <w:rPr>
          <w:rFonts w:ascii="Arial" w:hAnsi="Arial" w:cs="Arial" w:eastAsia="Arial"/>
          <w:sz w:val="22"/>
          <w:szCs w:val="22"/>
          <w:color w:val="231F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Back</w:t>
      </w:r>
      <w:r>
        <w:rPr>
          <w:rFonts w:ascii="Arial" w:hAnsi="Arial" w:cs="Arial" w:eastAsia="Arial"/>
          <w:sz w:val="22"/>
          <w:szCs w:val="22"/>
          <w:color w:val="231F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p</w:t>
      </w:r>
      <w:r>
        <w:rPr>
          <w:rFonts w:ascii="Arial" w:hAnsi="Arial" w:cs="Arial" w:eastAsia="Arial"/>
          <w:sz w:val="22"/>
          <w:szCs w:val="22"/>
          <w:color w:val="231F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Fl</w:t>
      </w:r>
      <w:r>
        <w:rPr>
          <w:rFonts w:ascii="Arial" w:hAnsi="Arial" w:cs="Arial" w:eastAsia="Arial"/>
          <w:sz w:val="22"/>
          <w:szCs w:val="22"/>
          <w:color w:val="231F20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w</w:t>
      </w:r>
      <w:r>
        <w:rPr>
          <w:rFonts w:ascii="Arial" w:hAnsi="Arial" w:cs="Arial" w:eastAsia="Arial"/>
          <w:sz w:val="22"/>
          <w:szCs w:val="22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99"/>
          <w:b/>
          <w:bCs/>
        </w:rPr>
        <w:t>Diagram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193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growth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volu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necessitates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eff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approach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recovery.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organization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highly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dependent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Technology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(IT),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aintenance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critical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facto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viability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rations.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essential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certain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basic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ollowed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ensure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regular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basis.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195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team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ensures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successfully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daily.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Logs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aintained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verify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ount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unsuccessful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occurrences.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place,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procedu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tively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same.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231F20"/>
          <w:spacing w:val="0"/>
          <w:w w:val="100"/>
          <w:b/>
          <w:bCs/>
        </w:rPr>
        <w:t>Bac</w:t>
      </w:r>
      <w:r>
        <w:rPr>
          <w:rFonts w:ascii="Times New Roman" w:hAnsi="Times New Roman" w:cs="Times New Roman" w:eastAsia="Times New Roman"/>
          <w:sz w:val="28"/>
          <w:szCs w:val="28"/>
          <w:color w:val="231F20"/>
          <w:spacing w:val="-2"/>
          <w:w w:val="100"/>
          <w:b/>
          <w:bCs/>
        </w:rPr>
        <w:t>k</w:t>
      </w:r>
      <w:r>
        <w:rPr>
          <w:rFonts w:ascii="Times New Roman" w:hAnsi="Times New Roman" w:cs="Times New Roman" w:eastAsia="Times New Roman"/>
          <w:sz w:val="28"/>
          <w:szCs w:val="28"/>
          <w:color w:val="231F20"/>
          <w:spacing w:val="0"/>
          <w:w w:val="100"/>
          <w:b/>
          <w:bCs/>
        </w:rPr>
        <w:t>up</w:t>
      </w:r>
      <w:r>
        <w:rPr>
          <w:rFonts w:ascii="Times New Roman" w:hAnsi="Times New Roman" w:cs="Times New Roman" w:eastAsia="Times New Roman"/>
          <w:sz w:val="28"/>
          <w:szCs w:val="28"/>
          <w:color w:val="231F20"/>
          <w:spacing w:val="-8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231F20"/>
          <w:spacing w:val="0"/>
          <w:w w:val="100"/>
          <w:b/>
          <w:bCs/>
        </w:rPr>
        <w:t>Content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147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XML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designated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background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task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regular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basis.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listed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urces.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stipulated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separate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ocu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called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“Da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Sources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anifest”.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Because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impractical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every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stored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480" w:bottom="920" w:left="1340" w:right="1340"/>
          <w:pgSz w:w="12240" w:h="15840"/>
        </w:sectPr>
      </w:pPr>
      <w:rPr/>
    </w:p>
    <w:p>
      <w:pPr>
        <w:spacing w:before="76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Support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accepts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responsibility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which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xplicitly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listed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“Data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Source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fest”.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8"/>
          <w:szCs w:val="28"/>
          <w:color w:val="231F20"/>
          <w:spacing w:val="0"/>
          <w:w w:val="100"/>
          <w:b/>
          <w:bCs/>
        </w:rPr>
        <w:t>Bac</w:t>
      </w:r>
      <w:r>
        <w:rPr>
          <w:rFonts w:ascii="Times New Roman" w:hAnsi="Times New Roman" w:cs="Times New Roman" w:eastAsia="Times New Roman"/>
          <w:sz w:val="28"/>
          <w:szCs w:val="28"/>
          <w:color w:val="231F20"/>
          <w:spacing w:val="-2"/>
          <w:w w:val="100"/>
          <w:b/>
          <w:bCs/>
        </w:rPr>
        <w:t>k</w:t>
      </w:r>
      <w:r>
        <w:rPr>
          <w:rFonts w:ascii="Times New Roman" w:hAnsi="Times New Roman" w:cs="Times New Roman" w:eastAsia="Times New Roman"/>
          <w:sz w:val="28"/>
          <w:szCs w:val="28"/>
          <w:color w:val="231F20"/>
          <w:spacing w:val="0"/>
          <w:w w:val="100"/>
          <w:b/>
          <w:bCs/>
        </w:rPr>
        <w:t>up</w:t>
      </w:r>
      <w:r>
        <w:rPr>
          <w:rFonts w:ascii="Times New Roman" w:hAnsi="Times New Roman" w:cs="Times New Roman" w:eastAsia="Times New Roman"/>
          <w:sz w:val="28"/>
          <w:szCs w:val="28"/>
          <w:color w:val="231F20"/>
          <w:spacing w:val="-8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8"/>
          <w:szCs w:val="28"/>
          <w:color w:val="231F20"/>
          <w:spacing w:val="0"/>
          <w:w w:val="100"/>
          <w:b/>
          <w:bCs/>
        </w:rPr>
        <w:t>Types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255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occur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every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after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regular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business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hours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occur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other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regularly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scheduled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plan.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types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listed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below: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820" w:right="54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Full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back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b/>
          <w:bCs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p.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Includes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source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thod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ignores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'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ntil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after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job,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their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bits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week,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ollowed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erenti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and/or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ental.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39" w:lineRule="auto"/>
        <w:ind w:left="820" w:right="108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Differential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backup.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Includes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anged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(Clear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Bit)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turned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off.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next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done,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skipped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(unless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odified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again).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39" w:lineRule="auto"/>
        <w:ind w:left="820" w:right="252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Increment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b/>
          <w:bCs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backup.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cludes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iles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changed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lear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Bit)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next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time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ntal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done,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ipped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(unless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dified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again).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226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Daily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take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five-day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3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tion.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Weekly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take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five-week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rotation.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Monthly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high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availability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rvers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occur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lendar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twelve-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rotation.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pecial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backups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longer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retention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periods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special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situations,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upgrades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ajor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projects.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16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6.5.1.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Service</w:t>
      </w:r>
      <w:r>
        <w:rPr>
          <w:rFonts w:ascii="Arial" w:hAnsi="Arial" w:cs="Arial" w:eastAsia="Arial"/>
          <w:sz w:val="28"/>
          <w:szCs w:val="28"/>
          <w:color w:val="231F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Description</w:t>
      </w:r>
      <w:r>
        <w:rPr>
          <w:rFonts w:ascii="Arial" w:hAnsi="Arial" w:cs="Arial" w:eastAsia="Arial"/>
          <w:sz w:val="28"/>
          <w:szCs w:val="28"/>
          <w:color w:val="231F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8"/>
          <w:szCs w:val="28"/>
          <w:color w:val="231F20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8"/>
          <w:szCs w:val="28"/>
          <w:color w:val="231F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&lt;Consumed</w:t>
      </w:r>
      <w:r>
        <w:rPr>
          <w:rFonts w:ascii="Arial" w:hAnsi="Arial" w:cs="Arial" w:eastAsia="Arial"/>
          <w:sz w:val="28"/>
          <w:szCs w:val="28"/>
          <w:color w:val="231F20"/>
          <w:spacing w:val="-16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Service</w:t>
      </w:r>
      <w:r>
        <w:rPr>
          <w:rFonts w:ascii="Arial" w:hAnsi="Arial" w:cs="Arial" w:eastAsia="Arial"/>
          <w:sz w:val="28"/>
          <w:szCs w:val="28"/>
          <w:color w:val="231F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Name&gt;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16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6.5.2.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Service</w:t>
      </w:r>
      <w:r>
        <w:rPr>
          <w:rFonts w:ascii="Arial" w:hAnsi="Arial" w:cs="Arial" w:eastAsia="Arial"/>
          <w:sz w:val="28"/>
          <w:szCs w:val="28"/>
          <w:color w:val="231F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28"/>
          <w:szCs w:val="28"/>
          <w:color w:val="231F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8"/>
          <w:szCs w:val="28"/>
          <w:color w:val="231F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&lt;Provided</w:t>
      </w:r>
      <w:r>
        <w:rPr>
          <w:rFonts w:ascii="Arial" w:hAnsi="Arial" w:cs="Arial" w:eastAsia="Arial"/>
          <w:sz w:val="28"/>
          <w:szCs w:val="28"/>
          <w:color w:val="231F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Service</w:t>
      </w:r>
      <w:r>
        <w:rPr>
          <w:rFonts w:ascii="Arial" w:hAnsi="Arial" w:cs="Arial" w:eastAsia="Arial"/>
          <w:sz w:val="28"/>
          <w:szCs w:val="28"/>
          <w:color w:val="231F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Name&gt;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16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6.5.2.1.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Introduction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6.5.2.1.1.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Purpose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nd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Scope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231F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Service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6.5.2.1.2.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Links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to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Other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Documents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18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6.5.2.2.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Service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Details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tabs>
          <w:tab w:pos="15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6.5.2.2.1.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Service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Identification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60" w:bottom="920" w:left="1340" w:right="1440"/>
          <w:pgSz w:w="12240" w:h="15840"/>
        </w:sectPr>
      </w:pPr>
      <w:rPr/>
    </w:p>
    <w:p>
      <w:pPr>
        <w:spacing w:before="63" w:after="0" w:line="248" w:lineRule="exact"/>
        <w:ind w:left="3414" w:right="3402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17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73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42123"/>
          <w:spacing w:val="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Servic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52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-1"/>
        </w:rPr>
        <w:t>Attributes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380" w:hRule="exact"/>
        </w:trPr>
        <w:tc>
          <w:tcPr>
            <w:tcW w:w="38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Servic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Attribute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4"/>
              </w:rPr>
              <w:t>Value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8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Name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Alia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(i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any)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8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Overview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8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Version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8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Latest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Status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8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Servic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6"/>
              </w:rPr>
              <w:t>Type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8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Architectur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1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Layer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8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Busines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5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Domain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8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Servic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Domain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38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Busines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Organizatio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27"/>
                <w:w w:val="109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Owner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8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w w:val="108"/>
              </w:rPr>
              <w:t>Technica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w w:val="109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39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Organizatio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28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Owner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8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1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Developmen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1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Organizatio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5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1"/>
              </w:rPr>
              <w:t>and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Owner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38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Support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Organizatio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28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Owner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38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Target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Consumer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Organization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8"/>
              </w:rPr>
              <w:t>(s)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50" w:lineRule="exact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4"/>
              </w:rPr>
              <w:t>Owner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5"/>
              </w:rPr>
              <w:t>(s)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574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17"/>
        </w:rPr>
        <w:t>6.5.2.2.2.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7"/>
        </w:rPr>
        <w:t>Servic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7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-8"/>
          <w:w w:val="117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7"/>
        </w:rPr>
        <w:t>Versions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8" w:lineRule="exact"/>
        <w:ind w:left="3473" w:right="3477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Tabl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2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-2"/>
          <w:w w:val="98"/>
          <w:position w:val="-1"/>
        </w:rPr>
        <w:t>7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1"/>
          <w:position w:val="-1"/>
        </w:rPr>
        <w:t>4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0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242123"/>
          <w:spacing w:val="-42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Servic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47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8"/>
          <w:position w:val="-1"/>
        </w:rPr>
        <w:t>Versions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640" w:hRule="exact"/>
        </w:trPr>
        <w:tc>
          <w:tcPr>
            <w:tcW w:w="2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Versio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Numbers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Curren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5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Statu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5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3"/>
              </w:rPr>
              <w:t>of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7" w:after="0" w:line="240" w:lineRule="auto"/>
              <w:ind w:left="9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9"/>
              </w:rPr>
              <w:t>Version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47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32" w:after="0" w:line="246" w:lineRule="auto"/>
              <w:ind w:left="110" w:right="1033" w:firstLine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Brief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Descriptio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14"/>
                <w:w w:val="11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8"/>
              </w:rPr>
              <w:t>change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implemente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7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-9"/>
                <w:w w:val="107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42123"/>
                <w:spacing w:val="0"/>
                <w:w w:val="113"/>
              </w:rPr>
              <w:t>version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543831"/>
                <w:spacing w:val="-11"/>
                <w:w w:val="103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3"/>
              </w:rPr>
              <w:t>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47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543831"/>
                <w:spacing w:val="-11"/>
                <w:w w:val="103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3"/>
              </w:rPr>
              <w:t>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543831"/>
                <w:spacing w:val="-11"/>
                <w:w w:val="103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3"/>
              </w:rPr>
              <w:t>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47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543831"/>
                <w:spacing w:val="-11"/>
                <w:w w:val="103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3"/>
              </w:rPr>
              <w:t>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6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1"/>
              </w:rPr>
              <w:t>TBD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2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543831"/>
                <w:spacing w:val="-11"/>
                <w:w w:val="103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3"/>
              </w:rPr>
              <w:t>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470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2" w:after="0" w:line="240" w:lineRule="auto"/>
              <w:ind w:left="100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543831"/>
                <w:spacing w:val="-11"/>
                <w:w w:val="103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362D38"/>
                <w:spacing w:val="0"/>
                <w:w w:val="103"/>
              </w:rPr>
              <w:t>BD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</w:tbl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12"/>
        </w:rPr>
        <w:t>6.5.2.2.3.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2"/>
        </w:rPr>
        <w:t>Summar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2"/>
        </w:rPr>
        <w:t>y</w:t>
      </w:r>
      <w:r>
        <w:rPr>
          <w:rFonts w:ascii="Arial" w:hAnsi="Arial" w:cs="Arial" w:eastAsia="Arial"/>
          <w:sz w:val="22"/>
          <w:szCs w:val="22"/>
          <w:color w:val="242123"/>
          <w:spacing w:val="36"/>
          <w:w w:val="112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242123"/>
          <w:spacing w:val="4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8"/>
        </w:rPr>
        <w:t>Design</w:t>
      </w:r>
      <w:r>
        <w:rPr>
          <w:rFonts w:ascii="Arial" w:hAnsi="Arial" w:cs="Arial" w:eastAsia="Arial"/>
          <w:sz w:val="22"/>
          <w:szCs w:val="22"/>
          <w:color w:val="242123"/>
          <w:spacing w:val="-25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and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8"/>
        </w:rPr>
        <w:t>Platfor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8"/>
        </w:rPr>
        <w:t>m</w:t>
      </w:r>
      <w:r>
        <w:rPr>
          <w:rFonts w:ascii="Arial" w:hAnsi="Arial" w:cs="Arial" w:eastAsia="Arial"/>
          <w:sz w:val="22"/>
          <w:szCs w:val="22"/>
          <w:color w:val="242123"/>
          <w:spacing w:val="-2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8"/>
        </w:rPr>
        <w:t>Details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30" w:right="-20"/>
        <w:jc w:val="left"/>
        <w:tabs>
          <w:tab w:pos="202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6.5.2.2.3.1.</w:t>
        <w:tab/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SOA</w:t>
      </w:r>
      <w:r>
        <w:rPr>
          <w:rFonts w:ascii="Arial" w:hAnsi="Arial" w:cs="Arial" w:eastAsia="Arial"/>
          <w:sz w:val="22"/>
          <w:szCs w:val="22"/>
          <w:color w:val="242123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Pattern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(s)</w:t>
      </w:r>
      <w:r>
        <w:rPr>
          <w:rFonts w:ascii="Arial" w:hAnsi="Arial" w:cs="Arial" w:eastAsia="Arial"/>
          <w:sz w:val="22"/>
          <w:szCs w:val="22"/>
          <w:color w:val="242123"/>
          <w:spacing w:val="4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7"/>
        </w:rPr>
        <w:t>Implemented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Detai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define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developm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applicable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4"/>
        </w:rPr>
        <w:t>tim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5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43831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30" w:right="-20"/>
        <w:jc w:val="left"/>
        <w:tabs>
          <w:tab w:pos="202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6.5.2.2.3.2.</w:t>
        <w:tab/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COTS</w:t>
      </w:r>
      <w:r>
        <w:rPr>
          <w:rFonts w:ascii="Arial" w:hAnsi="Arial" w:cs="Arial" w:eastAsia="Arial"/>
          <w:sz w:val="22"/>
          <w:szCs w:val="22"/>
          <w:color w:val="242123"/>
          <w:spacing w:val="-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Platfor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m</w:t>
      </w:r>
      <w:r>
        <w:rPr>
          <w:rFonts w:ascii="Arial" w:hAnsi="Arial" w:cs="Arial" w:eastAsia="Arial"/>
          <w:sz w:val="22"/>
          <w:szCs w:val="22"/>
          <w:color w:val="242123"/>
          <w:spacing w:val="-14"/>
          <w:w w:val="109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Vendo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242123"/>
          <w:spacing w:val="3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Names</w:t>
      </w:r>
      <w:r>
        <w:rPr>
          <w:rFonts w:ascii="Arial" w:hAnsi="Arial" w:cs="Arial" w:eastAsia="Arial"/>
          <w:sz w:val="22"/>
          <w:szCs w:val="22"/>
          <w:color w:val="242123"/>
          <w:spacing w:val="3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and</w:t>
      </w:r>
      <w:r>
        <w:rPr>
          <w:rFonts w:ascii="Arial" w:hAnsi="Arial" w:cs="Arial" w:eastAsia="Arial"/>
          <w:sz w:val="22"/>
          <w:szCs w:val="22"/>
          <w:color w:val="242123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Version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9"/>
        </w:rPr>
        <w:t>s</w:t>
      </w:r>
      <w:r>
        <w:rPr>
          <w:rFonts w:ascii="Arial" w:hAnsi="Arial" w:cs="Arial" w:eastAsia="Arial"/>
          <w:sz w:val="22"/>
          <w:szCs w:val="22"/>
          <w:color w:val="242123"/>
          <w:spacing w:val="-8"/>
          <w:w w:val="109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fo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242123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0"/>
        </w:rPr>
        <w:t>Hostin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0"/>
        </w:rPr>
        <w:t>g</w:t>
      </w:r>
      <w:r>
        <w:rPr>
          <w:rFonts w:ascii="Arial" w:hAnsi="Arial" w:cs="Arial" w:eastAsia="Arial"/>
          <w:sz w:val="22"/>
          <w:szCs w:val="22"/>
          <w:color w:val="242123"/>
          <w:spacing w:val="-14"/>
          <w:w w:val="11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0"/>
        </w:rPr>
        <w:t>Platform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Detai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define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development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applicable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4"/>
        </w:rPr>
        <w:t>tim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5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43831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14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220" w:right="-20"/>
        <w:jc w:val="left"/>
        <w:tabs>
          <w:tab w:pos="130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6.5.2.3.</w:t>
      </w:r>
      <w:r>
        <w:rPr>
          <w:rFonts w:ascii="Arial" w:hAnsi="Arial" w:cs="Arial" w:eastAsia="Arial"/>
          <w:sz w:val="22"/>
          <w:szCs w:val="22"/>
          <w:color w:val="242123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7"/>
        </w:rPr>
        <w:t>Dependencies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Detai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define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development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4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applicable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4"/>
        </w:rPr>
        <w:t>tim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5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43831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220" w:right="-20"/>
        <w:jc w:val="left"/>
        <w:tabs>
          <w:tab w:pos="130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>6.5.2.4.</w:t>
      </w:r>
      <w:r>
        <w:rPr>
          <w:rFonts w:ascii="Arial" w:hAnsi="Arial" w:cs="Arial" w:eastAsia="Arial"/>
          <w:sz w:val="22"/>
          <w:szCs w:val="22"/>
          <w:color w:val="242123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00"/>
        </w:rPr>
        <w:tab/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7"/>
        </w:rPr>
        <w:t>Servic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7"/>
        </w:rPr>
        <w:t>e</w:t>
      </w:r>
      <w:r>
        <w:rPr>
          <w:rFonts w:ascii="Arial" w:hAnsi="Arial" w:cs="Arial" w:eastAsia="Arial"/>
          <w:sz w:val="22"/>
          <w:szCs w:val="22"/>
          <w:color w:val="242123"/>
          <w:spacing w:val="-14"/>
          <w:w w:val="117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7"/>
        </w:rPr>
        <w:t>Design</w:t>
      </w:r>
      <w:r>
        <w:rPr>
          <w:rFonts w:ascii="Arial" w:hAnsi="Arial" w:cs="Arial" w:eastAsia="Arial"/>
          <w:sz w:val="22"/>
          <w:szCs w:val="22"/>
          <w:color w:val="242123"/>
          <w:spacing w:val="-7"/>
          <w:w w:val="117"/>
        </w:rPr>
        <w:t> </w:t>
      </w:r>
      <w:r>
        <w:rPr>
          <w:rFonts w:ascii="Arial" w:hAnsi="Arial" w:cs="Arial" w:eastAsia="Arial"/>
          <w:sz w:val="22"/>
          <w:szCs w:val="22"/>
          <w:color w:val="242123"/>
          <w:spacing w:val="0"/>
          <w:w w:val="117"/>
        </w:rPr>
        <w:t>Details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Detai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3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define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developm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5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1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applicable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362D38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9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42123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062"/>
          <w:spacing w:val="3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0"/>
          <w:w w:val="104"/>
        </w:rPr>
        <w:t>tim</w:t>
      </w:r>
      <w:r>
        <w:rPr>
          <w:rFonts w:ascii="Times New Roman" w:hAnsi="Times New Roman" w:cs="Times New Roman" w:eastAsia="Times New Roman"/>
          <w:sz w:val="23"/>
          <w:szCs w:val="23"/>
          <w:color w:val="463F4D"/>
          <w:spacing w:val="-5"/>
          <w:w w:val="10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543831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pgNumType w:start="71"/>
          <w:pgMar w:footer="723" w:header="0" w:top="1380" w:bottom="920" w:left="1220" w:right="1220"/>
          <w:footerReference w:type="default" r:id="rId80"/>
          <w:pgSz w:w="12240" w:h="15840"/>
        </w:sectPr>
      </w:pPr>
      <w:rPr/>
    </w:p>
    <w:p>
      <w:pPr>
        <w:spacing w:before="66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82328"/>
          <w:spacing w:val="0"/>
          <w:w w:val="100"/>
        </w:rPr>
        <w:t>6.5.2.4.1.</w:t>
      </w:r>
      <w:r>
        <w:rPr>
          <w:rFonts w:ascii="Times New Roman" w:hAnsi="Times New Roman" w:cs="Times New Roman" w:eastAsia="Times New Roman"/>
          <w:sz w:val="25"/>
          <w:szCs w:val="25"/>
          <w:color w:val="282328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823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282328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8"/>
        </w:rPr>
        <w:t>Interfac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8"/>
        </w:rPr>
        <w:t>e</w:t>
      </w:r>
      <w:r>
        <w:rPr>
          <w:rFonts w:ascii="Arial" w:hAnsi="Arial" w:cs="Arial" w:eastAsia="Arial"/>
          <w:sz w:val="22"/>
          <w:szCs w:val="22"/>
          <w:color w:val="282328"/>
          <w:spacing w:val="-8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7"/>
        </w:rPr>
        <w:t>Technica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8"/>
        </w:rPr>
        <w:t>l</w:t>
      </w:r>
      <w:r>
        <w:rPr>
          <w:rFonts w:ascii="Arial" w:hAnsi="Arial" w:cs="Arial" w:eastAsia="Arial"/>
          <w:sz w:val="22"/>
          <w:szCs w:val="22"/>
          <w:color w:val="282328"/>
          <w:spacing w:val="-3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7"/>
        </w:rPr>
        <w:t>Specs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def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0"/>
          <w:w w:val="109"/>
        </w:rPr>
        <w:t>lic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6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30" w:right="-20"/>
        <w:jc w:val="left"/>
        <w:tabs>
          <w:tab w:pos="202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6.5.2.4.1.1.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position w:val="1"/>
        </w:rPr>
        <w:t>Servic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position w:val="1"/>
        </w:rPr>
        <w:t>e</w:t>
      </w:r>
      <w:r>
        <w:rPr>
          <w:rFonts w:ascii="Arial" w:hAnsi="Arial" w:cs="Arial" w:eastAsia="Arial"/>
          <w:sz w:val="22"/>
          <w:szCs w:val="22"/>
          <w:color w:val="282328"/>
          <w:spacing w:val="37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7"/>
          <w:position w:val="1"/>
        </w:rPr>
        <w:t>Invocatio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7"/>
          <w:position w:val="1"/>
        </w:rPr>
        <w:t>n</w:t>
      </w:r>
      <w:r>
        <w:rPr>
          <w:rFonts w:ascii="Arial" w:hAnsi="Arial" w:cs="Arial" w:eastAsia="Arial"/>
          <w:sz w:val="22"/>
          <w:szCs w:val="22"/>
          <w:color w:val="282328"/>
          <w:spacing w:val="30"/>
          <w:w w:val="107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7"/>
          <w:position w:val="1"/>
        </w:rPr>
        <w:t>Type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0"/>
          <w:w w:val="109"/>
        </w:rPr>
        <w:t>lica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-5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6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4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30" w:right="-20"/>
        <w:jc w:val="left"/>
        <w:tabs>
          <w:tab w:pos="202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6.5.2.4.1.2.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Servic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82328"/>
          <w:spacing w:val="3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Interfac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6"/>
        </w:rPr>
        <w:t>Type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6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0"/>
          <w:w w:val="109"/>
        </w:rPr>
        <w:t>lic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6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30" w:right="-20"/>
        <w:jc w:val="left"/>
        <w:tabs>
          <w:tab w:pos="202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6.5.2.4.1.3.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Servic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282328"/>
          <w:spacing w:val="4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5"/>
        </w:rPr>
        <w:t>Name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6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0"/>
          <w:w w:val="109"/>
        </w:rPr>
        <w:t>lic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6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30" w:right="-20"/>
        <w:jc w:val="left"/>
        <w:tabs>
          <w:tab w:pos="202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8"/>
        </w:rPr>
        <w:t>6.5.2.4.1.4.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8"/>
        </w:rPr>
        <w:t>Interface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5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0"/>
          <w:w w:val="109"/>
        </w:rPr>
        <w:t>lica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-5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6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4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30" w:right="-20"/>
        <w:jc w:val="left"/>
        <w:tabs>
          <w:tab w:pos="202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6.5.2.4.1.5.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En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282328"/>
          <w:spacing w:val="2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0"/>
        </w:rPr>
        <w:t>Points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0"/>
          <w:w w:val="109"/>
        </w:rPr>
        <w:t>lic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6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30" w:right="-20"/>
        <w:jc w:val="left"/>
        <w:tabs>
          <w:tab w:pos="202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6.5.2.4.1.6.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7"/>
          <w:position w:val="1"/>
        </w:rPr>
        <w:t>Operation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7"/>
          <w:position w:val="1"/>
        </w:rPr>
        <w:t>s</w:t>
      </w:r>
      <w:r>
        <w:rPr>
          <w:rFonts w:ascii="Arial" w:hAnsi="Arial" w:cs="Arial" w:eastAsia="Arial"/>
          <w:sz w:val="22"/>
          <w:szCs w:val="22"/>
          <w:color w:val="282328"/>
          <w:spacing w:val="-2"/>
          <w:w w:val="107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position w:val="1"/>
        </w:rPr>
        <w:t>or</w:t>
      </w:r>
      <w:r>
        <w:rPr>
          <w:rFonts w:ascii="Arial" w:hAnsi="Arial" w:cs="Arial" w:eastAsia="Arial"/>
          <w:sz w:val="22"/>
          <w:szCs w:val="22"/>
          <w:color w:val="282328"/>
          <w:spacing w:val="14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8"/>
          <w:position w:val="1"/>
        </w:rPr>
        <w:t>Methods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5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0"/>
          <w:w w:val="109"/>
        </w:rPr>
        <w:t>lica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-5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6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4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9" w:after="0" w:line="338" w:lineRule="exact"/>
        <w:ind w:left="325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65.5pt;margin-top:18.019825pt;width:481.5pt;height:136pt;mso-position-horizontal-relative:page;mso-position-vertical-relative:paragraph;z-index:-10684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1905" w:hRule="exact"/>
                    </w:trPr>
                    <w:tc>
                      <w:tcPr>
                        <w:tcW w:w="2230" w:type="dxa"/>
                        <w:tcBorders>
                          <w:top w:val="single" w:sz="8" w:space="0" w:color="1F1C1F"/>
                          <w:bottom w:val="single" w:sz="4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4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6"/>
                          </w:rPr>
                          <w:t>Operatio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6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5"/>
                            <w:w w:val="106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6"/>
                          </w:rPr>
                          <w:t>Name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50" w:type="dxa"/>
                        <w:tcBorders>
                          <w:top w:val="single" w:sz="8" w:space="0" w:color="1F1C1F"/>
                          <w:bottom w:val="single" w:sz="4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4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11"/>
                          </w:rPr>
                          <w:t>Inputs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50" w:type="dxa"/>
                        <w:tcBorders>
                          <w:top w:val="single" w:sz="8" w:space="0" w:color="1F1C1F"/>
                          <w:bottom w:val="single" w:sz="4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4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10"/>
                          </w:rPr>
                          <w:t>Outputs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20" w:type="dxa"/>
                        <w:tcBorders>
                          <w:top w:val="single" w:sz="8" w:space="0" w:color="1F1C1F"/>
                          <w:bottom w:val="single" w:sz="4" w:space="0" w:color="1F1C1F"/>
                          <w:left w:val="single" w:sz="8" w:space="0" w:color="1F1C1F"/>
                          <w:right w:val="single" w:sz="4" w:space="0" w:color="000000"/>
                        </w:tcBorders>
                      </w:tcPr>
                      <w:p>
                        <w:pPr>
                          <w:spacing w:before="54" w:after="0" w:line="238" w:lineRule="auto"/>
                          <w:ind w:left="90" w:right="18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8"/>
                          </w:rPr>
                          <w:t>Transactional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0"/>
                          </w:rPr>
                          <w:t>Qualitie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0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25"/>
                          </w:rPr>
                          <w:t>if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25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7"/>
                          </w:rPr>
                          <w:t>relevant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9"/>
                          </w:rPr>
                          <w:t>(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8"/>
                          </w:rPr>
                          <w:t>Updating?,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10"/>
                          </w:rPr>
                          <w:t>Atomic?,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-3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6"/>
                          </w:rPr>
                          <w:t>Can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6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10"/>
                          </w:rPr>
                          <w:t>participat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1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-12"/>
                            <w:w w:val="11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20"/>
                          </w:rPr>
                          <w:t>in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2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9"/>
                          </w:rPr>
                          <w:t>transaction?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10"/>
                          </w:rPr>
                          <w:t>)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4" w:space="0" w:color="1F1C1F"/>
                          <w:left w:val="single" w:sz="4" w:space="0" w:color="000000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1" w:lineRule="auto"/>
                          <w:ind w:left="215" w:right="198" w:firstLine="1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0"/>
                          </w:rPr>
                          <w:t>Pr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1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8"/>
                          </w:rPr>
                          <w:t>and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8"/>
                          </w:rPr>
                          <w:t>Post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11"/>
                          </w:rPr>
                          <w:t>Conditions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80" w:type="dxa"/>
                        <w:tcBorders>
                          <w:top w:val="single" w:sz="8" w:space="0" w:color="1F1C1F"/>
                          <w:bottom w:val="single" w:sz="4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4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2"/>
                            <w:szCs w:val="22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7"/>
                          </w:rPr>
                          <w:t>Exceptio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7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282328"/>
                            <w:spacing w:val="0"/>
                            <w:w w:val="107"/>
                          </w:rPr>
                          <w:t>(s)</w:t>
                        </w:r>
                        <w:r>
                          <w:rPr>
                            <w:rFonts w:ascii="Arial" w:hAnsi="Arial" w:cs="Arial" w:eastAsia="Arial"/>
                            <w:sz w:val="22"/>
                            <w:szCs w:val="22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385" w:hRule="exact"/>
                    </w:trPr>
                    <w:tc>
                      <w:tcPr>
                        <w:tcW w:w="2230" w:type="dxa"/>
                        <w:tcBorders>
                          <w:top w:val="single" w:sz="4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8"/>
                            <w:spacing w:val="0"/>
                            <w:w w:val="100"/>
                          </w:rPr>
                          <w:t>TBD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50" w:type="dxa"/>
                        <w:tcBorders>
                          <w:top w:val="single" w:sz="4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482F34"/>
                            <w:spacing w:val="-22"/>
                            <w:w w:val="100"/>
                          </w:rPr>
                          <w:t>T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8"/>
                            <w:spacing w:val="-16"/>
                            <w:w w:val="100"/>
                          </w:rPr>
                          <w:t>B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482F34"/>
                            <w:spacing w:val="0"/>
                            <w:w w:val="100"/>
                          </w:rPr>
                          <w:t>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50" w:type="dxa"/>
                        <w:tcBorders>
                          <w:top w:val="single" w:sz="4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482F34"/>
                            <w:spacing w:val="-22"/>
                            <w:w w:val="100"/>
                          </w:rPr>
                          <w:t>T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8"/>
                            <w:spacing w:val="0"/>
                            <w:w w:val="100"/>
                          </w:rPr>
                          <w:t>BD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20" w:type="dxa"/>
                        <w:tcBorders>
                          <w:top w:val="single" w:sz="4" w:space="0" w:color="1F1C1F"/>
                          <w:bottom w:val="single" w:sz="8" w:space="0" w:color="1F1C1F"/>
                          <w:left w:val="single" w:sz="8" w:space="0" w:color="1F1C1F"/>
                          <w:right w:val="single" w:sz="4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9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8"/>
                            <w:spacing w:val="-23"/>
                            <w:w w:val="100"/>
                          </w:rPr>
                          <w:t>T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482F34"/>
                            <w:spacing w:val="-14"/>
                            <w:w w:val="100"/>
                          </w:rPr>
                          <w:t>B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8"/>
                            <w:spacing w:val="0"/>
                            <w:w w:val="100"/>
                          </w:rPr>
                          <w:t>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50" w:type="dxa"/>
                        <w:tcBorders>
                          <w:top w:val="single" w:sz="4" w:space="0" w:color="1F1C1F"/>
                          <w:bottom w:val="single" w:sz="8" w:space="0" w:color="1F1C1F"/>
                          <w:left w:val="single" w:sz="4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215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482F34"/>
                            <w:spacing w:val="-22"/>
                            <w:w w:val="100"/>
                          </w:rPr>
                          <w:t>T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8"/>
                            <w:spacing w:val="0"/>
                            <w:w w:val="100"/>
                          </w:rPr>
                          <w:t>BD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80" w:type="dxa"/>
                        <w:tcBorders>
                          <w:top w:val="single" w:sz="4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8"/>
                            <w:spacing w:val="0"/>
                            <w:w w:val="100"/>
                          </w:rPr>
                          <w:t>TBD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380" w:hRule="exact"/>
                    </w:trPr>
                    <w:tc>
                      <w:tcPr>
                        <w:tcW w:w="22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8"/>
                            <w:spacing w:val="0"/>
                            <w:w w:val="100"/>
                          </w:rPr>
                          <w:t>TBD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2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482F34"/>
                            <w:spacing w:val="-22"/>
                            <w:w w:val="100"/>
                          </w:rPr>
                          <w:t>T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8"/>
                            <w:spacing w:val="-16"/>
                            <w:w w:val="100"/>
                          </w:rPr>
                          <w:t>B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482F34"/>
                            <w:spacing w:val="0"/>
                            <w:w w:val="100"/>
                          </w:rPr>
                          <w:t>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1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482F34"/>
                            <w:spacing w:val="-22"/>
                            <w:w w:val="100"/>
                          </w:rPr>
                          <w:t>T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8"/>
                            <w:spacing w:val="0"/>
                            <w:w w:val="100"/>
                          </w:rPr>
                          <w:t>BD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2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4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9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8"/>
                            <w:spacing w:val="-23"/>
                            <w:w w:val="100"/>
                          </w:rPr>
                          <w:t>T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482F34"/>
                            <w:spacing w:val="-14"/>
                            <w:w w:val="100"/>
                          </w:rPr>
                          <w:t>B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8"/>
                            <w:spacing w:val="0"/>
                            <w:w w:val="100"/>
                          </w:rPr>
                          <w:t>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5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4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215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482F34"/>
                            <w:spacing w:val="-22"/>
                            <w:w w:val="100"/>
                          </w:rPr>
                          <w:t>T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8"/>
                            <w:spacing w:val="0"/>
                            <w:w w:val="100"/>
                          </w:rPr>
                          <w:t>BD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27" w:after="0" w:line="240" w:lineRule="auto"/>
                          <w:ind w:left="100" w:right="-20"/>
                          <w:jc w:val="left"/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</w:rPr>
                        </w:pPr>
                        <w:rPr/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282328"/>
                            <w:spacing w:val="0"/>
                            <w:w w:val="100"/>
                          </w:rPr>
                          <w:t>TBD</w:t>
                        </w:r>
                        <w:r>
                          <w:rPr>
                            <w:rFonts w:ascii="Courier New" w:hAnsi="Courier New" w:cs="Courier New" w:eastAsia="Courier New"/>
                            <w:sz w:val="28"/>
                            <w:szCs w:val="28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1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282328"/>
          <w:spacing w:val="-20"/>
          <w:w w:val="111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1"/>
          <w:position w:val="-1"/>
        </w:rPr>
        <w:t>b</w:t>
      </w:r>
      <w:r>
        <w:rPr>
          <w:rFonts w:ascii="Arial" w:hAnsi="Arial" w:cs="Arial" w:eastAsia="Arial"/>
          <w:sz w:val="22"/>
          <w:szCs w:val="22"/>
          <w:color w:val="282328"/>
          <w:spacing w:val="-9"/>
          <w:w w:val="111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1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82328"/>
          <w:spacing w:val="-12"/>
          <w:w w:val="111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position w:val="-1"/>
        </w:rPr>
        <w:t>75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14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-32"/>
          <w:w w:val="156"/>
          <w:position w:val="-1"/>
        </w:rPr>
        <w:t>0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94"/>
          <w:position w:val="0"/>
        </w:rPr>
        <w:t>1per</w:t>
      </w:r>
      <w:r>
        <w:rPr>
          <w:rFonts w:ascii="Arial" w:hAnsi="Arial" w:cs="Arial" w:eastAsia="Arial"/>
          <w:sz w:val="22"/>
          <w:szCs w:val="22"/>
          <w:color w:val="282328"/>
          <w:spacing w:val="-19"/>
          <w:w w:val="94"/>
          <w:position w:val="0"/>
        </w:rPr>
        <w:t>a</w:t>
      </w:r>
      <w:r>
        <w:rPr>
          <w:rFonts w:ascii="Arial" w:hAnsi="Arial" w:cs="Arial" w:eastAsia="Arial"/>
          <w:sz w:val="30"/>
          <w:szCs w:val="30"/>
          <w:color w:val="282328"/>
          <w:spacing w:val="-39"/>
          <w:w w:val="142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95"/>
          <w:position w:val="0"/>
        </w:rPr>
        <w:t>1on</w:t>
      </w:r>
      <w:r>
        <w:rPr>
          <w:rFonts w:ascii="Arial" w:hAnsi="Arial" w:cs="Arial" w:eastAsia="Arial"/>
          <w:sz w:val="22"/>
          <w:szCs w:val="22"/>
          <w:color w:val="282328"/>
          <w:spacing w:val="-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22"/>
          <w:szCs w:val="22"/>
          <w:color w:val="282328"/>
          <w:spacing w:val="2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-23"/>
          <w:w w:val="106"/>
          <w:position w:val="-1"/>
        </w:rPr>
        <w:t>M</w:t>
      </w:r>
      <w:r>
        <w:rPr>
          <w:rFonts w:ascii="Arial" w:hAnsi="Arial" w:cs="Arial" w:eastAsia="Arial"/>
          <w:sz w:val="22"/>
          <w:szCs w:val="22"/>
          <w:color w:val="282328"/>
          <w:spacing w:val="-6"/>
          <w:w w:val="114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4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282328"/>
          <w:spacing w:val="-14"/>
          <w:w w:val="115"/>
          <w:position w:val="-1"/>
        </w:rPr>
        <w:t>h</w:t>
      </w:r>
      <w:r>
        <w:rPr>
          <w:rFonts w:ascii="Times New Roman" w:hAnsi="Times New Roman" w:cs="Times New Roman" w:eastAsia="Times New Roman"/>
          <w:sz w:val="18"/>
          <w:szCs w:val="18"/>
          <w:color w:val="282328"/>
          <w:spacing w:val="5"/>
          <w:w w:val="156"/>
          <w:position w:val="-1"/>
        </w:rPr>
        <w:t>0</w:t>
      </w:r>
      <w:r>
        <w:rPr>
          <w:rFonts w:ascii="Arial" w:hAnsi="Arial" w:cs="Arial" w:eastAsia="Arial"/>
          <w:sz w:val="22"/>
          <w:szCs w:val="22"/>
          <w:color w:val="282328"/>
          <w:spacing w:val="-19"/>
          <w:w w:val="121"/>
          <w:position w:val="-1"/>
        </w:rPr>
        <w:t>d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6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0" w:lineRule="auto"/>
        <w:ind w:left="230" w:right="-20"/>
        <w:jc w:val="left"/>
        <w:tabs>
          <w:tab w:pos="202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6.5.2.4.1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3"/>
          <w:w w:val="107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7.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56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position w:val="1"/>
        </w:rPr>
        <w:t>Message</w:t>
      </w:r>
      <w:r>
        <w:rPr>
          <w:rFonts w:ascii="Arial" w:hAnsi="Arial" w:cs="Arial" w:eastAsia="Arial"/>
          <w:sz w:val="22"/>
          <w:szCs w:val="22"/>
          <w:color w:val="282328"/>
          <w:spacing w:val="33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6"/>
          <w:position w:val="1"/>
        </w:rPr>
        <w:t>Schemas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5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0"/>
          <w:w w:val="109"/>
        </w:rPr>
        <w:t>lica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-5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6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4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82328"/>
          <w:spacing w:val="0"/>
          <w:w w:val="100"/>
        </w:rPr>
        <w:t>6.5.2.4.2.</w:t>
      </w:r>
      <w:r>
        <w:rPr>
          <w:rFonts w:ascii="Times New Roman" w:hAnsi="Times New Roman" w:cs="Times New Roman" w:eastAsia="Times New Roman"/>
          <w:sz w:val="25"/>
          <w:szCs w:val="25"/>
          <w:color w:val="282328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823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282328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8"/>
        </w:rPr>
        <w:t>Informatio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8"/>
        </w:rPr>
        <w:t>n</w:t>
      </w:r>
      <w:r>
        <w:rPr>
          <w:rFonts w:ascii="Arial" w:hAnsi="Arial" w:cs="Arial" w:eastAsia="Arial"/>
          <w:sz w:val="22"/>
          <w:szCs w:val="22"/>
          <w:color w:val="282328"/>
          <w:spacing w:val="10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8"/>
        </w:rPr>
        <w:t>Model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0"/>
          <w:w w:val="109"/>
        </w:rPr>
        <w:t>lic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6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30" w:right="-20"/>
        <w:jc w:val="left"/>
        <w:tabs>
          <w:tab w:pos="202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6.5.2.4.2.1.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position w:val="1"/>
        </w:rPr>
        <w:t>Class</w:t>
      </w:r>
      <w:r>
        <w:rPr>
          <w:rFonts w:ascii="Arial" w:hAnsi="Arial" w:cs="Arial" w:eastAsia="Arial"/>
          <w:sz w:val="22"/>
          <w:szCs w:val="22"/>
          <w:color w:val="282328"/>
          <w:spacing w:val="30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position w:val="1"/>
        </w:rPr>
        <w:t>Diagram</w:t>
      </w:r>
      <w:r>
        <w:rPr>
          <w:rFonts w:ascii="Arial" w:hAnsi="Arial" w:cs="Arial" w:eastAsia="Arial"/>
          <w:sz w:val="22"/>
          <w:szCs w:val="22"/>
          <w:color w:val="282328"/>
          <w:spacing w:val="41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position w:val="1"/>
        </w:rPr>
        <w:t>and</w:t>
      </w:r>
      <w:r>
        <w:rPr>
          <w:rFonts w:ascii="Arial" w:hAnsi="Arial" w:cs="Arial" w:eastAsia="Arial"/>
          <w:sz w:val="22"/>
          <w:szCs w:val="22"/>
          <w:color w:val="282328"/>
          <w:spacing w:val="21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0"/>
          <w:position w:val="1"/>
        </w:rPr>
        <w:t>Descriptio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0"/>
          <w:position w:val="1"/>
        </w:rPr>
        <w:t>n</w:t>
      </w:r>
      <w:r>
        <w:rPr>
          <w:rFonts w:ascii="Arial" w:hAnsi="Arial" w:cs="Arial" w:eastAsia="Arial"/>
          <w:sz w:val="22"/>
          <w:szCs w:val="22"/>
          <w:color w:val="282328"/>
          <w:spacing w:val="-14"/>
          <w:w w:val="11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position w:val="1"/>
        </w:rPr>
        <w:t>o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  <w:position w:val="1"/>
        </w:rPr>
        <w:t>f</w:t>
      </w:r>
      <w:r>
        <w:rPr>
          <w:rFonts w:ascii="Arial" w:hAnsi="Arial" w:cs="Arial" w:eastAsia="Arial"/>
          <w:sz w:val="22"/>
          <w:szCs w:val="22"/>
          <w:color w:val="282328"/>
          <w:spacing w:val="15"/>
          <w:w w:val="10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0"/>
          <w:position w:val="1"/>
        </w:rPr>
        <w:t>Entitie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0"/>
          <w:position w:val="1"/>
        </w:rPr>
        <w:t>s</w:t>
      </w:r>
      <w:r>
        <w:rPr>
          <w:rFonts w:ascii="Arial" w:hAnsi="Arial" w:cs="Arial" w:eastAsia="Arial"/>
          <w:sz w:val="22"/>
          <w:szCs w:val="22"/>
          <w:color w:val="282328"/>
          <w:spacing w:val="-10"/>
          <w:w w:val="110"/>
          <w:position w:val="1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0"/>
          <w:position w:val="1"/>
        </w:rPr>
        <w:t>Involved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def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5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0"/>
          <w:w w:val="100"/>
        </w:rPr>
        <w:t>y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4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11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11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-3"/>
          <w:w w:val="11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7"/>
          <w:w w:val="111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11"/>
        </w:rPr>
        <w:t>ca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11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7"/>
          <w:w w:val="111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11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4"/>
          <w:w w:val="111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3"/>
          <w:w w:val="11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17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21"/>
          <w:w w:val="11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17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3"/>
          <w:w w:val="11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4"/>
          <w:w w:val="96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6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6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30" w:right="-20"/>
        <w:jc w:val="left"/>
        <w:tabs>
          <w:tab w:pos="202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8"/>
        </w:rPr>
        <w:t>6.5.2.4.2.2.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8"/>
        </w:rPr>
        <w:t>Mappings</w:t>
      </w:r>
      <w:r>
        <w:rPr>
          <w:rFonts w:ascii="Arial" w:hAnsi="Arial" w:cs="Arial" w:eastAsia="Arial"/>
          <w:sz w:val="22"/>
          <w:szCs w:val="22"/>
          <w:color w:val="282328"/>
          <w:spacing w:val="1"/>
          <w:w w:val="108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fro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282328"/>
          <w:spacing w:val="4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ELD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282328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282328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8"/>
        </w:rPr>
        <w:t>Standard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8"/>
        </w:rPr>
        <w:t>s</w:t>
      </w:r>
      <w:r>
        <w:rPr>
          <w:rFonts w:ascii="Arial" w:hAnsi="Arial" w:cs="Arial" w:eastAsia="Arial"/>
          <w:sz w:val="22"/>
          <w:szCs w:val="22"/>
          <w:color w:val="282328"/>
          <w:spacing w:val="-12"/>
          <w:w w:val="108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Base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282328"/>
          <w:spacing w:val="2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5"/>
        </w:rPr>
        <w:t>Schemas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6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1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0"/>
          <w:w w:val="109"/>
        </w:rPr>
        <w:t>lic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6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2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220" w:right="-20"/>
        <w:jc w:val="left"/>
        <w:tabs>
          <w:tab w:pos="16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282328"/>
          <w:spacing w:val="0"/>
          <w:w w:val="100"/>
        </w:rPr>
        <w:t>6.5.2.4.3.</w:t>
      </w:r>
      <w:r>
        <w:rPr>
          <w:rFonts w:ascii="Times New Roman" w:hAnsi="Times New Roman" w:cs="Times New Roman" w:eastAsia="Times New Roman"/>
          <w:sz w:val="25"/>
          <w:szCs w:val="25"/>
          <w:color w:val="282328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82328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5"/>
          <w:szCs w:val="25"/>
          <w:color w:val="282328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8"/>
        </w:rPr>
        <w:t>Behavio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8"/>
        </w:rPr>
        <w:t>r</w:t>
      </w:r>
      <w:r>
        <w:rPr>
          <w:rFonts w:ascii="Arial" w:hAnsi="Arial" w:cs="Arial" w:eastAsia="Arial"/>
          <w:sz w:val="22"/>
          <w:szCs w:val="22"/>
          <w:color w:val="282328"/>
          <w:spacing w:val="-20"/>
          <w:w w:val="118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8"/>
        </w:rPr>
        <w:t>Model</w:t>
      </w:r>
      <w:r>
        <w:rPr>
          <w:rFonts w:ascii="Arial" w:hAnsi="Arial" w:cs="Arial" w:eastAsia="Arial"/>
          <w:sz w:val="22"/>
          <w:szCs w:val="22"/>
          <w:color w:val="282328"/>
          <w:spacing w:val="-28"/>
          <w:w w:val="100"/>
        </w:rPr>
        <w:t> </w:t>
      </w:r>
      <w:r>
        <w:rPr>
          <w:rFonts w:ascii="Times New Roman" w:hAnsi="Times New Roman" w:cs="Times New Roman" w:eastAsia="Times New Roman"/>
          <w:sz w:val="25"/>
          <w:szCs w:val="25"/>
          <w:color w:val="282328"/>
          <w:spacing w:val="0"/>
          <w:w w:val="96"/>
        </w:rPr>
        <w:t>(AKA</w:t>
      </w:r>
      <w:r>
        <w:rPr>
          <w:rFonts w:ascii="Times New Roman" w:hAnsi="Times New Roman" w:cs="Times New Roman" w:eastAsia="Times New Roman"/>
          <w:sz w:val="25"/>
          <w:szCs w:val="25"/>
          <w:color w:val="282328"/>
          <w:spacing w:val="1"/>
          <w:w w:val="96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Use</w:t>
      </w:r>
      <w:r>
        <w:rPr>
          <w:rFonts w:ascii="Arial" w:hAnsi="Arial" w:cs="Arial" w:eastAsia="Arial"/>
          <w:sz w:val="22"/>
          <w:szCs w:val="22"/>
          <w:color w:val="282328"/>
          <w:spacing w:val="5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Case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5"/>
        </w:rPr>
        <w:t>Realization</w:t>
      </w:r>
      <w:r>
        <w:rPr>
          <w:rFonts w:ascii="Arial" w:hAnsi="Arial" w:cs="Arial" w:eastAsia="Arial"/>
          <w:sz w:val="22"/>
          <w:szCs w:val="22"/>
          <w:color w:val="282328"/>
          <w:spacing w:val="0"/>
          <w:w w:val="116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2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fi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1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4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5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6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dev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6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5"/>
          <w:w w:val="107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7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0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7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7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4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37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0"/>
        </w:rPr>
        <w:t>o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2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2"/>
          <w:w w:val="109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7"/>
          <w:w w:val="109"/>
        </w:rPr>
        <w:t>p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0"/>
          <w:w w:val="109"/>
        </w:rPr>
        <w:t>lica</w:t>
      </w:r>
      <w:r>
        <w:rPr>
          <w:rFonts w:ascii="Times New Roman" w:hAnsi="Times New Roman" w:cs="Times New Roman" w:eastAsia="Times New Roman"/>
          <w:sz w:val="23"/>
          <w:szCs w:val="23"/>
          <w:color w:val="482F34"/>
          <w:spacing w:val="-5"/>
          <w:w w:val="109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16"/>
          <w:w w:val="109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9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4"/>
          <w:w w:val="109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8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11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0"/>
          <w:w w:val="100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8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545264"/>
          <w:spacing w:val="39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0"/>
          <w:w w:val="107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9"/>
          <w:w w:val="107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82328"/>
          <w:spacing w:val="-9"/>
          <w:w w:val="107"/>
        </w:rPr>
        <w:t>m</w:t>
      </w:r>
      <w:r>
        <w:rPr>
          <w:rFonts w:ascii="Times New Roman" w:hAnsi="Times New Roman" w:cs="Times New Roman" w:eastAsia="Times New Roman"/>
          <w:sz w:val="23"/>
          <w:szCs w:val="23"/>
          <w:color w:val="443D4B"/>
          <w:spacing w:val="-5"/>
          <w:w w:val="114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623B36"/>
          <w:spacing w:val="0"/>
          <w:w w:val="121"/>
        </w:rPr>
        <w:t>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3" w:top="1360" w:bottom="920" w:left="1220" w:right="1220"/>
          <w:pgSz w:w="12240" w:h="15840"/>
        </w:sectPr>
      </w:pPr>
      <w:rPr/>
    </w:p>
    <w:p>
      <w:pPr>
        <w:spacing w:before="79" w:after="0" w:line="240" w:lineRule="auto"/>
        <w:ind w:left="100" w:right="-20"/>
        <w:jc w:val="left"/>
        <w:tabs>
          <w:tab w:pos="18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6.5.2.4.3.1.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Use</w:t>
      </w:r>
      <w:r>
        <w:rPr>
          <w:rFonts w:ascii="Arial" w:hAnsi="Arial" w:cs="Arial" w:eastAsia="Arial"/>
          <w:sz w:val="22"/>
          <w:szCs w:val="22"/>
          <w:color w:val="231F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Cases</w:t>
      </w:r>
      <w:r>
        <w:rPr>
          <w:rFonts w:ascii="Arial" w:hAnsi="Arial" w:cs="Arial" w:eastAsia="Arial"/>
          <w:sz w:val="22"/>
          <w:szCs w:val="22"/>
          <w:color w:val="231F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(Use</w:t>
      </w:r>
      <w:r>
        <w:rPr>
          <w:rFonts w:ascii="Arial" w:hAnsi="Arial" w:cs="Arial" w:eastAsia="Arial"/>
          <w:sz w:val="22"/>
          <w:szCs w:val="22"/>
          <w:color w:val="231F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Case</w:t>
      </w:r>
      <w:r>
        <w:rPr>
          <w:rFonts w:ascii="Arial" w:hAnsi="Arial" w:cs="Arial" w:eastAsia="Arial"/>
          <w:sz w:val="22"/>
          <w:szCs w:val="22"/>
          <w:color w:val="231F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Model)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3763" w:right="3562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Concept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46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7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Create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Change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Concept(s)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1" w:after="0" w:line="240" w:lineRule="auto"/>
        <w:ind w:left="4168" w:right="3248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Type: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Editor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9" w:after="0" w:line="240" w:lineRule="auto"/>
        <w:ind w:left="73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change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existing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cept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6" w:lineRule="auto"/>
        <w:ind w:left="1090" w:right="647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editor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odified.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73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73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routed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appropriate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73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“Assigned”.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734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assigned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46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B.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Review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Reject/Approve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Concept(s)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2" w:after="0" w:line="240" w:lineRule="auto"/>
        <w:ind w:left="4022" w:right="3103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Type: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Revie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  <w:b/>
          <w:bCs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er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8" w:after="0" w:line="276" w:lineRule="auto"/>
        <w:ind w:left="1180" w:right="53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Review”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inbox.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appropriate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328" w:lineRule="auto"/>
        <w:ind w:left="1180" w:right="320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rejects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modification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editor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oncepts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“Rejected”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comment.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auto"/>
        <w:ind w:left="11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sends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rigi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editor.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modification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328" w:lineRule="auto"/>
        <w:ind w:left="1180" w:right="2099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“Approved”.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sends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approval.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75" w:lineRule="auto"/>
        <w:ind w:left="1540" w:right="186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assigned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inbox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65" w:after="0" w:line="271" w:lineRule="exact"/>
        <w:ind w:left="46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C.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7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Approve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6" w:after="0" w:line="240" w:lineRule="auto"/>
        <w:ind w:left="4015" w:right="3095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Type: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Approval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9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t(s)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odification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original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editor.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“Approved”.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pleted”.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“Approved”.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NumType w:start="73"/>
          <w:pgMar w:footer="728" w:header="0" w:top="1360" w:bottom="920" w:left="1340" w:right="1520"/>
          <w:footerReference w:type="default" r:id="rId81"/>
          <w:pgSz w:w="12240" w:h="15840"/>
        </w:sectPr>
      </w:pPr>
      <w:rPr/>
    </w:p>
    <w:p>
      <w:pPr>
        <w:spacing w:before="78" w:after="0" w:line="240" w:lineRule="auto"/>
        <w:ind w:left="1007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9.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changes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published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updated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accordingly.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1" w:lineRule="exact"/>
        <w:ind w:left="46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D.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7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Reject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6" w:after="0" w:line="240" w:lineRule="auto"/>
        <w:ind w:left="3642" w:right="3602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Type: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59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t(s)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rejects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modific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rejected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concepts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“Rejected”.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rejected.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sends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18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67.74883pt;height:202.575pt;mso-position-horizontal-relative:char;mso-position-vertical-relative:line" type="#_x0000_t75">
            <v:imagedata r:id="rId82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264" w:right="2225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23:</w:t>
      </w:r>
      <w:r>
        <w:rPr>
          <w:rFonts w:ascii="Arial" w:hAnsi="Arial" w:cs="Arial" w:eastAsia="Arial"/>
          <w:sz w:val="22"/>
          <w:szCs w:val="22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Ne</w:t>
      </w:r>
      <w:r>
        <w:rPr>
          <w:rFonts w:ascii="Arial" w:hAnsi="Arial" w:cs="Arial" w:eastAsia="Arial"/>
          <w:sz w:val="22"/>
          <w:szCs w:val="22"/>
          <w:color w:val="231F20"/>
          <w:spacing w:val="2"/>
          <w:w w:val="100"/>
          <w:b/>
          <w:bCs/>
        </w:rPr>
        <w:t>w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/Modif</w:t>
      </w:r>
      <w:r>
        <w:rPr>
          <w:rFonts w:ascii="Arial" w:hAnsi="Arial" w:cs="Arial" w:eastAsia="Arial"/>
          <w:sz w:val="22"/>
          <w:szCs w:val="22"/>
          <w:color w:val="231F20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ed</w:t>
      </w:r>
      <w:r>
        <w:rPr>
          <w:rFonts w:ascii="Arial" w:hAnsi="Arial" w:cs="Arial" w:eastAsia="Arial"/>
          <w:sz w:val="22"/>
          <w:szCs w:val="22"/>
          <w:color w:val="231F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Concept</w:t>
      </w:r>
      <w:r>
        <w:rPr>
          <w:rFonts w:ascii="Arial" w:hAnsi="Arial" w:cs="Arial" w:eastAsia="Arial"/>
          <w:sz w:val="22"/>
          <w:szCs w:val="22"/>
          <w:color w:val="231F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Process</w:t>
      </w:r>
      <w:r>
        <w:rPr>
          <w:rFonts w:ascii="Arial" w:hAnsi="Arial" w:cs="Arial" w:eastAsia="Arial"/>
          <w:sz w:val="22"/>
          <w:szCs w:val="22"/>
          <w:color w:val="231F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99"/>
          <w:b/>
          <w:bCs/>
        </w:rPr>
        <w:t>Flow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3529" w:right="3489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Terminology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75" w:lineRule="auto"/>
        <w:ind w:left="4206" w:right="3405" w:firstLine="-3746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Create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Change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Terminology(s)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Type: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Editor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8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change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existing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2" w:after="0" w:line="275" w:lineRule="auto"/>
        <w:ind w:left="1090" w:right="352" w:firstLine="-206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editor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existing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odified.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62" w:after="0" w:line="240" w:lineRule="auto"/>
        <w:ind w:left="8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1" w:after="0" w:line="240" w:lineRule="auto"/>
        <w:ind w:left="8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routed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priate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2" w:after="0" w:line="240" w:lineRule="auto"/>
        <w:ind w:left="8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“Assigned”.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1" w:after="0" w:line="240" w:lineRule="auto"/>
        <w:ind w:left="8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assigned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4" w:after="0" w:line="240" w:lineRule="auto"/>
        <w:ind w:left="422" w:right="3783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F.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34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Review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Reject/Approve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Terminolog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b/>
          <w:bCs/>
        </w:rPr>
        <w:t>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(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center"/>
        <w:spacing w:after="0"/>
        <w:sectPr>
          <w:pgMar w:header="0" w:footer="728" w:top="1360" w:bottom="920" w:left="1340" w:right="1360"/>
          <w:pgSz w:w="12240" w:h="15840"/>
        </w:sectPr>
      </w:pPr>
      <w:rPr/>
    </w:p>
    <w:p>
      <w:pPr>
        <w:spacing w:before="60" w:after="0" w:line="240" w:lineRule="auto"/>
        <w:ind w:left="4022" w:right="3103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Type: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Revie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  <w:b/>
          <w:bCs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er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8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76" w:lineRule="auto"/>
        <w:ind w:left="1180" w:right="53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Review”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inbox.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appropriate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6" w:lineRule="auto"/>
        <w:ind w:left="1180" w:right="461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rejects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modification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6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rejected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rminology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“Rejected”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sends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rigi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editor.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odification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“Approved”.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9.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sends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approval.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5" w:lineRule="auto"/>
        <w:ind w:left="1180" w:right="546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10.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assigned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inbox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65" w:after="0" w:line="271" w:lineRule="exact"/>
        <w:ind w:left="46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G.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53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Approve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6" w:after="0" w:line="240" w:lineRule="auto"/>
        <w:ind w:left="4015" w:right="3095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Type: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Approval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0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inology(s)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1" w:after="0" w:line="240" w:lineRule="auto"/>
        <w:ind w:left="1142" w:right="7135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5" w:lineRule="auto"/>
        <w:ind w:left="1180" w:right="466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odification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original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62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“Approved”.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pleted”.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“Approved”.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9.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changes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published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updated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accordingly.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71" w:lineRule="exact"/>
        <w:ind w:left="422" w:right="6582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H.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53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Reject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4" w:after="0" w:line="240" w:lineRule="auto"/>
        <w:ind w:left="3655" w:right="3455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Type: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Approval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2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1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inology(s)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2" w:after="0" w:line="240" w:lineRule="auto"/>
        <w:ind w:left="11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1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rejects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modific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2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terminology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“Rejected”.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1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rejected.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80" w:bottom="920" w:left="1340" w:right="1520"/>
          <w:pgSz w:w="12240" w:h="15840"/>
        </w:sectPr>
      </w:pPr>
      <w:rPr/>
    </w:p>
    <w:p>
      <w:pPr>
        <w:spacing w:before="78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sends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1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40" w:lineRule="auto"/>
        <w:ind w:left="119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81.741064pt;height:235.5pt;mso-position-horizontal-relative:char;mso-position-vertical-relative:line" type="#_x0000_t75">
            <v:imagedata r:id="rId83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3" w:after="0" w:line="240" w:lineRule="auto"/>
        <w:ind w:left="2997" w:right="3259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24:</w:t>
      </w:r>
      <w:r>
        <w:rPr>
          <w:rFonts w:ascii="Arial" w:hAnsi="Arial" w:cs="Arial" w:eastAsia="Arial"/>
          <w:sz w:val="22"/>
          <w:szCs w:val="22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Terminology</w:t>
      </w:r>
      <w:r>
        <w:rPr>
          <w:rFonts w:ascii="Arial" w:hAnsi="Arial" w:cs="Arial" w:eastAsia="Arial"/>
          <w:sz w:val="22"/>
          <w:szCs w:val="22"/>
          <w:color w:val="231F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99"/>
          <w:b/>
          <w:bCs/>
        </w:rPr>
        <w:t>Workflow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629" w:right="3889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Read-Only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4309" w:right="4569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“To-Be”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460" w:right="-2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I.</w:t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Create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Change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Terminology(s)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1" w:after="0" w:line="240" w:lineRule="auto"/>
        <w:ind w:left="3662" w:right="3222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Type: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Read-Only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change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existing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1" w:after="0" w:line="276" w:lineRule="auto"/>
        <w:ind w:left="1180" w:right="716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read-only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created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existing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odified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tracking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i.e.,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Jira)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sub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2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routed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appropriate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1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“Assigned”.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2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assigned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46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J.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Review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Reject/Approve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Terminolog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b/>
          <w:bCs/>
        </w:rPr>
        <w:t>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(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9" w:after="0" w:line="240" w:lineRule="auto"/>
        <w:ind w:left="4022" w:right="3563"/>
        <w:jc w:val="center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Type: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Revie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  <w:b/>
          <w:bCs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er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276" w:lineRule="exact"/>
        <w:ind w:left="1180" w:right="513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Review”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inbox.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3" w:lineRule="exact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appropriate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180" w:right="448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rejects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modification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read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rejected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rminology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“Rejected”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2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rejected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read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(via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tracking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60" w:bottom="920" w:left="1340" w:right="1060"/>
          <w:pgSz w:w="12240" w:h="15840"/>
        </w:sectPr>
      </w:pPr>
      <w:rPr/>
    </w:p>
    <w:p>
      <w:pPr>
        <w:spacing w:before="78" w:after="0" w:line="275" w:lineRule="auto"/>
        <w:ind w:left="1180" w:right="173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read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recei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ail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update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(via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tracking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odification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9.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“Approved”.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0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10.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sends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approval.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2" w:after="0" w:line="275" w:lineRule="auto"/>
        <w:ind w:left="1180" w:right="466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assigned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inbox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5" w:after="0" w:line="271" w:lineRule="exact"/>
        <w:ind w:left="46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K.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53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Approve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4" w:after="0" w:line="240" w:lineRule="auto"/>
        <w:ind w:left="4053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Type: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Approval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4" w:lineRule="exact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inology(s)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1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180" w:right="386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odification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original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“Approved”.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pleted”.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“Approved”.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9.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changes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published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updated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accordingly.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1" w:lineRule="exact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10.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status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updated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tracking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sys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  <w:position w:val="-1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notify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approved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position w:val="-1"/>
        </w:rPr>
        <w:t>request.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0" w:footer="728" w:top="1360" w:bottom="920" w:left="1340" w:right="1600"/>
          <w:pgSz w:w="12240" w:h="15840"/>
        </w:sectPr>
      </w:pPr>
      <w:rPr/>
    </w:p>
    <w:p>
      <w:pPr>
        <w:spacing w:before="29" w:after="0" w:line="240" w:lineRule="auto"/>
        <w:ind w:left="460" w:right="-76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L.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/>
        <w:br w:type="column"/>
      </w:r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71" w:lineRule="exact"/>
        <w:ind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Type: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  <w:b/>
          <w:bCs/>
          <w:position w:val="-1"/>
        </w:rPr>
        <w:t>Approval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600"/>
          <w:cols w:num="2" w:equalWidth="0">
            <w:col w:w="2740" w:space="953"/>
            <w:col w:w="5607"/>
          </w:cols>
        </w:sectPr>
      </w:pPr>
      <w:rPr/>
    </w:p>
    <w:p>
      <w:pPr>
        <w:spacing w:before="2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workflow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resides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inology(s)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“Ready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1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rejects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modific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arks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terminology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“Rejected”.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rejected.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240" w:lineRule="auto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7.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rejected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back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read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(via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tracking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41" w:after="0" w:line="276" w:lineRule="auto"/>
        <w:ind w:left="1180" w:right="173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8.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read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recei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ail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update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(via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tracking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)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75" w:lineRule="exact"/>
        <w:ind w:left="8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9.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approver’s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Queue.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1340" w:right="1600"/>
        </w:sectPr>
      </w:pPr>
      <w:rPr/>
    </w:p>
    <w:p>
      <w:pPr>
        <w:spacing w:before="99" w:after="0" w:line="240" w:lineRule="auto"/>
        <w:ind w:left="117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66.212213pt;height:277.3125pt;mso-position-horizontal-relative:char;mso-position-vertical-relative:line" type="#_x0000_t75">
            <v:imagedata r:id="rId84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31" w:after="0" w:line="240" w:lineRule="auto"/>
        <w:ind w:left="242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25:</w:t>
      </w:r>
      <w:r>
        <w:rPr>
          <w:rFonts w:ascii="Arial" w:hAnsi="Arial" w:cs="Arial" w:eastAsia="Arial"/>
          <w:sz w:val="22"/>
          <w:szCs w:val="22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1"/>
          <w:w w:val="100"/>
          <w:b/>
          <w:bCs/>
        </w:rPr>
        <w:t>“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To-Be”</w:t>
      </w:r>
      <w:r>
        <w:rPr>
          <w:rFonts w:ascii="Arial" w:hAnsi="Arial" w:cs="Arial" w:eastAsia="Arial"/>
          <w:sz w:val="22"/>
          <w:szCs w:val="22"/>
          <w:color w:val="231F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Read-On</w:t>
      </w:r>
      <w:r>
        <w:rPr>
          <w:rFonts w:ascii="Arial" w:hAnsi="Arial" w:cs="Arial" w:eastAsia="Arial"/>
          <w:sz w:val="22"/>
          <w:szCs w:val="22"/>
          <w:color w:val="231F20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2"/>
          <w:szCs w:val="2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Us</w:t>
      </w:r>
      <w:r>
        <w:rPr>
          <w:rFonts w:ascii="Arial" w:hAnsi="Arial" w:cs="Arial" w:eastAsia="Arial"/>
          <w:sz w:val="22"/>
          <w:szCs w:val="22"/>
          <w:color w:val="231F20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231F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Workflow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-20"/>
        <w:jc w:val="left"/>
        <w:tabs>
          <w:tab w:pos="188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6.5.2.4.3.2.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Interaction</w:t>
      </w:r>
      <w:r>
        <w:rPr>
          <w:rFonts w:ascii="Arial" w:hAnsi="Arial" w:cs="Arial" w:eastAsia="Arial"/>
          <w:sz w:val="22"/>
          <w:szCs w:val="22"/>
          <w:color w:val="231F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Diagrams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7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39" w:lineRule="auto"/>
        <w:ind w:left="820" w:right="567" w:firstLine="-360"/>
        <w:jc w:val="both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Step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TDS.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received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database.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inologists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load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anually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convert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XML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files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populate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automatically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inclusion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Repository.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3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74" w:lineRule="exact"/>
        <w:ind w:left="820" w:right="193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Step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inologies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internal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directly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repository.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pass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next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step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820" w:right="60" w:firstLine="-360"/>
        <w:jc w:val="left"/>
        <w:tabs>
          <w:tab w:pos="820" w:val="left"/>
        </w:tabs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Step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SQA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happens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preproduction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deploying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different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VistA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production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60" w:bottom="920" w:left="1340" w:right="1340"/>
          <w:pgSz w:w="12240" w:h="15840"/>
        </w:sectPr>
      </w:pPr>
      <w:rPr/>
    </w:p>
    <w:p>
      <w:pPr>
        <w:spacing w:before="10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68.314261pt;height:222.75pt;mso-position-horizontal-relative:char;mso-position-vertical-relative:line" type="#_x0000_t75">
            <v:imagedata r:id="rId85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6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269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Figure</w:t>
      </w:r>
      <w:r>
        <w:rPr>
          <w:rFonts w:ascii="Arial" w:hAnsi="Arial" w:cs="Arial" w:eastAsia="Arial"/>
          <w:sz w:val="22"/>
          <w:szCs w:val="22"/>
          <w:color w:val="231F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26:</w:t>
      </w:r>
      <w:r>
        <w:rPr>
          <w:rFonts w:ascii="Arial" w:hAnsi="Arial" w:cs="Arial" w:eastAsia="Arial"/>
          <w:sz w:val="22"/>
          <w:szCs w:val="22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Continuous</w:t>
      </w:r>
      <w:r>
        <w:rPr>
          <w:rFonts w:ascii="Arial" w:hAnsi="Arial" w:cs="Arial" w:eastAsia="Arial"/>
          <w:sz w:val="22"/>
          <w:szCs w:val="2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Integration</w:t>
      </w:r>
      <w:r>
        <w:rPr>
          <w:rFonts w:ascii="Arial" w:hAnsi="Arial" w:cs="Arial" w:eastAsia="Arial"/>
          <w:sz w:val="22"/>
          <w:szCs w:val="22"/>
          <w:color w:val="231F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color w:val="231F20"/>
          <w:spacing w:val="-2"/>
          <w:w w:val="100"/>
          <w:b/>
          <w:bCs/>
        </w:rPr>
        <w:t>y</w:t>
      </w:r>
      <w:r>
        <w:rPr>
          <w:rFonts w:ascii="Arial" w:hAnsi="Arial" w:cs="Arial" w:eastAsia="Arial"/>
          <w:sz w:val="22"/>
          <w:szCs w:val="22"/>
          <w:color w:val="231F20"/>
          <w:spacing w:val="0"/>
          <w:w w:val="100"/>
          <w:b/>
          <w:bCs/>
        </w:rPr>
        <w:t>cle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1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Continuous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(CI)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allows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you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Continuous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Integration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approach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(see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Figure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26).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528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web-based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continuous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allows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organization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auto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build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chain,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e.g.,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onitoring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changes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version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triggering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builds,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artifacts,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sending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notifications,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deploying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production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etc.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software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practice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which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allows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embers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team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their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frequently.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Each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contributor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daily,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which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ultiple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integrations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day.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verified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auto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build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inclu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errors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quickly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possible.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Many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approach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icantly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redu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allows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team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cohesive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rapidly.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Continuous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entai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eps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(Fig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26):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1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check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control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1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2.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egularly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changes,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every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nute.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540" w:right="324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3.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changes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cated,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checked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out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build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severs,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build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your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executed.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1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results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18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5.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status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j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stable,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instable,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failed.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540" w:right="600" w:firstLine="-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6.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icatio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users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eholders,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encountered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proceed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imple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features.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849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Note: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plete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fast-paced.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exceed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15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nutes,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typical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server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environ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40" w:bottom="920" w:left="1340" w:right="1320"/>
          <w:pgSz w:w="12240" w:h="15840"/>
        </w:sectPr>
      </w:pPr>
      <w:rPr/>
    </w:p>
    <w:p>
      <w:pPr>
        <w:spacing w:before="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7" w:after="0" w:line="240" w:lineRule="auto"/>
        <w:ind w:left="4914" w:right="3361"/>
        <w:jc w:val="center"/>
        <w:tabs>
          <w:tab w:pos="6180" w:val="left"/>
        </w:tabs>
        <w:rPr>
          <w:rFonts w:ascii="Times New Roman" w:hAnsi="Times New Roman" w:cs="Times New Roman" w:eastAsia="Times New Roman"/>
          <w:sz w:val="12"/>
          <w:szCs w:val="12"/>
        </w:rPr>
      </w:pPr>
      <w:rPr/>
      <w:r>
        <w:rPr>
          <w:rFonts w:ascii="Arial" w:hAnsi="Arial" w:cs="Arial" w:eastAsia="Arial"/>
          <w:sz w:val="15"/>
          <w:szCs w:val="15"/>
          <w:color w:val="808080"/>
          <w:spacing w:val="0"/>
          <w:w w:val="100"/>
        </w:rPr>
        <w:t>t</w:t>
      </w:r>
      <w:r>
        <w:rPr>
          <w:rFonts w:ascii="Arial" w:hAnsi="Arial" w:cs="Arial" w:eastAsia="Arial"/>
          <w:sz w:val="15"/>
          <w:szCs w:val="15"/>
          <w:color w:val="808080"/>
          <w:spacing w:val="0"/>
          <w:w w:val="100"/>
        </w:rPr>
        <w:t>(</w:t>
      </w:r>
      <w:r>
        <w:rPr>
          <w:rFonts w:ascii="Arial" w:hAnsi="Arial" w:cs="Arial" w:eastAsia="Arial"/>
          <w:sz w:val="15"/>
          <w:szCs w:val="15"/>
          <w:color w:val="808080"/>
          <w:spacing w:val="0"/>
          <w:w w:val="100"/>
        </w:rPr>
        <w:t>l!lrsi.W!</w:t>
      </w:r>
      <w:r>
        <w:rPr>
          <w:rFonts w:ascii="Arial" w:hAnsi="Arial" w:cs="Arial" w:eastAsia="Arial"/>
          <w:sz w:val="15"/>
          <w:szCs w:val="15"/>
          <w:color w:val="808080"/>
          <w:spacing w:val="0"/>
          <w:w w:val="100"/>
        </w:rPr>
        <w:t> </w:t>
      </w:r>
      <w:r>
        <w:rPr>
          <w:rFonts w:ascii="Arial" w:hAnsi="Arial" w:cs="Arial" w:eastAsia="Arial"/>
          <w:sz w:val="15"/>
          <w:szCs w:val="15"/>
          <w:color w:val="808080"/>
          <w:spacing w:val="25"/>
          <w:w w:val="100"/>
        </w:rPr>
        <w:t> </w:t>
      </w:r>
      <w:r>
        <w:rPr>
          <w:rFonts w:ascii="Arial" w:hAnsi="Arial" w:cs="Arial" w:eastAsia="Arial"/>
          <w:sz w:val="18"/>
          <w:szCs w:val="18"/>
          <w:color w:val="808080"/>
          <w:spacing w:val="0"/>
          <w:w w:val="600"/>
        </w:rPr>
        <w:t>I</w:t>
      </w:r>
      <w:r>
        <w:rPr>
          <w:rFonts w:ascii="Arial" w:hAnsi="Arial" w:cs="Arial" w:eastAsia="Arial"/>
          <w:sz w:val="18"/>
          <w:szCs w:val="18"/>
          <w:color w:val="808080"/>
          <w:spacing w:val="0"/>
          <w:w w:val="100"/>
        </w:rPr>
        <w:tab/>
      </w:r>
      <w:r>
        <w:rPr>
          <w:rFonts w:ascii="Arial" w:hAnsi="Arial" w:cs="Arial" w:eastAsia="Arial"/>
          <w:sz w:val="18"/>
          <w:szCs w:val="18"/>
          <w:color w:val="808080"/>
          <w:spacing w:val="0"/>
          <w:w w:val="100"/>
        </w:rPr>
      </w:r>
      <w:r>
        <w:rPr>
          <w:rFonts w:ascii="Times New Roman" w:hAnsi="Times New Roman" w:cs="Times New Roman" w:eastAsia="Times New Roman"/>
          <w:sz w:val="12"/>
          <w:szCs w:val="12"/>
          <w:color w:val="808080"/>
          <w:spacing w:val="0"/>
          <w:w w:val="261"/>
        </w:rPr>
        <w:t>(</w:t>
      </w:r>
      <w:r>
        <w:rPr>
          <w:rFonts w:ascii="Times New Roman" w:hAnsi="Times New Roman" w:cs="Times New Roman" w:eastAsia="Times New Roman"/>
          <w:sz w:val="12"/>
          <w:szCs w:val="12"/>
          <w:color w:val="808080"/>
          <w:spacing w:val="0"/>
          <w:w w:val="260"/>
        </w:rPr>
        <w:t>1m</w:t>
      </w:r>
      <w:r>
        <w:rPr>
          <w:rFonts w:ascii="Times New Roman" w:hAnsi="Times New Roman" w:cs="Times New Roman" w:eastAsia="Times New Roman"/>
          <w:sz w:val="12"/>
          <w:szCs w:val="12"/>
          <w:color w:val="000000"/>
          <w:spacing w:val="0"/>
          <w:w w:val="100"/>
        </w:rPr>
      </w:r>
    </w:p>
    <w:p>
      <w:pPr>
        <w:spacing w:before="0" w:after="0" w:line="213" w:lineRule="exact"/>
        <w:ind w:left="5136" w:right="3727"/>
        <w:jc w:val="center"/>
        <w:rPr>
          <w:rFonts w:ascii="Times New Roman" w:hAnsi="Times New Roman" w:cs="Times New Roman" w:eastAsia="Times New Roman"/>
          <w:sz w:val="19"/>
          <w:szCs w:val="19"/>
        </w:rPr>
      </w:pPr>
      <w:rPr/>
      <w:r>
        <w:rPr>
          <w:rFonts w:ascii="Arial" w:hAnsi="Arial" w:cs="Arial" w:eastAsia="Arial"/>
          <w:sz w:val="19"/>
          <w:szCs w:val="19"/>
          <w:color w:val="999A97"/>
          <w:spacing w:val="-20"/>
          <w:w w:val="134"/>
        </w:rPr>
        <w:t>(</w:t>
      </w:r>
      <w:r>
        <w:rPr>
          <w:rFonts w:ascii="Arial" w:hAnsi="Arial" w:cs="Arial" w:eastAsia="Arial"/>
          <w:sz w:val="19"/>
          <w:szCs w:val="19"/>
          <w:color w:val="808080"/>
          <w:spacing w:val="0"/>
          <w:w w:val="95"/>
        </w:rPr>
        <w:t>e.g,</w:t>
      </w:r>
      <w:r>
        <w:rPr>
          <w:rFonts w:ascii="Arial" w:hAnsi="Arial" w:cs="Arial" w:eastAsia="Arial"/>
          <w:sz w:val="19"/>
          <w:szCs w:val="19"/>
          <w:color w:val="808080"/>
          <w:spacing w:val="-22"/>
          <w:w w:val="100"/>
        </w:rPr>
        <w:t> </w:t>
      </w:r>
      <w:r>
        <w:rPr>
          <w:rFonts w:ascii="Times New Roman" w:hAnsi="Times New Roman" w:cs="Times New Roman" w:eastAsia="Times New Roman"/>
          <w:sz w:val="19"/>
          <w:szCs w:val="19"/>
          <w:color w:val="808080"/>
          <w:spacing w:val="0"/>
          <w:w w:val="113"/>
        </w:rPr>
        <w:t>Sub</w:t>
      </w:r>
      <w:r>
        <w:rPr>
          <w:rFonts w:ascii="Times New Roman" w:hAnsi="Times New Roman" w:cs="Times New Roman" w:eastAsia="Times New Roman"/>
          <w:sz w:val="19"/>
          <w:szCs w:val="19"/>
          <w:color w:val="808080"/>
          <w:spacing w:val="-38"/>
          <w:w w:val="112"/>
        </w:rPr>
        <w:t>\</w:t>
      </w:r>
      <w:r>
        <w:rPr>
          <w:rFonts w:ascii="Times New Roman" w:hAnsi="Times New Roman" w:cs="Times New Roman" w:eastAsia="Times New Roman"/>
          <w:sz w:val="19"/>
          <w:szCs w:val="19"/>
          <w:color w:val="999A97"/>
          <w:spacing w:val="-20"/>
          <w:w w:val="153"/>
        </w:rPr>
        <w:t>·</w:t>
      </w:r>
      <w:r>
        <w:rPr>
          <w:rFonts w:ascii="Times New Roman" w:hAnsi="Times New Roman" w:cs="Times New Roman" w:eastAsia="Times New Roman"/>
          <w:sz w:val="19"/>
          <w:szCs w:val="19"/>
          <w:color w:val="808080"/>
          <w:spacing w:val="-6"/>
          <w:w w:val="357"/>
        </w:rPr>
        <w:t>n</w:t>
      </w:r>
      <w:r>
        <w:rPr>
          <w:rFonts w:ascii="Times New Roman" w:hAnsi="Times New Roman" w:cs="Times New Roman" w:eastAsia="Times New Roman"/>
          <w:sz w:val="19"/>
          <w:szCs w:val="19"/>
          <w:color w:val="999A97"/>
          <w:spacing w:val="0"/>
          <w:w w:val="97"/>
        </w:rPr>
        <w:t>)</w:t>
      </w:r>
      <w:r>
        <w:rPr>
          <w:rFonts w:ascii="Times New Roman" w:hAnsi="Times New Roman" w:cs="Times New Roman" w:eastAsia="Times New Roman"/>
          <w:sz w:val="19"/>
          <w:szCs w:val="19"/>
          <w:color w:val="000000"/>
          <w:spacing w:val="0"/>
          <w:w w:val="100"/>
        </w:rPr>
      </w:r>
    </w:p>
    <w:p>
      <w:pPr>
        <w:spacing w:before="5" w:after="0" w:line="282" w:lineRule="exact"/>
        <w:ind w:left="5521" w:right="3975"/>
        <w:jc w:val="center"/>
        <w:rPr>
          <w:rFonts w:ascii="Times New Roman" w:hAnsi="Times New Roman" w:cs="Times New Roman" w:eastAsia="Times New Roman"/>
          <w:sz w:val="25"/>
          <w:szCs w:val="25"/>
        </w:rPr>
      </w:pPr>
      <w:rPr/>
      <w:r>
        <w:rPr>
          <w:rFonts w:ascii="Times New Roman" w:hAnsi="Times New Roman" w:cs="Times New Roman" w:eastAsia="Times New Roman"/>
          <w:sz w:val="25"/>
          <w:szCs w:val="25"/>
          <w:color w:val="999A97"/>
          <w:spacing w:val="0"/>
          <w:w w:val="308"/>
          <w:position w:val="-1"/>
        </w:rPr>
        <w:t>./'</w:t>
      </w:r>
      <w:r>
        <w:rPr>
          <w:rFonts w:ascii="Times New Roman" w:hAnsi="Times New Roman" w:cs="Times New Roman" w:eastAsia="Times New Roman"/>
          <w:sz w:val="25"/>
          <w:szCs w:val="25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pgNumType w:start="80"/>
          <w:pgMar w:footer="523" w:header="0" w:top="1480" w:bottom="720" w:left="880" w:right="1220"/>
          <w:footerReference w:type="default" r:id="rId86"/>
          <w:pgSz w:w="12240" w:h="15840"/>
        </w:sectPr>
      </w:pPr>
      <w:rPr/>
    </w:p>
    <w:p>
      <w:pPr>
        <w:spacing w:before="34" w:after="0" w:line="240" w:lineRule="auto"/>
        <w:ind w:left="1055" w:right="69"/>
        <w:jc w:val="center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16"/>
          <w:szCs w:val="16"/>
          <w:color w:val="676767"/>
          <w:spacing w:val="-6"/>
          <w:w w:val="100"/>
        </w:rPr>
        <w:t>t</w:t>
      </w:r>
      <w:r>
        <w:rPr>
          <w:rFonts w:ascii="Arial" w:hAnsi="Arial" w:cs="Arial" w:eastAsia="Arial"/>
          <w:sz w:val="16"/>
          <w:szCs w:val="16"/>
          <w:color w:val="808080"/>
          <w:spacing w:val="0"/>
          <w:w w:val="100"/>
        </w:rPr>
        <w:t>!l:Jm</w:t>
      </w:r>
      <w:r>
        <w:rPr>
          <w:rFonts w:ascii="Arial" w:hAnsi="Arial" w:cs="Arial" w:eastAsia="Arial"/>
          <w:sz w:val="16"/>
          <w:szCs w:val="16"/>
          <w:color w:val="808080"/>
          <w:spacing w:val="0"/>
          <w:w w:val="100"/>
        </w:rPr>
        <w:t>   </w:t>
      </w:r>
      <w:r>
        <w:rPr>
          <w:rFonts w:ascii="Arial" w:hAnsi="Arial" w:cs="Arial" w:eastAsia="Arial"/>
          <w:sz w:val="16"/>
          <w:szCs w:val="16"/>
          <w:color w:val="808080"/>
          <w:spacing w:val="13"/>
          <w:w w:val="100"/>
        </w:rPr>
        <w:t> </w:t>
      </w:r>
      <w:r>
        <w:rPr>
          <w:rFonts w:ascii="Arial" w:hAnsi="Arial" w:cs="Arial" w:eastAsia="Arial"/>
          <w:sz w:val="20"/>
          <w:szCs w:val="20"/>
          <w:color w:val="808080"/>
          <w:spacing w:val="0"/>
          <w:w w:val="76"/>
        </w:rPr>
        <w:t>act.</w:t>
      </w:r>
      <w:r>
        <w:rPr>
          <w:rFonts w:ascii="Arial" w:hAnsi="Arial" w:cs="Arial" w:eastAsia="Arial"/>
          <w:sz w:val="20"/>
          <w:szCs w:val="20"/>
          <w:color w:val="808080"/>
          <w:spacing w:val="1"/>
          <w:w w:val="76"/>
        </w:rPr>
        <w:t> </w:t>
      </w:r>
      <w:r>
        <w:rPr>
          <w:rFonts w:ascii="Arial" w:hAnsi="Arial" w:cs="Arial" w:eastAsia="Arial"/>
          <w:sz w:val="20"/>
          <w:szCs w:val="20"/>
          <w:color w:val="999A97"/>
          <w:spacing w:val="0"/>
          <w:w w:val="141"/>
        </w:rPr>
        <w:t>,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97" w:lineRule="exact"/>
        <w:ind w:left="917" w:right="-54"/>
        <w:jc w:val="center"/>
        <w:rPr>
          <w:rFonts w:ascii="Times New Roman" w:hAnsi="Times New Roman" w:cs="Times New Roman" w:eastAsia="Times New Roman"/>
          <w:sz w:val="15"/>
          <w:szCs w:val="15"/>
        </w:rPr>
      </w:pPr>
      <w:rPr/>
      <w:r>
        <w:rPr>
          <w:rFonts w:ascii="Arial" w:hAnsi="Arial" w:cs="Arial" w:eastAsia="Arial"/>
          <w:sz w:val="15"/>
          <w:szCs w:val="15"/>
          <w:color w:val="808080"/>
          <w:spacing w:val="0"/>
          <w:w w:val="198"/>
        </w:rPr>
        <w:t>l</w:t>
      </w:r>
      <w:r>
        <w:rPr>
          <w:rFonts w:ascii="Arial" w:hAnsi="Arial" w:cs="Arial" w:eastAsia="Arial"/>
          <w:sz w:val="15"/>
          <w:szCs w:val="15"/>
          <w:color w:val="808080"/>
          <w:spacing w:val="0"/>
          <w:w w:val="198"/>
        </w:rPr>
        <w:t> </w:t>
      </w:r>
      <w:r>
        <w:rPr>
          <w:rFonts w:ascii="Arial" w:hAnsi="Arial" w:cs="Arial" w:eastAsia="Arial"/>
          <w:sz w:val="15"/>
          <w:szCs w:val="15"/>
          <w:color w:val="808080"/>
          <w:spacing w:val="0"/>
          <w:w w:val="198"/>
        </w:rPr>
        <w:t>l</w:t>
      </w:r>
      <w:r>
        <w:rPr>
          <w:rFonts w:ascii="Arial" w:hAnsi="Arial" w:cs="Arial" w:eastAsia="Arial"/>
          <w:sz w:val="15"/>
          <w:szCs w:val="15"/>
          <w:color w:val="808080"/>
          <w:spacing w:val="-1"/>
          <w:w w:val="198"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color w:val="808080"/>
          <w:spacing w:val="0"/>
          <w:w w:val="104"/>
        </w:rPr>
        <w:t>t.:n</w:t>
      </w:r>
      <w:r>
        <w:rPr>
          <w:rFonts w:ascii="Times New Roman" w:hAnsi="Times New Roman" w:cs="Times New Roman" w:eastAsia="Times New Roman"/>
          <w:sz w:val="18"/>
          <w:szCs w:val="18"/>
          <w:color w:val="808080"/>
          <w:spacing w:val="0"/>
          <w:w w:val="105"/>
        </w:rPr>
        <w:t>_</w:t>
      </w:r>
      <w:r>
        <w:rPr>
          <w:rFonts w:ascii="Times New Roman" w:hAnsi="Times New Roman" w:cs="Times New Roman" w:eastAsia="Times New Roman"/>
          <w:sz w:val="18"/>
          <w:szCs w:val="18"/>
          <w:color w:val="80808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15"/>
          <w:szCs w:val="15"/>
          <w:color w:val="808080"/>
          <w:spacing w:val="0"/>
          <w:w w:val="103"/>
        </w:rPr>
        <w:t>Cllttl'IS.,</w:t>
      </w:r>
      <w:r>
        <w:rPr>
          <w:rFonts w:ascii="Times New Roman" w:hAnsi="Times New Roman" w:cs="Times New Roman" w:eastAsia="Times New Roman"/>
          <w:sz w:val="15"/>
          <w:szCs w:val="15"/>
          <w:color w:val="000000"/>
          <w:spacing w:val="0"/>
          <w:w w:val="100"/>
        </w:rPr>
      </w:r>
    </w:p>
    <w:p>
      <w:pPr>
        <w:spacing w:before="41" w:after="0" w:line="240" w:lineRule="auto"/>
        <w:ind w:left="969" w:right="79"/>
        <w:jc w:val="center"/>
        <w:rPr>
          <w:rFonts w:ascii="Times New Roman" w:hAnsi="Times New Roman" w:cs="Times New Roman" w:eastAsia="Times New Roman"/>
          <w:sz w:val="15"/>
          <w:szCs w:val="15"/>
        </w:rPr>
      </w:pPr>
      <w:rPr/>
      <w:r>
        <w:rPr>
          <w:rFonts w:ascii="Times New Roman" w:hAnsi="Times New Roman" w:cs="Times New Roman" w:eastAsia="Times New Roman"/>
          <w:sz w:val="15"/>
          <w:szCs w:val="15"/>
          <w:color w:val="808080"/>
          <w:spacing w:val="0"/>
          <w:w w:val="107"/>
        </w:rPr>
        <w:t>mllrlaigCintYJI</w:t>
      </w:r>
      <w:r>
        <w:rPr>
          <w:rFonts w:ascii="Times New Roman" w:hAnsi="Times New Roman" w:cs="Times New Roman" w:eastAsia="Times New Roman"/>
          <w:sz w:val="15"/>
          <w:szCs w:val="15"/>
          <w:color w:val="000000"/>
          <w:spacing w:val="0"/>
          <w:w w:val="100"/>
        </w:rPr>
      </w:r>
    </w:p>
    <w:p>
      <w:pPr>
        <w:spacing w:before="11" w:after="0" w:line="240" w:lineRule="auto"/>
        <w:ind w:left="1365" w:right="373"/>
        <w:jc w:val="center"/>
        <w:rPr>
          <w:rFonts w:ascii="Courier New" w:hAnsi="Courier New" w:cs="Courier New" w:eastAsia="Courier New"/>
          <w:sz w:val="20"/>
          <w:szCs w:val="20"/>
        </w:rPr>
      </w:pPr>
      <w:rPr/>
      <w:r>
        <w:rPr>
          <w:rFonts w:ascii="Courier New" w:hAnsi="Courier New" w:cs="Courier New" w:eastAsia="Courier New"/>
          <w:sz w:val="20"/>
          <w:szCs w:val="20"/>
          <w:color w:val="808080"/>
          <w:spacing w:val="0"/>
          <w:w w:val="68"/>
        </w:rPr>
        <w:t>01C.</w:t>
      </w:r>
      <w:r>
        <w:rPr>
          <w:rFonts w:ascii="Courier New" w:hAnsi="Courier New" w:cs="Courier New" w:eastAsia="Courier New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6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900" w:right="-20"/>
        <w:jc w:val="left"/>
        <w:tabs>
          <w:tab w:pos="4880" w:val="left"/>
        </w:tabs>
        <w:rPr>
          <w:rFonts w:ascii="Times New Roman" w:hAnsi="Times New Roman" w:cs="Times New Roman" w:eastAsia="Times New Roman"/>
          <w:sz w:val="14"/>
          <w:szCs w:val="14"/>
        </w:rPr>
      </w:pPr>
      <w:rPr/>
      <w:r>
        <w:rPr/>
        <w:pict>
          <v:shape style="position:absolute;margin-left:89pt;margin-top:-219.197266pt;width:448pt;height:219pt;mso-position-horizontal-relative:page;mso-position-vertical-relative:paragraph;z-index:-10683" type="#_x0000_t75">
            <v:imagedata r:id="rId87" o:title=""/>
          </v:shape>
        </w:pict>
      </w:r>
      <w:r>
        <w:rPr>
          <w:rFonts w:ascii="Arial" w:hAnsi="Arial" w:cs="Arial" w:eastAsia="Arial"/>
          <w:sz w:val="17"/>
          <w:szCs w:val="17"/>
          <w:color w:val="808080"/>
          <w:spacing w:val="0"/>
          <w:w w:val="100"/>
        </w:rPr>
        <w:t>roed</w:t>
      </w:r>
      <w:r>
        <w:rPr>
          <w:rFonts w:ascii="Arial" w:hAnsi="Arial" w:cs="Arial" w:eastAsia="Arial"/>
          <w:sz w:val="17"/>
          <w:szCs w:val="17"/>
          <w:color w:val="808080"/>
          <w:spacing w:val="-23"/>
          <w:w w:val="100"/>
        </w:rPr>
        <w:t> </w:t>
      </w:r>
      <w:r>
        <w:rPr>
          <w:rFonts w:ascii="Arial" w:hAnsi="Arial" w:cs="Arial" w:eastAsia="Arial"/>
          <w:sz w:val="17"/>
          <w:szCs w:val="17"/>
          <w:color w:val="808080"/>
          <w:spacing w:val="0"/>
          <w:w w:val="100"/>
        </w:rPr>
        <w:tab/>
      </w:r>
      <w:r>
        <w:rPr>
          <w:rFonts w:ascii="Arial" w:hAnsi="Arial" w:cs="Arial" w:eastAsia="Arial"/>
          <w:sz w:val="17"/>
          <w:szCs w:val="17"/>
          <w:color w:val="808080"/>
          <w:spacing w:val="0"/>
          <w:w w:val="100"/>
        </w:rPr>
      </w:r>
      <w:r>
        <w:rPr>
          <w:rFonts w:ascii="Times New Roman" w:hAnsi="Times New Roman" w:cs="Times New Roman" w:eastAsia="Times New Roman"/>
          <w:sz w:val="21"/>
          <w:szCs w:val="21"/>
          <w:color w:val="808080"/>
          <w:spacing w:val="0"/>
          <w:w w:val="90"/>
        </w:rPr>
        <w:t>Cl</w:t>
      </w:r>
      <w:r>
        <w:rPr>
          <w:rFonts w:ascii="Times New Roman" w:hAnsi="Times New Roman" w:cs="Times New Roman" w:eastAsia="Times New Roman"/>
          <w:sz w:val="21"/>
          <w:szCs w:val="21"/>
          <w:color w:val="808080"/>
          <w:spacing w:val="-8"/>
          <w:w w:val="90"/>
        </w:rPr>
        <w:t> </w:t>
      </w:r>
      <w:r>
        <w:rPr>
          <w:rFonts w:ascii="Times New Roman" w:hAnsi="Times New Roman" w:cs="Times New Roman" w:eastAsia="Times New Roman"/>
          <w:sz w:val="14"/>
          <w:szCs w:val="14"/>
          <w:color w:val="808080"/>
          <w:spacing w:val="0"/>
          <w:w w:val="104"/>
        </w:rPr>
        <w:t>$CI'\</w:t>
      </w:r>
      <w:r>
        <w:rPr>
          <w:rFonts w:ascii="Times New Roman" w:hAnsi="Times New Roman" w:cs="Times New Roman" w:eastAsia="Times New Roman"/>
          <w:sz w:val="14"/>
          <w:szCs w:val="14"/>
          <w:color w:val="808080"/>
          <w:spacing w:val="0"/>
          <w:w w:val="105"/>
        </w:rPr>
        <w:t>IIIf</w:t>
      </w:r>
      <w:r>
        <w:rPr>
          <w:rFonts w:ascii="Times New Roman" w:hAnsi="Times New Roman" w:cs="Times New Roman" w:eastAsia="Times New Roman"/>
          <w:sz w:val="14"/>
          <w:szCs w:val="1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8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37" w:lineRule="exact"/>
        <w:ind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31F21"/>
          <w:spacing w:val="0"/>
          <w:w w:val="121"/>
          <w:position w:val="-1"/>
        </w:rPr>
        <w:t>F</w:t>
      </w:r>
      <w:r>
        <w:rPr>
          <w:rFonts w:ascii="Arial" w:hAnsi="Arial" w:cs="Arial" w:eastAsia="Arial"/>
          <w:sz w:val="21"/>
          <w:szCs w:val="21"/>
          <w:color w:val="231F21"/>
          <w:spacing w:val="-33"/>
          <w:w w:val="121"/>
          <w:position w:val="-1"/>
        </w:rPr>
        <w:t>i</w:t>
      </w:r>
      <w:r>
        <w:rPr>
          <w:rFonts w:ascii="Arial" w:hAnsi="Arial" w:cs="Arial" w:eastAsia="Arial"/>
          <w:sz w:val="21"/>
          <w:szCs w:val="21"/>
          <w:color w:val="3B313B"/>
          <w:spacing w:val="-16"/>
          <w:w w:val="121"/>
          <w:position w:val="-1"/>
        </w:rPr>
        <w:t>g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21"/>
          <w:position w:val="-1"/>
        </w:rPr>
        <w:t>u</w:t>
      </w:r>
      <w:r>
        <w:rPr>
          <w:rFonts w:ascii="Arial" w:hAnsi="Arial" w:cs="Arial" w:eastAsia="Arial"/>
          <w:sz w:val="21"/>
          <w:szCs w:val="21"/>
          <w:color w:val="231F21"/>
          <w:spacing w:val="-11"/>
          <w:w w:val="121"/>
          <w:position w:val="-1"/>
        </w:rPr>
        <w:t>r</w:t>
      </w:r>
      <w:r>
        <w:rPr>
          <w:rFonts w:ascii="Arial" w:hAnsi="Arial" w:cs="Arial" w:eastAsia="Arial"/>
          <w:sz w:val="21"/>
          <w:szCs w:val="21"/>
          <w:color w:val="3B313B"/>
          <w:spacing w:val="0"/>
          <w:w w:val="121"/>
          <w:position w:val="-1"/>
        </w:rPr>
        <w:t>e</w:t>
      </w:r>
      <w:r>
        <w:rPr>
          <w:rFonts w:ascii="Arial" w:hAnsi="Arial" w:cs="Arial" w:eastAsia="Arial"/>
          <w:sz w:val="21"/>
          <w:szCs w:val="21"/>
          <w:color w:val="3B313B"/>
          <w:spacing w:val="-24"/>
          <w:w w:val="121"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position w:val="-1"/>
        </w:rPr>
        <w:t>27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position w:val="-1"/>
        </w:rPr>
        <w:t>:</w:t>
      </w:r>
      <w:r>
        <w:rPr>
          <w:rFonts w:ascii="Arial" w:hAnsi="Arial" w:cs="Arial" w:eastAsia="Arial"/>
          <w:sz w:val="21"/>
          <w:szCs w:val="21"/>
          <w:color w:val="231F21"/>
          <w:spacing w:val="3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  <w:position w:val="-1"/>
        </w:rPr>
        <w:t>Continuou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  <w:position w:val="-1"/>
        </w:rPr>
        <w:t>s</w:t>
      </w:r>
      <w:r>
        <w:rPr>
          <w:rFonts w:ascii="Arial" w:hAnsi="Arial" w:cs="Arial" w:eastAsia="Arial"/>
          <w:sz w:val="21"/>
          <w:szCs w:val="21"/>
          <w:color w:val="231F21"/>
          <w:spacing w:val="-5"/>
          <w:w w:val="114"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  <w:position w:val="-1"/>
        </w:rPr>
        <w:t>Integratio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  <w:position w:val="-1"/>
        </w:rPr>
        <w:t>n</w:t>
      </w:r>
      <w:r>
        <w:rPr>
          <w:rFonts w:ascii="Arial" w:hAnsi="Arial" w:cs="Arial" w:eastAsia="Arial"/>
          <w:sz w:val="21"/>
          <w:szCs w:val="21"/>
          <w:color w:val="231F21"/>
          <w:spacing w:val="-7"/>
          <w:w w:val="114"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-2"/>
          <w:w w:val="114"/>
          <w:position w:val="-1"/>
        </w:rPr>
        <w:t>C</w:t>
      </w:r>
      <w:r>
        <w:rPr>
          <w:rFonts w:ascii="Arial" w:hAnsi="Arial" w:cs="Arial" w:eastAsia="Arial"/>
          <w:sz w:val="21"/>
          <w:szCs w:val="21"/>
          <w:color w:val="3B313B"/>
          <w:spacing w:val="0"/>
          <w:w w:val="114"/>
          <w:position w:val="-1"/>
        </w:rPr>
        <w:t>y</w:t>
      </w:r>
      <w:r>
        <w:rPr>
          <w:rFonts w:ascii="Arial" w:hAnsi="Arial" w:cs="Arial" w:eastAsia="Arial"/>
          <w:sz w:val="21"/>
          <w:szCs w:val="21"/>
          <w:color w:val="3B313B"/>
          <w:spacing w:val="-8"/>
          <w:w w:val="114"/>
          <w:position w:val="-1"/>
        </w:rPr>
        <w:t>c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  <w:position w:val="-1"/>
        </w:rPr>
        <w:t>le</w:t>
      </w:r>
      <w:r>
        <w:rPr>
          <w:rFonts w:ascii="Arial" w:hAnsi="Arial" w:cs="Arial" w:eastAsia="Arial"/>
          <w:sz w:val="21"/>
          <w:szCs w:val="21"/>
          <w:color w:val="231F21"/>
          <w:spacing w:val="-13"/>
          <w:w w:val="114"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4"/>
          <w:position w:val="-1"/>
        </w:rPr>
        <w:t>Steps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880" w:right="1220"/>
          <w:cols w:num="2" w:equalWidth="0">
            <w:col w:w="2155" w:space="675"/>
            <w:col w:w="7310"/>
          </w:cols>
        </w:sectPr>
      </w:pPr>
      <w:rPr/>
    </w:p>
    <w:p>
      <w:pPr>
        <w:spacing w:before="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880" w:right="1220"/>
        </w:sectPr>
      </w:pPr>
      <w:rPr/>
    </w:p>
    <w:p>
      <w:pPr>
        <w:spacing w:before="29" w:after="0" w:line="240" w:lineRule="auto"/>
        <w:ind w:left="560" w:right="-76"/>
        <w:jc w:val="left"/>
        <w:tabs>
          <w:tab w:pos="164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1"/>
          <w:spacing w:val="0"/>
          <w:w w:val="100"/>
        </w:rPr>
        <w:t>6.5.2.5.</w:t>
        <w:tab/>
      </w:r>
      <w:r>
        <w:rPr>
          <w:rFonts w:ascii="Arial" w:hAnsi="Arial" w:cs="Arial" w:eastAsia="Arial"/>
          <w:sz w:val="24"/>
          <w:szCs w:val="24"/>
          <w:color w:val="231F21"/>
          <w:spacing w:val="0"/>
          <w:w w:val="100"/>
        </w:rPr>
        <w:t>Ga</w:t>
      </w:r>
      <w:r>
        <w:rPr>
          <w:rFonts w:ascii="Arial" w:hAnsi="Arial" w:cs="Arial" w:eastAsia="Arial"/>
          <w:sz w:val="24"/>
          <w:szCs w:val="24"/>
          <w:color w:val="231F21"/>
          <w:spacing w:val="0"/>
          <w:w w:val="100"/>
        </w:rPr>
        <w:t>p</w:t>
      </w:r>
      <w:r>
        <w:rPr>
          <w:rFonts w:ascii="Arial" w:hAnsi="Arial" w:cs="Arial" w:eastAsia="Arial"/>
          <w:sz w:val="24"/>
          <w:szCs w:val="24"/>
          <w:color w:val="231F21"/>
          <w:spacing w:val="4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231F21"/>
          <w:spacing w:val="0"/>
          <w:w w:val="110"/>
        </w:rPr>
        <w:t>Analysis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1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8.5pt;margin-top:12.703125pt;width:498.5pt;height:295.5pt;mso-position-horizontal-relative:page;mso-position-vertical-relative:paragraph;z-index:-10682" type="#_x0000_t202" filled="f" stroked="f">
            <v:textbox inset="0,0,0,0">
              <w:txbxContent>
                <w:tbl>
                  <w:tblPr>
                    <w:tblW w:w="0" w:type="auto"/>
                    <w:tblLook w:val="01E0"/>
                    <w:tblLayout w:type="fixed"/>
                    <w:tblCellMar>
                      <w:left w:w="0" w:type="dxa"/>
                      <w:right w:w="0" w:type="dxa"/>
                      <w:bottom w:w="0" w:type="dxa"/>
                      <w:top w:w="0" w:type="dxa"/>
                    </w:tblCellMar>
                    <w:jc w:val="left"/>
                  </w:tblPr>
                  <w:tblGrid/>
                  <w:tr>
                    <w:trPr>
                      <w:trHeight w:val="400" w:hRule="exact"/>
                    </w:trPr>
                    <w:tc>
                      <w:tcPr>
                        <w:tcW w:w="23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2"/>
                          </w:rPr>
                          <w:t>Category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7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3"/>
                          </w:rPr>
                          <w:t>Baseline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2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0"/>
                          </w:rPr>
                          <w:t>Ga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0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2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9"/>
                          </w:rPr>
                          <w:t>De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0"/>
                            <w:w w:val="109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9"/>
                            <w:w w:val="127"/>
                          </w:rPr>
                          <w:t>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20"/>
                          </w:rPr>
                          <w:t>ription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3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73" w:after="0" w:line="240" w:lineRule="auto"/>
                          <w:ind w:left="9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17"/>
                          </w:rPr>
                          <w:t>Artifact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640" w:hRule="exact"/>
                    </w:trPr>
                    <w:tc>
                      <w:tcPr>
                        <w:tcW w:w="23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9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w w:val="105"/>
                          </w:rPr>
                          <w:t>Accessi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6"/>
                            <w:w w:val="106"/>
                          </w:rPr>
                          <w:t>b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13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lity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18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w w:val="105"/>
                          </w:rPr>
                          <w:t>Specifica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6"/>
                            <w:w w:val="105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8"/>
                          </w:rPr>
                          <w:t>ons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7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No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Changes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2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7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No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Changes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3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3"/>
                            <w:w w:val="118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1"/>
                            <w:w w:val="101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640" w:hRule="exact"/>
                    </w:trPr>
                    <w:tc>
                      <w:tcPr>
                        <w:tcW w:w="23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13"/>
                            <w:w w:val="113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3"/>
                            <w:w w:val="107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8"/>
                          </w:rPr>
                          <w:t>gn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Cons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7"/>
                            <w:w w:val="105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5"/>
                            <w:w w:val="101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aints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8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w w:val="105"/>
                          </w:rPr>
                          <w:t>Specifica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6"/>
                            <w:w w:val="105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8"/>
                          </w:rPr>
                          <w:t>ons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7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No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Changes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2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7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No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17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Changes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3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3"/>
                            <w:w w:val="118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1"/>
                            <w:w w:val="101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630" w:hRule="exact"/>
                    </w:trPr>
                    <w:tc>
                      <w:tcPr>
                        <w:tcW w:w="23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1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Disaste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3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2"/>
                            <w:w w:val="106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5"/>
                          </w:rPr>
                          <w:t>ecovery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8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w w:val="105"/>
                          </w:rPr>
                          <w:t>Specifica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6"/>
                            <w:w w:val="105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8"/>
                          </w:rPr>
                          <w:t>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No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2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3"/>
                          </w:rPr>
                          <w:t>Disaster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8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w w:val="105"/>
                          </w:rPr>
                          <w:t>Documenta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7"/>
                            <w:w w:val="105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3"/>
                            <w:w w:val="108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8"/>
                          </w:rPr>
                          <w:t>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2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58" w:lineRule="auto"/>
                          <w:ind w:left="100" w:right="55" w:firstLine="1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9"/>
                            <w:w w:val="113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5"/>
                          </w:rPr>
                          <w:t>saste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specification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5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have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1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been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4"/>
                          </w:rPr>
                          <w:t>added.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3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RS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5"/>
                            <w:w w:val="100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0"/>
                            <w:w w:val="100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3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Sec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6"/>
                            <w:w w:val="107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8"/>
                          </w:rPr>
                          <w:t>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4"/>
                          </w:rPr>
                          <w:t>2.4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640" w:hRule="exact"/>
                    </w:trPr>
                    <w:tc>
                      <w:tcPr>
                        <w:tcW w:w="23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7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5"/>
                          </w:rPr>
                          <w:t>Documentation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  <w:p>
                        <w:pPr>
                          <w:spacing w:before="0" w:after="0" w:line="240" w:lineRule="exact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w w:val="105"/>
                          </w:rPr>
                          <w:t>Specifica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6"/>
                            <w:w w:val="105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8"/>
                          </w:rPr>
                          <w:t>ons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3"/>
                            <w:w w:val="118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1"/>
                            <w:w w:val="101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2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58" w:lineRule="auto"/>
                          <w:ind w:left="110" w:right="413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Documen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5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4"/>
                          </w:rPr>
                          <w:t>specifica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6"/>
                            <w:w w:val="104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8"/>
                          </w:rPr>
                          <w:t>ons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have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been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1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4"/>
                          </w:rPr>
                          <w:t>added.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3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RS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5"/>
                            <w:w w:val="100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0"/>
                            <w:w w:val="100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3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Sec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6"/>
                            <w:w w:val="107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8"/>
                          </w:rPr>
                          <w:t>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2.5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890" w:hRule="exact"/>
                    </w:trPr>
                    <w:tc>
                      <w:tcPr>
                        <w:tcW w:w="23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6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Syste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2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5"/>
                          </w:rPr>
                          <w:t>Functions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3"/>
                            <w:w w:val="118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1"/>
                            <w:w w:val="101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2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8" w:lineRule="auto"/>
                          <w:ind w:left="100" w:right="461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syste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3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should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2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be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14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able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3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450"/>
                            <w:spacing w:val="0"/>
                            <w:w w:val="109"/>
                          </w:rPr>
                          <w:t>to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450"/>
                            <w:spacing w:val="0"/>
                            <w:w w:val="109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check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3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-8"/>
                            <w:w w:val="100"/>
                          </w:rPr>
                          <w:t>f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or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2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du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5"/>
                            <w:w w:val="107"/>
                          </w:rPr>
                          <w:t>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0"/>
                            <w:w w:val="122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23"/>
                            <w:w w:val="12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ca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6"/>
                            <w:w w:val="106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8"/>
                          </w:rPr>
                          <w:t>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upon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concep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6"/>
                            <w:w w:val="105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3"/>
                            <w:w w:val="108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8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7"/>
                            <w:w w:val="108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0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3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w w:val="107"/>
                          </w:rPr>
                          <w:t>RS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5"/>
                            <w:w w:val="108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-9"/>
                            <w:w w:val="119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Sec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6"/>
                            <w:w w:val="107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8"/>
                          </w:rPr>
                          <w:t>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4"/>
                          </w:rPr>
                          <w:t>2.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"/>
                            <w:w w:val="105"/>
                          </w:rPr>
                          <w:t>6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-13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5"/>
                          </w:rPr>
                          <w:t>3.1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890" w:hRule="exact"/>
                    </w:trPr>
                    <w:tc>
                      <w:tcPr>
                        <w:tcW w:w="23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6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Syste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2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5"/>
                          </w:rPr>
                          <w:t>Functions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3"/>
                            <w:w w:val="118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1"/>
                            <w:w w:val="101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2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8" w:lineRule="auto"/>
                          <w:ind w:left="100" w:right="421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syste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3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should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28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run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1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daily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QA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2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process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3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checking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5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5"/>
                          </w:rPr>
                          <w:t>for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5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4"/>
                          </w:rPr>
                          <w:t>duplicates.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3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w w:val="107"/>
                          </w:rPr>
                          <w:t>RS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5"/>
                            <w:w w:val="108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-9"/>
                            <w:w w:val="119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Sec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6"/>
                            <w:w w:val="107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8"/>
                          </w:rPr>
                          <w:t>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4"/>
                          </w:rPr>
                          <w:t>2.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"/>
                            <w:w w:val="105"/>
                          </w:rPr>
                          <w:t>6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-13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5"/>
                          </w:rPr>
                          <w:t>3.1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  <w:tr>
                    <w:trPr>
                      <w:trHeight w:val="1140" w:hRule="exact"/>
                    </w:trPr>
                    <w:tc>
                      <w:tcPr>
                        <w:tcW w:w="238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0" w:lineRule="auto"/>
                          <w:ind w:left="16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Syste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26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5"/>
                          </w:rPr>
                          <w:t>Functions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169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3"/>
                            <w:w w:val="118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1"/>
                            <w:w w:val="101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352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53" w:after="0" w:line="248" w:lineRule="auto"/>
                          <w:ind w:left="100" w:right="337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450"/>
                            <w:spacing w:val="0"/>
                            <w:w w:val="100"/>
                          </w:rPr>
                          <w:t>Th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450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450"/>
                            <w:spacing w:val="1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syste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3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should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3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suppor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2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the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6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functionalit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y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40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450"/>
                            <w:spacing w:val="0"/>
                            <w:w w:val="100"/>
                          </w:rPr>
                          <w:t>requ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450"/>
                            <w:spacing w:val="-24"/>
                            <w:w w:val="100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0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33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1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4"/>
                          </w:rPr>
                          <w:t>convert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4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450"/>
                            <w:spacing w:val="0"/>
                            <w:w w:val="100"/>
                          </w:rPr>
                          <w:t>term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450"/>
                            <w:spacing w:val="0"/>
                            <w:w w:val="100"/>
                          </w:rPr>
                          <w:t>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450"/>
                            <w:spacing w:val="21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450"/>
                            <w:spacing w:val="0"/>
                            <w:w w:val="100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450"/>
                            <w:spacing w:val="0"/>
                            <w:w w:val="100"/>
                          </w:rPr>
                          <w:t>o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D3450"/>
                            <w:spacing w:val="9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0"/>
                          </w:rPr>
                          <w:t>common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35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req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6"/>
                            <w:w w:val="107"/>
                          </w:rPr>
                          <w:t>u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0"/>
                            <w:w w:val="104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231F21"/>
                            <w:spacing w:val="5"/>
                            <w:w w:val="104"/>
                          </w:rPr>
                          <w:t>r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5"/>
                          </w:rPr>
                          <w:t>ed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5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4"/>
                            <w:w w:val="108"/>
                          </w:rPr>
                          <w:t>l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5"/>
                          </w:rPr>
                          <w:t>anguages.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  <w:tc>
                      <w:tcPr>
                        <w:tcW w:w="2330" w:type="dxa"/>
                        <w:tcBorders>
                          <w:top w:val="single" w:sz="8" w:space="0" w:color="1F1C1F"/>
                          <w:bottom w:val="single" w:sz="8" w:space="0" w:color="1F1C1F"/>
                          <w:left w:val="single" w:sz="8" w:space="0" w:color="1F1C1F"/>
                          <w:right w:val="single" w:sz="8" w:space="0" w:color="1F1C1F"/>
                        </w:tcBorders>
                      </w:tcPr>
                      <w:p>
                        <w:pPr>
                          <w:spacing w:before="63" w:after="0" w:line="240" w:lineRule="auto"/>
                          <w:ind w:left="100" w:right="-20"/>
                          <w:jc w:val="left"/>
                          <w:rPr>
                            <w:rFonts w:ascii="Arial" w:hAnsi="Arial" w:cs="Arial" w:eastAsia="Arial"/>
                            <w:sz w:val="21"/>
                            <w:szCs w:val="21"/>
                          </w:rPr>
                        </w:pPr>
                        <w:rPr/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w w:val="107"/>
                          </w:rPr>
                          <w:t>RS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5"/>
                            <w:w w:val="108"/>
                          </w:rPr>
                          <w:t>D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-9"/>
                            <w:w w:val="119"/>
                          </w:rPr>
                          <w:t>/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7"/>
                          </w:rPr>
                          <w:t>Sec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6"/>
                            <w:w w:val="107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6D4633"/>
                            <w:spacing w:val="-11"/>
                            <w:w w:val="162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8"/>
                          </w:rPr>
                          <w:t>on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2"/>
                            <w:w w:val="10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4"/>
                          </w:rPr>
                          <w:t>2.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-1"/>
                            <w:w w:val="105"/>
                          </w:rPr>
                          <w:t>6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50495D"/>
                            <w:spacing w:val="-13"/>
                            <w:w w:val="142"/>
                          </w:rPr>
                          <w:t>.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3B313B"/>
                            <w:spacing w:val="0"/>
                            <w:w w:val="105"/>
                          </w:rPr>
                          <w:t>3.1</w:t>
                        </w:r>
                        <w:r>
                          <w:rPr>
                            <w:rFonts w:ascii="Arial" w:hAnsi="Arial" w:cs="Arial" w:eastAsia="Arial"/>
                            <w:sz w:val="21"/>
                            <w:szCs w:val="21"/>
                            <w:color w:val="000000"/>
                            <w:spacing w:val="0"/>
                            <w:w w:val="100"/>
                          </w:rPr>
                        </w:r>
                      </w:p>
                    </w:tc>
                  </w:tr>
                </w:tbl>
                <w:p>
                  <w:pPr>
                    <w:spacing w:before="0" w:after="0" w:line="240" w:lineRule="auto"/>
                    <w:jc w:val="left"/>
                  </w:pPr>
                  <w:rPr/>
                </w:p>
              </w:txbxContent>
            </v:textbox>
          </v:shape>
        </w:pict>
      </w:r>
      <w:r>
        <w:rPr>
          <w:rFonts w:ascii="Times New Roman" w:hAnsi="Times New Roman" w:cs="Times New Roman" w:eastAsia="Times New Roman"/>
          <w:sz w:val="24"/>
          <w:szCs w:val="24"/>
          <w:color w:val="231F21"/>
          <w:spacing w:val="-13"/>
          <w:w w:val="111"/>
        </w:rPr>
        <w:t>T</w:t>
      </w:r>
      <w:r>
        <w:rPr>
          <w:rFonts w:ascii="Arial" w:hAnsi="Arial" w:cs="Arial" w:eastAsia="Arial"/>
          <w:sz w:val="21"/>
          <w:szCs w:val="21"/>
          <w:color w:val="231F21"/>
          <w:spacing w:val="-6"/>
          <w:w w:val="111"/>
        </w:rPr>
        <w:t>a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1"/>
        </w:rPr>
        <w:t>b</w:t>
      </w:r>
      <w:r>
        <w:rPr>
          <w:rFonts w:ascii="Arial" w:hAnsi="Arial" w:cs="Arial" w:eastAsia="Arial"/>
          <w:sz w:val="21"/>
          <w:szCs w:val="21"/>
          <w:color w:val="231F21"/>
          <w:spacing w:val="-10"/>
          <w:w w:val="111"/>
        </w:rPr>
        <w:t>l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1"/>
        </w:rPr>
        <w:t>e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1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</w:rPr>
        <w:t>76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26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-1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00"/>
          <w:position w:val="2"/>
        </w:rPr>
        <w:t>ap</w:t>
      </w:r>
      <w:r>
        <w:rPr>
          <w:rFonts w:ascii="Arial" w:hAnsi="Arial" w:cs="Arial" w:eastAsia="Arial"/>
          <w:sz w:val="21"/>
          <w:szCs w:val="21"/>
          <w:color w:val="231F21"/>
          <w:spacing w:val="39"/>
          <w:w w:val="100"/>
          <w:position w:val="2"/>
        </w:rPr>
        <w:t> </w:t>
      </w:r>
      <w:r>
        <w:rPr>
          <w:rFonts w:ascii="Arial" w:hAnsi="Arial" w:cs="Arial" w:eastAsia="Arial"/>
          <w:sz w:val="21"/>
          <w:szCs w:val="21"/>
          <w:color w:val="231F21"/>
          <w:spacing w:val="11"/>
          <w:w w:val="113"/>
          <w:position w:val="0"/>
        </w:rPr>
        <w:t>A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115"/>
          <w:position w:val="0"/>
        </w:rPr>
        <w:t>na</w:t>
      </w:r>
      <w:r>
        <w:rPr>
          <w:rFonts w:ascii="Arial" w:hAnsi="Arial" w:cs="Arial" w:eastAsia="Arial"/>
          <w:sz w:val="21"/>
          <w:szCs w:val="21"/>
          <w:color w:val="231F21"/>
          <w:spacing w:val="-32"/>
          <w:w w:val="115"/>
          <w:position w:val="0"/>
        </w:rPr>
        <w:t>i</w:t>
      </w:r>
      <w:r>
        <w:rPr>
          <w:rFonts w:ascii="Arial" w:hAnsi="Arial" w:cs="Arial" w:eastAsia="Arial"/>
          <w:sz w:val="21"/>
          <w:szCs w:val="21"/>
          <w:color w:val="3B313B"/>
          <w:spacing w:val="-11"/>
          <w:w w:val="93"/>
          <w:position w:val="0"/>
        </w:rPr>
        <w:t>Y</w:t>
      </w:r>
      <w:r>
        <w:rPr>
          <w:rFonts w:ascii="Arial" w:hAnsi="Arial" w:cs="Arial" w:eastAsia="Arial"/>
          <w:sz w:val="21"/>
          <w:szCs w:val="21"/>
          <w:color w:val="231F21"/>
          <w:spacing w:val="0"/>
          <w:w w:val="90"/>
          <w:position w:val="0"/>
        </w:rPr>
        <w:t>SIS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1380" w:bottom="280" w:left="880" w:right="1220"/>
          <w:cols w:num="2" w:equalWidth="0">
            <w:col w:w="3170" w:space="870"/>
            <w:col w:w="6100"/>
          </w:cols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400" w:hRule="exact"/>
        </w:trPr>
        <w:tc>
          <w:tcPr>
            <w:tcW w:w="238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Category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Baseline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Gap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1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Description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w w:val="104"/>
                <w:b/>
                <w:bCs/>
              </w:rPr>
              <w:t>Artif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5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5" w:hRule="exact"/>
        </w:trPr>
        <w:tc>
          <w:tcPr>
            <w:tcW w:w="238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Func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26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9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he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2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should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all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9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as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09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3"/>
              </w:rPr>
              <w:t>gned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multi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5"/>
                <w:w w:val="10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6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oles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7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08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-9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9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2.6.3.1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Func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110" w:right="289" w:firstLine="-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2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8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3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gned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concepts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7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08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-9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9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2.6.3.1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Func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90" w:right="629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2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8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orkfl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"/>
                <w:w w:val="105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7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08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-9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9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2.6.3.1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Func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53" w:lineRule="auto"/>
              <w:ind w:left="90" w:right="126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2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8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5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ad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"/>
                <w:w w:val="107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onal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orkfl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added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-6"/>
                <w:w w:val="121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additio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9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08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6"/>
                <w:w w:val="10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3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0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otyp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22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2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5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2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7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08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-9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9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2.6.3.1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5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6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Func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100" w:right="338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2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should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suppor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functionalit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eq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2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convert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ms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9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common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req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4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anguag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0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7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08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-9"/>
                <w:w w:val="119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9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2.6.3.1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5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Alerts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Identit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Access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Manageme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5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Human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Cons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2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1"/>
              </w:rPr>
              <w:t>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5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8"/>
              </w:rPr>
              <w:t>Co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ext-sen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05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ve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5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6"/>
                <w:w w:val="122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5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3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100" w:right="159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eases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5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1"/>
              </w:rPr>
              <w:t>rom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Standards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3"/>
                <w:w w:val="113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ev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opment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Orga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4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3"/>
                <w:w w:val="114"/>
              </w:rPr>
              <w:t>z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4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-11"/>
                <w:w w:val="121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SD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4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2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5" w:lineRule="auto"/>
              <w:ind w:left="110" w:right="279" w:firstLine="-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eases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5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rom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Kn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06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-17"/>
                <w:w w:val="106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ledge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9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Sharing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Partners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5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5" w:lineRule="auto"/>
              <w:ind w:left="110" w:right="279" w:firstLine="-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eases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5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1"/>
              </w:rPr>
              <w:t>rom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Kn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06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-17"/>
                <w:w w:val="106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ledge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9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Sharing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Partners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XM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Transforms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2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put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5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8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5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Sy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2"/>
                <w:w w:val="105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3"/>
              </w:rPr>
              <w:t>em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5"/>
              </w:rPr>
              <w:t>Pu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5"/>
                <w:w w:val="106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4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2"/>
              </w:rPr>
              <w:t>is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12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Output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Co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5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8"/>
                <w:w w:val="108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1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0"/>
                <w:w w:val="10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10" w:right="322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4"/>
              </w:rPr>
              <w:t>Busines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5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9"/>
                <w:w w:val="123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Specified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23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Function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6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eq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2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0"/>
                <w:w w:val="114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656"/>
                <w:spacing w:val="-7"/>
                <w:w w:val="114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ements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6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40" w:bottom="720" w:left="88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400" w:hRule="exact"/>
        </w:trPr>
        <w:tc>
          <w:tcPr>
            <w:tcW w:w="238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Category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Baseline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Gap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1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Description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w w:val="104"/>
                <w:b/>
                <w:bCs/>
              </w:rPr>
              <w:t>Artif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5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5" w:hRule="exact"/>
        </w:trPr>
        <w:tc>
          <w:tcPr>
            <w:tcW w:w="238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2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ocumen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5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Gen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ation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6"/>
              </w:rPr>
              <w:t>Capabili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3"/>
                <w:w w:val="105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5" w:hRule="exact"/>
        </w:trPr>
        <w:tc>
          <w:tcPr>
            <w:tcW w:w="238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Mapping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07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24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0"/>
                <w:w w:val="124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4D3A34"/>
                <w:spacing w:val="-7"/>
                <w:w w:val="131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4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100" w:right="141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toolin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9"/>
                <w:w w:val="11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0"/>
                <w:w w:val="117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21"/>
                <w:w w:val="117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0"/>
                <w:w w:val="11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5"/>
                <w:w w:val="11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author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stor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2"/>
                <w:w w:val="109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4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ines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2"/>
                <w:w w:val="108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2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2"/>
                <w:w w:val="101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heu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"/>
                <w:w w:val="105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3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2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0"/>
                <w:w w:val="12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3A34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1"/>
                <w:szCs w:val="21"/>
                <w:color w:val="4D3A34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govern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3A34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4D3A34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D3A34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map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creatio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use.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1.2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6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ncremen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8"/>
              </w:rPr>
              <w:t>Req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08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4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ement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645" w:hRule="exact"/>
        </w:trPr>
        <w:tc>
          <w:tcPr>
            <w:tcW w:w="238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Mapping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6"/>
                <w:w w:val="105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apa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09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0"/>
              </w:rPr>
              <w:t>li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9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51" w:lineRule="auto"/>
              <w:ind w:left="90" w:right="238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toolin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8"/>
                <w:w w:val="111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0"/>
                <w:w w:val="111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20"/>
                <w:w w:val="111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2"/>
                <w:w w:val="111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0"/>
                <w:w w:val="111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9"/>
                <w:w w:val="11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1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1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11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lit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updat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map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set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6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hen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3A34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4D3A34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D3A34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source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target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5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update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5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rom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standards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developmen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orga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2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zations.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1.2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6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ncremen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8"/>
              </w:rPr>
              <w:t>Req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08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5"/>
                <w:w w:val="104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ement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Mapping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6"/>
                <w:w w:val="105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apa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09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0"/>
              </w:rPr>
              <w:t>li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9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141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toolin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9"/>
                <w:w w:val="11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0"/>
                <w:w w:val="117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21"/>
                <w:w w:val="117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0"/>
                <w:w w:val="11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5"/>
                <w:w w:val="11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author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defin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metadat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map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21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1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alue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set.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1.2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6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ncremen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26"/>
              </w:rPr>
              <w:t>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8"/>
              </w:rPr>
              <w:t>Req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08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5"/>
                <w:w w:val="104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ement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90" w:right="104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Br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Set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of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Appr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5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Suggested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9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9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5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Mod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D3A34"/>
                <w:w w:val="104"/>
              </w:rPr>
              <w:t>Tem</w:t>
            </w:r>
            <w:r>
              <w:rPr>
                <w:rFonts w:ascii="Arial" w:hAnsi="Arial" w:cs="Arial" w:eastAsia="Arial"/>
                <w:sz w:val="21"/>
                <w:szCs w:val="21"/>
                <w:color w:val="4D3A34"/>
                <w:spacing w:val="-5"/>
                <w:w w:val="105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at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Based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Modeling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Modif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6"/>
                <w:w w:val="108"/>
              </w:rPr>
              <w:t>x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3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2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Speci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0"/>
                <w:w w:val="107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21"/>
                <w:w w:val="107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4"/>
                <w:w w:val="107"/>
              </w:rPr>
              <w:t>z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From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6"/>
                <w:w w:val="108"/>
              </w:rPr>
              <w:t>x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3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2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10" w:right="121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9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uplicat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eces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e-use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0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Model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25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9"/>
                <w:w w:val="113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ven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Modeling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Intervi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5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3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ven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Modeling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25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9"/>
                <w:w w:val="113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ven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QA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7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08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-Automated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Modeling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6"/>
              </w:rPr>
              <w:t>Stra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by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Domain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5" w:hRule="exact"/>
        </w:trPr>
        <w:tc>
          <w:tcPr>
            <w:tcW w:w="238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6"/>
              </w:rPr>
              <w:t>Stra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2"/>
              </w:rPr>
              <w:t>by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7"/>
              </w:rPr>
              <w:t>Arc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08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tectur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1"/>
                <w:w w:val="11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el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5" w:hRule="exact"/>
        </w:trPr>
        <w:tc>
          <w:tcPr>
            <w:tcW w:w="238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5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6"/>
                <w:w w:val="122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5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0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Managemen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5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D3A34"/>
                <w:spacing w:val="0"/>
                <w:w w:val="100"/>
              </w:rPr>
              <w:t>Taxono</w:t>
            </w:r>
            <w:r>
              <w:rPr>
                <w:rFonts w:ascii="Arial" w:hAnsi="Arial" w:cs="Arial" w:eastAsia="Arial"/>
                <w:sz w:val="21"/>
                <w:szCs w:val="21"/>
                <w:color w:val="4D3A34"/>
                <w:spacing w:val="-8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-5"/>
                <w:w w:val="108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0"/>
                <w:w w:val="107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3"/>
                <w:w w:val="113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7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B3B60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ptio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Logic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4F4657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40" w:bottom="720" w:left="88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400" w:hRule="exact"/>
        </w:trPr>
        <w:tc>
          <w:tcPr>
            <w:tcW w:w="238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Category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Baseline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Gap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1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Description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w w:val="104"/>
                <w:b/>
                <w:bCs/>
              </w:rPr>
              <w:t>Artif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5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5" w:hRule="exact"/>
        </w:trPr>
        <w:tc>
          <w:tcPr>
            <w:tcW w:w="238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Qualit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Assurance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Ad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31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onal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6"/>
              </w:rPr>
              <w:t>Con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dera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7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7"/>
                <w:w w:val="100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Role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Documenta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6"/>
              </w:rPr>
              <w:t>Rea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23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1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26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Role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Documenta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3"/>
                <w:w w:val="11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26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Role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Documenta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8"/>
                <w:w w:val="108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4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0"/>
                <w:w w:val="108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26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Role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Documenta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6"/>
              </w:rPr>
              <w:t>Ap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5"/>
                <w:w w:val="107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4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over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26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Role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Documenta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Fina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Ap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4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oval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26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Role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Documenta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Administra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26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Type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Function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4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ity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685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assigned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concep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3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5"/>
                <w:w w:val="108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3.7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Func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onality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Tas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481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rejec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approve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task/request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1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28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4"/>
              </w:rPr>
              <w:t>Task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Tas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251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receive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email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notification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notifyin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task/request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available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28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4"/>
              </w:rPr>
              <w:t>Task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Tas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exact"/>
              <w:ind w:left="100" w:right="538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retrieve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4"/>
              </w:rPr>
              <w:t>task/request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28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4"/>
              </w:rPr>
              <w:t>Task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Tas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58" w:lineRule="auto"/>
              <w:ind w:left="100" w:right="481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rejec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approve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task/request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28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4"/>
              </w:rPr>
              <w:t>Task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Tas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53" w:lineRule="auto"/>
              <w:ind w:left="100" w:right="66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filt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task/request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1"/>
              </w:rPr>
              <w:t>ope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11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11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-24"/>
                <w:w w:val="11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closed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due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date,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et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7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28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4"/>
              </w:rPr>
              <w:t>Task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Tas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100" w:right="481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rejec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approve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task/request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33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Tas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251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receive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email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notification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notifyin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task/request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available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9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33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40" w:bottom="720" w:left="88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400" w:hRule="exact"/>
        </w:trPr>
        <w:tc>
          <w:tcPr>
            <w:tcW w:w="238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Category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Baseline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Gap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1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Description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w w:val="104"/>
                <w:b/>
                <w:bCs/>
              </w:rPr>
              <w:t>Artif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5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5" w:hRule="exact"/>
        </w:trPr>
        <w:tc>
          <w:tcPr>
            <w:tcW w:w="238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100" w:right="15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abili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add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term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7"/>
                <w:w w:val="109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09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-2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ations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2"/>
                <w:w w:val="107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ps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ibute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4"/>
              </w:rPr>
              <w:t>epresented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3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ogies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29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9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100" w:right="439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retir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term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7"/>
                <w:w w:val="109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09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-2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8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ps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ibute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5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5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rom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re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6"/>
                <w:w w:val="10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7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esented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6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3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ogies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29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9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100" w:right="300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8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9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if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ms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ela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2"/>
                <w:w w:val="106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ps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ibute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represented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3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ogies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29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9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388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sho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2"/>
                <w:w w:val="106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7"/>
                <w:w w:val="112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7"/>
                <w:w w:val="112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12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0"/>
                <w:w w:val="112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2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9"/>
                <w:w w:val="112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evious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ver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3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2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3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ogies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29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9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100" w:right="479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00"/>
              </w:rPr>
              <w:t>j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4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approve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ta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3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11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29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9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50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compare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difference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5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11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9"/>
                <w:w w:val="112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een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2"/>
                <w:w w:val="11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4"/>
              </w:rPr>
              <w:t>fferent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7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3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ogies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29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9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3" w:lineRule="auto"/>
              <w:ind w:left="100" w:right="748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clone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3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13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5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rom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anoth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3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4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4"/>
                <w:w w:val="113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7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29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9"/>
                <w:w w:val="106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176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clone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concep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228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ab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23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2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5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eat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concep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clone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anothe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35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4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5" w:lineRule="auto"/>
              <w:ind w:left="100" w:right="257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eat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2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9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3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concept.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lity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eat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concep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2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9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5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anoth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30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10" w:right="167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move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1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5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4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30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10" w:right="585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retir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4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30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7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58" w:lineRule="auto"/>
              <w:ind w:left="100" w:right="157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add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concepts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30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10" w:right="585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modif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concepts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30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2F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157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add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5"/>
              </w:rPr>
              <w:t>concepts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6"/>
              </w:rPr>
              <w:t>35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D"/>
                <w:spacing w:val="0"/>
                <w:w w:val="104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40" w:bottom="720" w:left="88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400" w:hRule="exact"/>
        </w:trPr>
        <w:tc>
          <w:tcPr>
            <w:tcW w:w="238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Category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Baseline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Gap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1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Description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w w:val="104"/>
                <w:b/>
                <w:bCs/>
              </w:rPr>
              <w:t>Artif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5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5" w:hRule="exact"/>
        </w:trPr>
        <w:tc>
          <w:tcPr>
            <w:tcW w:w="238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4"/>
                <w:w w:val="105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3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10" w:right="582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abili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8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9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if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5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concepts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35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5" w:hRule="exact"/>
        </w:trPr>
        <w:tc>
          <w:tcPr>
            <w:tcW w:w="238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100" w:right="176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clone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concep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228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6"/>
                <w:w w:val="10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0"/>
                <w:w w:val="100"/>
              </w:rPr>
              <w:t>il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21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5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eat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concep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clone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anothe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35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5" w:hRule="exact"/>
        </w:trPr>
        <w:tc>
          <w:tcPr>
            <w:tcW w:w="238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2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51" w:lineRule="auto"/>
              <w:ind w:left="100" w:right="257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eat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2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9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3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concept.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lity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creat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concep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2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9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5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3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anoth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35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10" w:right="167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move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1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1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paren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35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10" w:right="585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retir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35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157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add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concepts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35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5" w:hRule="exact"/>
        </w:trPr>
        <w:tc>
          <w:tcPr>
            <w:tcW w:w="238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110" w:right="326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perfor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2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2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ba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3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advance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w w:val="108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1"/>
                <w:w w:val="109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31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5" w:hRule="exact"/>
        </w:trPr>
        <w:tc>
          <w:tcPr>
            <w:tcW w:w="238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8" w:lineRule="auto"/>
              <w:ind w:left="100" w:right="30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complet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par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8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name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w w:val="108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1"/>
                <w:w w:val="109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31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40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51" w:lineRule="auto"/>
              <w:ind w:left="90" w:right="213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3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2"/>
                <w:w w:val="114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specifie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por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2"/>
                <w:w w:val="113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er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5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chy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-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3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14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3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9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ence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3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8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typ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9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0"/>
                <w:w w:val="108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13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destina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w w:val="108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1"/>
                <w:w w:val="109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31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83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save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7"/>
                <w:w w:val="116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te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3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2"/>
                <w:w w:val="108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7"/>
                <w:w w:val="11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dual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pu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9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6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use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w w:val="108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1"/>
                <w:w w:val="109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31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8" w:lineRule="auto"/>
              <w:ind w:left="110" w:right="302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4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nac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ve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activ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1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w w:val="108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1"/>
                <w:w w:val="109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31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170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pr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3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9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erence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optio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9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2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ant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2"/>
                <w:w w:val="115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taxonom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7"/>
                <w:w w:val="11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1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1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w w:val="108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1"/>
                <w:w w:val="109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31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585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compare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9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7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3"/>
                <w:w w:val="11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text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w w:val="108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1"/>
                <w:w w:val="109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31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68" w:lineRule="auto"/>
              <w:ind w:left="110" w:right="326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perfor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2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2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ba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3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F3B60"/>
                <w:spacing w:val="-8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6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advance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24859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A313D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exact"/>
              <w:ind w:left="100" w:right="30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complet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par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8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4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0"/>
                <w:w w:val="108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name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7"/>
              </w:rPr>
              <w:t>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313D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40" w:bottom="720" w:left="88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400" w:hRule="exact"/>
        </w:trPr>
        <w:tc>
          <w:tcPr>
            <w:tcW w:w="238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Category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Baseline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Gap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1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Description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w w:val="104"/>
                <w:b/>
                <w:bCs/>
              </w:rPr>
              <w:t>Artif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5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395" w:hRule="exact"/>
        </w:trPr>
        <w:tc>
          <w:tcPr>
            <w:tcW w:w="238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51" w:lineRule="auto"/>
              <w:ind w:left="90" w:right="212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3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2"/>
                <w:w w:val="114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specifie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portio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hier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5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chy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-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3"/>
              </w:rPr>
              <w:t>it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14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3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9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ence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5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8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34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645B67"/>
                <w:spacing w:val="0"/>
                <w:w w:val="13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relations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7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type,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destina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53" w:lineRule="auto"/>
              <w:ind w:left="100" w:right="83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save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7"/>
                <w:w w:val="116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6"/>
              </w:rPr>
              <w:t>ite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-3"/>
                <w:w w:val="107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6"/>
              </w:rPr>
              <w:t>ndi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-7"/>
                <w:w w:val="106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dual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7"/>
              </w:rPr>
              <w:t>public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use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exact"/>
              <w:ind w:left="110" w:right="302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4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5"/>
              </w:rPr>
              <w:t>nactiv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activ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6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-11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171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pr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3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9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erence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optio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9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2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ant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2"/>
                <w:w w:val="115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taxonom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vi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1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585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compare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sions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4"/>
              </w:rPr>
              <w:t>text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2.6.36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110" w:right="326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perfor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2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2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basic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advance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5" w:hRule="exact"/>
        </w:trPr>
        <w:tc>
          <w:tcPr>
            <w:tcW w:w="238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exact"/>
              <w:ind w:left="100" w:right="30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complet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par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8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5"/>
              </w:rPr>
              <w:t>name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85" w:hRule="exact"/>
        </w:trPr>
        <w:tc>
          <w:tcPr>
            <w:tcW w:w="238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53" w:lineRule="auto"/>
              <w:ind w:left="100" w:right="83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save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ite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-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4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5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fo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6"/>
              </w:rPr>
              <w:t>ndi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-7"/>
                <w:w w:val="106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dual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-15"/>
                <w:w w:val="11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6"/>
                <w:w w:val="125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blic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use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8" w:lineRule="auto"/>
              <w:ind w:left="110" w:right="302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4"/>
                <w:w w:val="11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1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5"/>
              </w:rPr>
              <w:t>nactiv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activ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6"/>
              </w:rPr>
              <w:t>ter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-11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nology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171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pr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3"/>
                <w:w w:val="107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9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erence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optio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9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2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ant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6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4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2"/>
                <w:w w:val="115"/>
              </w:rPr>
              <w:t>h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taxonom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vi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1"/>
                <w:w w:val="109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585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compare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sions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4"/>
              </w:rPr>
              <w:t>text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68" w:lineRule="auto"/>
              <w:ind w:left="110" w:right="323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able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perfor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2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2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basic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advance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1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exact"/>
              <w:ind w:left="100" w:right="30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complet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par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8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5"/>
              </w:rPr>
              <w:t>name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36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53" w:lineRule="auto"/>
              <w:ind w:left="100" w:right="33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access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their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personal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inbox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4"/>
              </w:rPr>
              <w:t>task/request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32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Workfl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1"/>
                <w:w w:val="106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6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9"/>
                <w:w w:val="124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" w:after="0" w:line="240" w:lineRule="auto"/>
              <w:ind w:left="100" w:right="-20"/>
              <w:jc w:val="left"/>
              <w:rPr>
                <w:rFonts w:ascii="Courier New" w:hAnsi="Courier New" w:cs="Courier New" w:eastAsia="Courier New"/>
                <w:sz w:val="28"/>
                <w:szCs w:val="28"/>
              </w:rPr>
            </w:pPr>
            <w:rPr/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-32"/>
                <w:w w:val="92"/>
              </w:rPr>
              <w:t>N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54495D"/>
                <w:spacing w:val="-8"/>
                <w:w w:val="57"/>
              </w:rPr>
              <w:t>/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3B313B"/>
                <w:spacing w:val="0"/>
                <w:w w:val="93"/>
              </w:rPr>
              <w:t>A</w:t>
            </w:r>
            <w:r>
              <w:rPr>
                <w:rFonts w:ascii="Courier New" w:hAnsi="Courier New" w:cs="Courier New" w:eastAsia="Courier New"/>
                <w:sz w:val="28"/>
                <w:szCs w:val="28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182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12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0"/>
                <w:w w:val="113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5"/>
              </w:rPr>
              <w:t>te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6"/>
              </w:rPr>
              <w:t>person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-12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D3450"/>
                <w:spacing w:val="0"/>
                <w:w w:val="105"/>
              </w:rPr>
              <w:t>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8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31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32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5"/>
              </w:rPr>
              <w:t>Workfl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1"/>
                <w:w w:val="106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4495D"/>
                <w:spacing w:val="0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6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-19"/>
                <w:w w:val="124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313B"/>
                <w:spacing w:val="0"/>
                <w:w w:val="108"/>
              </w:rPr>
              <w:t>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40" w:bottom="720" w:left="88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400" w:hRule="exact"/>
        </w:trPr>
        <w:tc>
          <w:tcPr>
            <w:tcW w:w="238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Category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Baseline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Gap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1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Description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w w:val="104"/>
                <w:b/>
                <w:bCs/>
              </w:rPr>
              <w:t>Artif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5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395" w:hRule="exact"/>
        </w:trPr>
        <w:tc>
          <w:tcPr>
            <w:tcW w:w="238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90" w:right="204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Providin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0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defin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2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2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orkfl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bu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7"/>
              </w:rPr>
              <w:t>process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mod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can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fied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easily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adap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business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equirements.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32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Workfl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6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6"/>
                <w:w w:val="149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9"/>
                <w:w w:val="124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exact"/>
              <w:ind w:left="100" w:right="182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13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5"/>
              </w:rPr>
              <w:t>te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person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5"/>
              </w:rPr>
              <w:t>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3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90" w:right="205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Providin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lit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defin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2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2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orkfl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bu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7"/>
              </w:rPr>
              <w:t>process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mod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can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fied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easily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adap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business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equirements.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33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access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their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personal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inbox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4"/>
              </w:rPr>
              <w:t>task/request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8" w:lineRule="auto"/>
              <w:ind w:left="100" w:right="182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13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5"/>
              </w:rPr>
              <w:t>te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person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5"/>
              </w:rPr>
              <w:t>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3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90" w:right="205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Providin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lit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defin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2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2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orkfl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bu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7"/>
              </w:rPr>
              <w:t>process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mod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can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fied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easily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adap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business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equirements.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33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access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their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personal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inbox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4"/>
              </w:rPr>
              <w:t>task/request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exact"/>
              <w:ind w:left="100" w:right="182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13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5"/>
              </w:rPr>
              <w:t>te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person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11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-12"/>
                <w:w w:val="111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5"/>
              </w:rPr>
              <w:t>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3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90" w:right="205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Providin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lit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defin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2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2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orkfl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bu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7"/>
              </w:rPr>
              <w:t>process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mod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can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fied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easily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adap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business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equirements.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33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access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their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personal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inbox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4"/>
              </w:rPr>
              <w:t>task/request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exact"/>
              <w:ind w:left="100" w:right="182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2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0"/>
                <w:w w:val="113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5"/>
              </w:rPr>
              <w:t>te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person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5"/>
              </w:rPr>
              <w:t>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3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90" w:right="205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Providin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lit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defin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2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2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orkfl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bu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3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ness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7"/>
              </w:rPr>
              <w:t>process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mod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6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can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fied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easily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adap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654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business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3"/>
              </w:rPr>
              <w:t>equirements.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95B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A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40" w:bottom="720" w:left="88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400" w:hRule="exact"/>
        </w:trPr>
        <w:tc>
          <w:tcPr>
            <w:tcW w:w="238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Category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Baseline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  <w:b/>
                <w:bCs/>
              </w:rPr>
              <w:t>Gap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1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5"/>
                <w:b/>
                <w:bCs/>
              </w:rPr>
              <w:t>Description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w w:val="104"/>
                <w:b/>
                <w:bCs/>
              </w:rPr>
              <w:t>Artif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7"/>
                <w:w w:val="105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5" w:hRule="exact"/>
        </w:trPr>
        <w:tc>
          <w:tcPr>
            <w:tcW w:w="238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33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access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their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personal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inbox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4"/>
              </w:rPr>
              <w:t>task/request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exact"/>
              <w:ind w:left="100" w:right="182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2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13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5"/>
              </w:rPr>
              <w:t>te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person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12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5"/>
              </w:rPr>
              <w:t>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40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90" w:right="204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Providin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0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defin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2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2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orkfl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bu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7"/>
              </w:rPr>
              <w:t>ness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7"/>
              </w:rPr>
              <w:t>process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mod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6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can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5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1"/>
                <w:w w:val="105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fied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easily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adap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3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business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3"/>
              </w:rPr>
              <w:t>equirements.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334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access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their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personal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inbox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4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4"/>
              </w:rPr>
              <w:t>task/request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7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4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Sectio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exact"/>
              <w:ind w:left="100" w:right="182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5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search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2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0"/>
                <w:w w:val="113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5"/>
              </w:rPr>
              <w:t>te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person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12"/>
                <w:w w:val="113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5"/>
              </w:rPr>
              <w:t>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40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4"/>
                <w:w w:val="109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fl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2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8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90" w:right="204" w:firstLine="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Providin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10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lit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defin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2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2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9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orkfl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1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bu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3"/>
                <w:w w:val="107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7"/>
              </w:rPr>
              <w:t>ness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7"/>
              </w:rPr>
              <w:t>process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mod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6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that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can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5"/>
              </w:rPr>
              <w:t>mo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1"/>
                <w:w w:val="105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9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fied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easily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adap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in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3"/>
              </w:rPr>
              <w:t>VA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3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business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3"/>
              </w:rPr>
              <w:t>equirements.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2.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5"/>
              </w:rPr>
              <w:t>6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37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9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9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7"/>
                <w:w w:val="109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9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7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lnbox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Query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efset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Capabi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100" w:right="585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eat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refset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composed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of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associations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34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Refset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6"/>
              </w:rPr>
              <w:t>Capab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4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2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efset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Capab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585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eat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refset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4"/>
              </w:rPr>
              <w:t>through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definitiona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constructs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34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Refset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6"/>
              </w:rPr>
              <w:t>Capab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4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2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efset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Capabi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10" w:right="585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updat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existin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34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Refset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6"/>
              </w:rPr>
              <w:t>Capab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2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efset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Capab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278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ret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3"/>
                <w:w w:val="11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terms,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7"/>
              </w:rPr>
              <w:t>rela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onships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,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attribute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5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rom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refsets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34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Refset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6"/>
              </w:rPr>
              <w:t>Capab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4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2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85" w:hRule="exact"/>
        </w:trPr>
        <w:tc>
          <w:tcPr>
            <w:tcW w:w="238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efset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Capabi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100" w:right="82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1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1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14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1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different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sions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1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13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4"/>
              </w:rPr>
              <w:t>sets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4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34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Refset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6"/>
              </w:rPr>
              <w:t>Capab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2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85" w:hRule="exact"/>
        </w:trPr>
        <w:tc>
          <w:tcPr>
            <w:tcW w:w="238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efset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Capabi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167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reques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sub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1"/>
                <w:w w:val="10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reques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for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refset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34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Refset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6"/>
              </w:rPr>
              <w:t>Capab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4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2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efset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Capab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139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sh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ll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have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abilit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reques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change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modification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an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existin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3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3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set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0"/>
              </w:rPr>
              <w:t>RS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5"/>
                <w:w w:val="100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00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3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5"/>
              </w:rPr>
              <w:t>2.6.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1"/>
                <w:w w:val="106"/>
              </w:rPr>
              <w:t>3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3"/>
                <w:w w:val="142"/>
              </w:rPr>
              <w:t>.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7"/>
              </w:rPr>
              <w:t>34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06"/>
              </w:rPr>
              <w:t>Refset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B2F3B"/>
                <w:w w:val="106"/>
              </w:rPr>
              <w:t>Capab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-24"/>
                <w:w w:val="10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524859"/>
                <w:spacing w:val="-14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D3452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E4934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B2F3B"/>
                <w:spacing w:val="0"/>
                <w:w w:val="112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40" w:bottom="720" w:left="88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400" w:hRule="exact"/>
        </w:trPr>
        <w:tc>
          <w:tcPr>
            <w:tcW w:w="238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0"/>
                <w:w w:val="105"/>
                <w:b/>
                <w:bCs/>
              </w:rPr>
              <w:t>Category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0"/>
                <w:w w:val="105"/>
                <w:b/>
                <w:bCs/>
              </w:rPr>
              <w:t>Baseline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7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0"/>
                <w:w w:val="100"/>
                <w:b/>
                <w:bCs/>
              </w:rPr>
              <w:t>Gap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1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0"/>
                <w:w w:val="105"/>
                <w:b/>
                <w:bCs/>
              </w:rPr>
              <w:t>Description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8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1F"/>
                <w:w w:val="104"/>
                <w:b/>
                <w:bCs/>
              </w:rPr>
              <w:t>Artif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7"/>
                <w:w w:val="105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"/>
                <w:w w:val="107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0"/>
                <w:w w:val="109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395" w:hRule="exact"/>
        </w:trPr>
        <w:tc>
          <w:tcPr>
            <w:tcW w:w="238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100" w:right="294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Pr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3"/>
                <w:w w:val="119"/>
              </w:rPr>
              <w:t>j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ect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Inf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ma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3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System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and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Management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7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nvironment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-8"/>
                <w:w w:val="121"/>
              </w:rPr>
              <w:t>(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8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4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IS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6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0"/>
                <w:w w:val="121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3D3F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8"/>
              </w:rPr>
              <w:t>Ar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8"/>
                <w:w w:val="108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9"/>
                <w:w w:val="125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8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0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Repository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6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8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F3D3F"/>
                <w:spacing w:val="-8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acker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Service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6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8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Desk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F3D3F"/>
                <w:w w:val="105"/>
              </w:rPr>
              <w:t>Ver</w:t>
            </w:r>
            <w:r>
              <w:rPr>
                <w:rFonts w:ascii="Arial" w:hAnsi="Arial" w:cs="Arial" w:eastAsia="Arial"/>
                <w:sz w:val="21"/>
                <w:szCs w:val="21"/>
                <w:color w:val="4F3D3F"/>
                <w:spacing w:val="-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Control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2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6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8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Qu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2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Management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12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2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atf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3"/>
                <w:w w:val="105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ojec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5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2"/>
                <w:w w:val="105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7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ea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6"/>
              </w:rPr>
              <w:t>Ap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5"/>
                <w:w w:val="107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23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ca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Componen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5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equest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2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6"/>
              </w:rPr>
              <w:t>Ser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8"/>
                <w:w w:val="107"/>
              </w:rPr>
              <w:t>v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90" w:right="471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F3D3F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F3D3F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Web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Ap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5"/>
                <w:w w:val="107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0"/>
                <w:w w:val="107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5"/>
                <w:w w:val="107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ca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7"/>
                <w:w w:val="106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nvironment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Concept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eques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Ap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5"/>
                <w:w w:val="107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23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ca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7"/>
                <w:w w:val="107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2"/>
              </w:rPr>
              <w:t>ip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11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ng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Capa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07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0"/>
                <w:w w:val="116"/>
              </w:rPr>
              <w:t>il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21"/>
                <w:w w:val="116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2"/>
              </w:rPr>
              <w:t>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8" w:after="0" w:line="240" w:lineRule="exact"/>
              <w:ind w:left="100" w:right="962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5"/>
              </w:rPr>
              <w:t>Gener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GUI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Com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5"/>
                <w:w w:val="107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9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ance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204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GUI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Compliance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Specifi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F3D3F"/>
                <w:spacing w:val="0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F3D3F"/>
                <w:spacing w:val="-14"/>
                <w:w w:val="108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15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4"/>
                <w:w w:val="109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ogy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3"/>
                <w:w w:val="106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14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1"/>
              </w:rPr>
              <w:t>ing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7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2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12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6"/>
                <w:w w:val="123"/>
              </w:rPr>
              <w:t>-</w:t>
            </w:r>
            <w:r>
              <w:rPr>
                <w:rFonts w:ascii="Arial" w:hAnsi="Arial" w:cs="Arial" w:eastAsia="Arial"/>
                <w:sz w:val="21"/>
                <w:szCs w:val="21"/>
                <w:color w:val="4F3D3F"/>
                <w:spacing w:val="0"/>
                <w:w w:val="105"/>
              </w:rPr>
              <w:t>division</w:t>
            </w:r>
            <w:r>
              <w:rPr>
                <w:rFonts w:ascii="Arial" w:hAnsi="Arial" w:cs="Arial" w:eastAsia="Arial"/>
                <w:sz w:val="21"/>
                <w:szCs w:val="21"/>
                <w:color w:val="4F3D3F"/>
                <w:spacing w:val="-4"/>
                <w:w w:val="105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0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5"/>
              </w:rPr>
              <w:t>Specifica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6"/>
              </w:rPr>
              <w:t>Perf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4"/>
                <w:w w:val="107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mance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5"/>
              </w:rPr>
              <w:t>Specifica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Qu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20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At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13"/>
                <w:w w:val="118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7"/>
              </w:rPr>
              <w:t>ibutes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5"/>
              </w:rPr>
              <w:t>Specifica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14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0"/>
              </w:rPr>
              <w:t>iabi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1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3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13"/>
              </w:rPr>
              <w:t>ty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w w:val="105"/>
              </w:rPr>
              <w:t>Specifica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B4633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5"/>
                <w:w w:val="108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1"/>
                <w:w w:val="108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-17"/>
                <w:w w:val="108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3"/>
                <w:w w:val="108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8"/>
              </w:rPr>
              <w:t>Interfaces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4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2"/>
                <w:w w:val="106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4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5"/>
              </w:rPr>
              <w:t>ate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6"/>
                <w:w w:val="100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2A385B"/>
                <w:spacing w:val="-6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oject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4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9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18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Wo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0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1F"/>
                <w:spacing w:val="-8"/>
                <w:w w:val="11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4"/>
              </w:rPr>
              <w:t>fforts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-13"/>
                <w:w w:val="118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52485B"/>
                <w:spacing w:val="1"/>
                <w:w w:val="101"/>
              </w:rPr>
              <w:t>/</w:t>
            </w:r>
            <w:r>
              <w:rPr>
                <w:rFonts w:ascii="Arial" w:hAnsi="Arial" w:cs="Arial" w:eastAsia="Arial"/>
                <w:sz w:val="21"/>
                <w:szCs w:val="21"/>
                <w:color w:val="382F3B"/>
                <w:spacing w:val="0"/>
                <w:w w:val="106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jc w:val="left"/>
        <w:spacing w:after="0"/>
        <w:sectPr>
          <w:pgMar w:header="0" w:footer="523" w:top="1340" w:bottom="720" w:left="880" w:right="1220"/>
          <w:pgSz w:w="12240" w:h="15840"/>
        </w:sectPr>
      </w:pPr>
      <w:rPr/>
    </w:p>
    <w:p>
      <w:pPr>
        <w:spacing w:before="5" w:after="0" w:line="90" w:lineRule="exact"/>
        <w:jc w:val="left"/>
        <w:rPr>
          <w:sz w:val="9"/>
          <w:szCs w:val="9"/>
        </w:rPr>
      </w:pPr>
      <w:rPr/>
      <w:r>
        <w:rPr>
          <w:sz w:val="9"/>
          <w:szCs w:val="9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0" w:type="dxa"/>
      </w:tblPr>
      <w:tblGrid/>
      <w:tr>
        <w:trPr>
          <w:trHeight w:val="400" w:hRule="exact"/>
        </w:trPr>
        <w:tc>
          <w:tcPr>
            <w:tcW w:w="238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4" w:after="0" w:line="240" w:lineRule="auto"/>
              <w:ind w:left="100" w:right="-2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  <w:rPr/>
            <w:r>
              <w:rPr>
                <w:rFonts w:ascii="Arial" w:hAnsi="Arial" w:cs="Arial" w:eastAsia="Arial"/>
                <w:sz w:val="23"/>
                <w:szCs w:val="23"/>
                <w:color w:val="231F21"/>
                <w:spacing w:val="0"/>
                <w:w w:val="100"/>
                <w:b/>
                <w:bCs/>
              </w:rPr>
              <w:t>Category</w:t>
            </w:r>
            <w:r>
              <w:rPr>
                <w:rFonts w:ascii="Arial" w:hAnsi="Arial" w:cs="Arial" w:eastAsia="Arial"/>
                <w:sz w:val="23"/>
                <w:szCs w:val="23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4" w:after="0" w:line="240" w:lineRule="auto"/>
              <w:ind w:left="100" w:right="-2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  <w:rPr/>
            <w:r>
              <w:rPr>
                <w:rFonts w:ascii="Arial" w:hAnsi="Arial" w:cs="Arial" w:eastAsia="Arial"/>
                <w:sz w:val="23"/>
                <w:szCs w:val="23"/>
                <w:color w:val="231F21"/>
                <w:spacing w:val="0"/>
                <w:w w:val="100"/>
                <w:b/>
                <w:bCs/>
              </w:rPr>
              <w:t>Baseline</w:t>
            </w:r>
            <w:r>
              <w:rPr>
                <w:rFonts w:ascii="Arial" w:hAnsi="Arial" w:cs="Arial" w:eastAsia="Arial"/>
                <w:sz w:val="23"/>
                <w:szCs w:val="23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4" w:after="0" w:line="240" w:lineRule="auto"/>
              <w:ind w:left="110" w:right="-2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  <w:rPr/>
            <w:r>
              <w:rPr>
                <w:rFonts w:ascii="Arial" w:hAnsi="Arial" w:cs="Arial" w:eastAsia="Arial"/>
                <w:sz w:val="23"/>
                <w:szCs w:val="23"/>
                <w:color w:val="231F21"/>
                <w:spacing w:val="0"/>
                <w:w w:val="95"/>
                <w:b/>
                <w:bCs/>
              </w:rPr>
              <w:t>Gap</w:t>
            </w:r>
            <w:r>
              <w:rPr>
                <w:rFonts w:ascii="Arial" w:hAnsi="Arial" w:cs="Arial" w:eastAsia="Arial"/>
                <w:sz w:val="23"/>
                <w:szCs w:val="23"/>
                <w:color w:val="231F21"/>
                <w:spacing w:val="-7"/>
                <w:w w:val="95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3"/>
                <w:szCs w:val="23"/>
                <w:color w:val="231F21"/>
                <w:spacing w:val="0"/>
                <w:w w:val="100"/>
                <w:b/>
                <w:bCs/>
              </w:rPr>
              <w:t>Description</w:t>
            </w:r>
            <w:r>
              <w:rPr>
                <w:rFonts w:ascii="Arial" w:hAnsi="Arial" w:cs="Arial" w:eastAsia="Arial"/>
                <w:sz w:val="23"/>
                <w:szCs w:val="23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4" w:space="0" w:color="1F1C1F"/>
              <w:bottom w:val="single" w:sz="12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4" w:after="0" w:line="240" w:lineRule="auto"/>
              <w:ind w:left="90" w:right="-20"/>
              <w:jc w:val="left"/>
              <w:rPr>
                <w:rFonts w:ascii="Arial" w:hAnsi="Arial" w:cs="Arial" w:eastAsia="Arial"/>
                <w:sz w:val="23"/>
                <w:szCs w:val="23"/>
              </w:rPr>
            </w:pPr>
            <w:rPr/>
            <w:r>
              <w:rPr>
                <w:rFonts w:ascii="Arial" w:hAnsi="Arial" w:cs="Arial" w:eastAsia="Arial"/>
                <w:sz w:val="23"/>
                <w:szCs w:val="23"/>
                <w:color w:val="231F21"/>
                <w:spacing w:val="0"/>
                <w:w w:val="100"/>
                <w:b/>
                <w:bCs/>
              </w:rPr>
              <w:t>Artif</w:t>
            </w:r>
            <w:r>
              <w:rPr>
                <w:rFonts w:ascii="Arial" w:hAnsi="Arial" w:cs="Arial" w:eastAsia="Arial"/>
                <w:sz w:val="23"/>
                <w:szCs w:val="23"/>
                <w:color w:val="231F21"/>
                <w:spacing w:val="-7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3"/>
                <w:szCs w:val="23"/>
                <w:color w:val="38313D"/>
                <w:spacing w:val="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3"/>
                <w:szCs w:val="23"/>
                <w:color w:val="231F21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3"/>
                <w:szCs w:val="23"/>
                <w:color w:val="000000"/>
                <w:spacing w:val="0"/>
                <w:w w:val="100"/>
              </w:rPr>
            </w:r>
          </w:p>
        </w:tc>
      </w:tr>
      <w:tr>
        <w:trPr>
          <w:trHeight w:val="635" w:hRule="exact"/>
        </w:trPr>
        <w:tc>
          <w:tcPr>
            <w:tcW w:w="238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16"/>
                <w:w w:val="108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ity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w w:val="105"/>
              </w:rPr>
              <w:t>Specifica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12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461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should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able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check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du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5"/>
                <w:w w:val="107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0"/>
                <w:w w:val="107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5"/>
                <w:w w:val="107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ca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3"/>
                <w:w w:val="107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11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upon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concep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on.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8" w:lineRule="auto"/>
              <w:ind w:left="100" w:right="39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RSD/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2.1.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3" w:lineRule="auto"/>
              <w:ind w:left="100" w:right="421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should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run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0"/>
                <w:w w:val="106"/>
              </w:rPr>
              <w:t>daily</w:t>
            </w:r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QA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process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checking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5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for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4"/>
              </w:rPr>
              <w:t>duplicates.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RSD/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2.14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100" w:right="337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should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suppor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functionalit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4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requ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24"/>
                <w:w w:val="100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4"/>
              </w:rPr>
              <w:t>convert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4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term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common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req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16"/>
                <w:w w:val="107"/>
              </w:rPr>
              <w:t>u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4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4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9"/>
              </w:rPr>
              <w:t>ed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anguage.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RSD/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2.14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100" w:right="26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should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allow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assigned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4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multi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5"/>
                <w:w w:val="106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1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6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oles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RSD/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2.14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461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should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able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check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8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or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du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5"/>
                <w:w w:val="107"/>
              </w:rPr>
              <w:t>p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0"/>
                <w:w w:val="122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23"/>
                <w:w w:val="12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ca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6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1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upon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concep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3"/>
                <w:w w:val="108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on.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RSD/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2.14.1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89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00" w:right="421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should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run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daily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QA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process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checking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5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for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4"/>
              </w:rPr>
              <w:t>duplicates.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RSD/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2.14.1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3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8" w:lineRule="auto"/>
              <w:ind w:left="110" w:right="286" w:firstLine="-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allow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us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4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7"/>
                <w:w w:val="100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9"/>
              </w:rPr>
              <w:t>to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as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3"/>
                <w:w w:val="106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gned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concepts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RSD/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2.14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8" w:lineRule="auto"/>
              <w:ind w:left="90" w:right="628" w:firstLine="1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allow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0"/>
                <w:w w:val="100"/>
              </w:rPr>
              <w:t>workflo</w:t>
            </w:r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0"/>
                <w:w w:val="100"/>
              </w:rPr>
              <w:t>w</w:t>
            </w:r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4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statu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1"/>
                <w:w w:val="105"/>
              </w:rPr>
              <w:t>d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ted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RSD/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2.14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11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51" w:lineRule="auto"/>
              <w:ind w:left="100" w:right="296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Th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shall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9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allow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0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additiona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0"/>
                <w:w w:val="100"/>
              </w:rPr>
              <w:t>wor</w:t>
            </w:r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-4"/>
                <w:w w:val="100"/>
              </w:rPr>
              <w:t>k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3"/>
                <w:w w:val="100"/>
              </w:rPr>
              <w:t>l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ow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45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statu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9"/>
              </w:rPr>
              <w:t>be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9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added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0"/>
                <w:w w:val="100"/>
              </w:rPr>
              <w:t>(in</w:t>
            </w:r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1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additio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the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prototyp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33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list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)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RSD/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Sec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7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on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2.14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Syste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m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24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Features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D4454"/>
                <w:w w:val="108"/>
              </w:rPr>
              <w:t>Usa</w:t>
            </w:r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-16"/>
                <w:w w:val="108"/>
              </w:rPr>
              <w:t>b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-10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lity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w w:val="105"/>
              </w:rPr>
              <w:t>Specifica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6"/>
                <w:w w:val="105"/>
              </w:rPr>
              <w:t>t</w:t>
            </w:r>
            <w:r>
              <w:rPr>
                <w:rFonts w:ascii="Arial" w:hAnsi="Arial" w:cs="Arial" w:eastAsia="Arial"/>
                <w:sz w:val="21"/>
                <w:szCs w:val="21"/>
                <w:color w:val="6D4631"/>
                <w:spacing w:val="-11"/>
                <w:w w:val="162"/>
              </w:rPr>
              <w:t>i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8"/>
              </w:rPr>
              <w:t>ons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38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9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Applicabl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41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4"/>
              </w:rPr>
              <w:t>Standards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  <w:tr>
        <w:trPr>
          <w:trHeight w:val="640" w:hRule="exact"/>
        </w:trPr>
        <w:tc>
          <w:tcPr>
            <w:tcW w:w="238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0"/>
                <w:w w:val="100"/>
              </w:rPr>
              <w:t>User</w:t>
            </w:r>
            <w:r>
              <w:rPr>
                <w:rFonts w:ascii="Arial" w:hAnsi="Arial" w:cs="Arial" w:eastAsia="Arial"/>
                <w:sz w:val="21"/>
                <w:szCs w:val="21"/>
                <w:color w:val="4D4454"/>
                <w:spacing w:val="26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Class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  <w:p>
            <w:pPr>
              <w:spacing w:before="8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w w:val="107"/>
              </w:rPr>
              <w:t>Ch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-5"/>
                <w:w w:val="107"/>
              </w:rPr>
              <w:t>a</w:t>
            </w:r>
            <w:r>
              <w:rPr>
                <w:rFonts w:ascii="Arial" w:hAnsi="Arial" w:cs="Arial" w:eastAsia="Arial"/>
                <w:sz w:val="21"/>
                <w:szCs w:val="21"/>
                <w:color w:val="231F21"/>
                <w:spacing w:val="5"/>
                <w:w w:val="101"/>
              </w:rPr>
              <w:t>r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acteristics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169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7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6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352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53" w:after="0" w:line="240" w:lineRule="auto"/>
              <w:ind w:left="11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0"/>
              </w:rPr>
              <w:t>No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18"/>
                <w:w w:val="100"/>
              </w:rPr>
              <w:t> </w:t>
            </w:r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5"/>
              </w:rPr>
              <w:t>Changes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  <w:tc>
          <w:tcPr>
            <w:tcW w:w="2330" w:type="dxa"/>
            <w:tcBorders>
              <w:top w:val="single" w:sz="8" w:space="0" w:color="1F1C1F"/>
              <w:bottom w:val="single" w:sz="8" w:space="0" w:color="1F1C1F"/>
              <w:left w:val="single" w:sz="8" w:space="0" w:color="1F1C1F"/>
              <w:right w:val="single" w:sz="8" w:space="0" w:color="1F1C1F"/>
            </w:tcBorders>
          </w:tcPr>
          <w:p>
            <w:pPr>
              <w:spacing w:before="63" w:after="0" w:line="240" w:lineRule="auto"/>
              <w:ind w:left="100" w:right="-20"/>
              <w:jc w:val="left"/>
              <w:rPr>
                <w:rFonts w:ascii="Arial" w:hAnsi="Arial" w:cs="Arial" w:eastAsia="Arial"/>
                <w:sz w:val="21"/>
                <w:szCs w:val="21"/>
              </w:rPr>
            </w:pPr>
            <w:rPr/>
            <w:r>
              <w:rPr>
                <w:rFonts w:ascii="Arial" w:hAnsi="Arial" w:cs="Arial" w:eastAsia="Arial"/>
                <w:sz w:val="21"/>
                <w:szCs w:val="21"/>
                <w:color w:val="38313D"/>
                <w:spacing w:val="0"/>
                <w:w w:val="107"/>
              </w:rPr>
              <w:t>N/A</w:t>
            </w:r>
            <w:r>
              <w:rPr>
                <w:rFonts w:ascii="Arial" w:hAnsi="Arial" w:cs="Arial" w:eastAsia="Arial"/>
                <w:sz w:val="21"/>
                <w:szCs w:val="21"/>
                <w:color w:val="000000"/>
                <w:spacing w:val="0"/>
                <w:w w:val="100"/>
              </w:rPr>
            </w:r>
          </w:p>
        </w:tc>
      </w:tr>
    </w:tbl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30" w:after="0" w:line="240" w:lineRule="auto"/>
        <w:ind w:left="560" w:right="-20"/>
        <w:jc w:val="left"/>
        <w:tabs>
          <w:tab w:pos="200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>6.5.2.5.1.</w:t>
      </w:r>
      <w:r>
        <w:rPr>
          <w:rFonts w:ascii="Arial" w:hAnsi="Arial" w:cs="Arial" w:eastAsia="Arial"/>
          <w:sz w:val="23"/>
          <w:szCs w:val="23"/>
          <w:color w:val="231F21"/>
          <w:spacing w:val="-26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>Variance</w:t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3"/>
          <w:szCs w:val="23"/>
          <w:color w:val="231F21"/>
          <w:spacing w:val="34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>fro</w:t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3"/>
          <w:szCs w:val="23"/>
          <w:color w:val="231F21"/>
          <w:spacing w:val="25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>Enterpris</w:t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3"/>
          <w:szCs w:val="23"/>
          <w:color w:val="231F21"/>
          <w:spacing w:val="37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>Targe</w:t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3"/>
          <w:szCs w:val="23"/>
          <w:color w:val="231F21"/>
          <w:spacing w:val="21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4"/>
          <w:b/>
          <w:bCs/>
        </w:rPr>
        <w:t>Architecture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56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define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developm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applica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15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-9"/>
          <w:w w:val="115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9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1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9"/>
          <w:w w:val="11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-7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9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5"/>
        </w:rPr>
        <w:t>me.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560" w:right="-20"/>
        <w:jc w:val="left"/>
        <w:tabs>
          <w:tab w:pos="2000" w:val="left"/>
        </w:tabs>
        <w:rPr>
          <w:rFonts w:ascii="Arial" w:hAnsi="Arial" w:cs="Arial" w:eastAsia="Arial"/>
          <w:sz w:val="23"/>
          <w:szCs w:val="23"/>
        </w:rPr>
      </w:pPr>
      <w:rPr/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>6.5.2.5.2.</w:t>
      </w:r>
      <w:r>
        <w:rPr>
          <w:rFonts w:ascii="Arial" w:hAnsi="Arial" w:cs="Arial" w:eastAsia="Arial"/>
          <w:sz w:val="23"/>
          <w:szCs w:val="23"/>
          <w:color w:val="231F21"/>
          <w:spacing w:val="-26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>Variance</w:t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3"/>
          <w:szCs w:val="23"/>
          <w:color w:val="231F21"/>
          <w:spacing w:val="34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>fro</w:t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3"/>
          <w:szCs w:val="23"/>
          <w:color w:val="231F21"/>
          <w:spacing w:val="13"/>
          <w:w w:val="100"/>
          <w:b/>
          <w:bCs/>
        </w:rPr>
        <w:t> </w:t>
      </w:r>
      <w:r>
        <w:rPr>
          <w:rFonts w:ascii="Arial" w:hAnsi="Arial" w:cs="Arial" w:eastAsia="Arial"/>
          <w:sz w:val="23"/>
          <w:szCs w:val="23"/>
          <w:color w:val="231F21"/>
          <w:spacing w:val="0"/>
          <w:w w:val="105"/>
          <w:b/>
          <w:bCs/>
        </w:rPr>
        <w:t>SLDs</w:t>
      </w:r>
      <w:r>
        <w:rPr>
          <w:rFonts w:ascii="Arial" w:hAnsi="Arial" w:cs="Arial" w:eastAsia="Arial"/>
          <w:sz w:val="23"/>
          <w:szCs w:val="23"/>
          <w:color w:val="000000"/>
          <w:spacing w:val="0"/>
          <w:w w:val="100"/>
        </w:rPr>
      </w:r>
    </w:p>
    <w:p>
      <w:pPr>
        <w:spacing w:before="7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560" w:right="-20"/>
        <w:jc w:val="left"/>
        <w:rPr>
          <w:rFonts w:ascii="Times New Roman" w:hAnsi="Times New Roman" w:cs="Times New Roman" w:eastAsia="Times New Roman"/>
          <w:sz w:val="23"/>
          <w:szCs w:val="23"/>
        </w:rPr>
      </w:pPr>
      <w:rPr/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Deta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7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5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w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4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ll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3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define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2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du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-6"/>
          <w:w w:val="100"/>
        </w:rPr>
        <w:t>r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2"/>
          <w:w w:val="100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ng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41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developm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4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4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2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10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18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0"/>
        </w:rPr>
        <w:t>applica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-5"/>
          <w:w w:val="100"/>
        </w:rPr>
        <w:t>b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5"/>
          <w:w w:val="100"/>
        </w:rPr>
        <w:t>l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42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13"/>
          <w:w w:val="100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15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-9"/>
          <w:w w:val="115"/>
        </w:rPr>
        <w:t>h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9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0"/>
          <w:w w:val="115"/>
        </w:rPr>
        <w:t>s</w:t>
      </w:r>
      <w:r>
        <w:rPr>
          <w:rFonts w:ascii="Times New Roman" w:hAnsi="Times New Roman" w:cs="Times New Roman" w:eastAsia="Times New Roman"/>
          <w:sz w:val="23"/>
          <w:szCs w:val="23"/>
          <w:color w:val="4D4454"/>
          <w:spacing w:val="-19"/>
          <w:w w:val="115"/>
        </w:rPr>
        <w:t> 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-7"/>
          <w:w w:val="112"/>
        </w:rPr>
        <w:t>t</w:t>
      </w:r>
      <w:r>
        <w:rPr>
          <w:rFonts w:ascii="Times New Roman" w:hAnsi="Times New Roman" w:cs="Times New Roman" w:eastAsia="Times New Roman"/>
          <w:sz w:val="23"/>
          <w:szCs w:val="23"/>
          <w:color w:val="231F21"/>
          <w:spacing w:val="-9"/>
          <w:w w:val="115"/>
        </w:rPr>
        <w:t>i</w:t>
      </w:r>
      <w:r>
        <w:rPr>
          <w:rFonts w:ascii="Times New Roman" w:hAnsi="Times New Roman" w:cs="Times New Roman" w:eastAsia="Times New Roman"/>
          <w:sz w:val="23"/>
          <w:szCs w:val="23"/>
          <w:color w:val="38313D"/>
          <w:spacing w:val="0"/>
          <w:w w:val="105"/>
        </w:rPr>
        <w:t>me.</w:t>
      </w:r>
      <w:r>
        <w:rPr>
          <w:rFonts w:ascii="Times New Roman" w:hAnsi="Times New Roman" w:cs="Times New Roman" w:eastAsia="Times New Roman"/>
          <w:sz w:val="23"/>
          <w:szCs w:val="23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523" w:top="1340" w:bottom="720" w:left="880" w:right="1220"/>
          <w:pgSz w:w="12240" w:h="15840"/>
        </w:sectPr>
      </w:pPr>
      <w:rPr/>
    </w:p>
    <w:p>
      <w:pPr>
        <w:spacing w:before="78" w:after="0" w:line="240" w:lineRule="auto"/>
        <w:ind w:left="120" w:right="-20"/>
        <w:jc w:val="left"/>
        <w:tabs>
          <w:tab w:pos="154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6.5.2.5.3.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Variances</w:t>
      </w:r>
      <w:r>
        <w:rPr>
          <w:rFonts w:ascii="Arial" w:hAnsi="Arial" w:cs="Arial" w:eastAsia="Arial"/>
          <w:sz w:val="24"/>
          <w:szCs w:val="24"/>
          <w:color w:val="231F2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from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Standards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Policies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20" w:right="-20"/>
        <w:jc w:val="left"/>
        <w:tabs>
          <w:tab w:pos="154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6.5.2.5.4.</w:t>
        <w:tab/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Justification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Exceptions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231F20"/>
          <w:spacing w:val="0"/>
          <w:w w:val="100"/>
          <w:b/>
          <w:bCs/>
        </w:rPr>
        <w:t>Mitigation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20" w:right="-20"/>
        <w:jc w:val="left"/>
        <w:tabs>
          <w:tab w:pos="840" w:val="left"/>
        </w:tabs>
        <w:rPr>
          <w:rFonts w:ascii="Arial" w:hAnsi="Arial" w:cs="Arial" w:eastAsia="Arial"/>
          <w:sz w:val="36"/>
          <w:szCs w:val="36"/>
        </w:rPr>
      </w:pPr>
      <w:rPr/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7.</w:t>
        <w:tab/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External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System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Interface</w:t>
      </w:r>
      <w:r>
        <w:rPr>
          <w:rFonts w:ascii="Arial" w:hAnsi="Arial" w:cs="Arial" w:eastAsia="Arial"/>
          <w:sz w:val="36"/>
          <w:szCs w:val="36"/>
          <w:color w:val="231F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20" w:right="128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veral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k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x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design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progres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those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defined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further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etail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ere.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20" w:right="-20"/>
        <w:jc w:val="left"/>
        <w:tabs>
          <w:tab w:pos="102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7.1.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Interface</w:t>
      </w:r>
      <w:r>
        <w:rPr>
          <w:rFonts w:ascii="Arial" w:hAnsi="Arial" w:cs="Arial" w:eastAsia="Arial"/>
          <w:sz w:val="32"/>
          <w:szCs w:val="32"/>
          <w:color w:val="231F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Architecture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20" w:right="132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design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initially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integr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network,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more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portantly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existing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infrastr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cture.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fined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term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“To-Be”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solution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pletely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replace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20" w:right="-20"/>
        <w:jc w:val="left"/>
        <w:tabs>
          <w:tab w:pos="102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7.2.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Interface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Detai</w:t>
      </w:r>
      <w:r>
        <w:rPr>
          <w:rFonts w:ascii="Arial" w:hAnsi="Arial" w:cs="Arial" w:eastAsia="Arial"/>
          <w:sz w:val="32"/>
          <w:szCs w:val="32"/>
          <w:color w:val="231F20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ed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Des</w:t>
      </w:r>
      <w:r>
        <w:rPr>
          <w:rFonts w:ascii="Arial" w:hAnsi="Arial" w:cs="Arial" w:eastAsia="Arial"/>
          <w:sz w:val="32"/>
          <w:szCs w:val="32"/>
          <w:color w:val="231F20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gn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sign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eveloped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20" w:right="-20"/>
        <w:jc w:val="left"/>
        <w:tabs>
          <w:tab w:pos="920" w:val="left"/>
        </w:tabs>
        <w:rPr>
          <w:rFonts w:ascii="Arial" w:hAnsi="Arial" w:cs="Arial" w:eastAsia="Arial"/>
          <w:sz w:val="36"/>
          <w:szCs w:val="36"/>
        </w:rPr>
      </w:pPr>
      <w:rPr/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8.</w:t>
        <w:tab/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Human-Machine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Interface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sign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eveloped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20" w:right="-20"/>
        <w:jc w:val="left"/>
        <w:tabs>
          <w:tab w:pos="102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8.1.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Interface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Desi</w:t>
      </w:r>
      <w:r>
        <w:rPr>
          <w:rFonts w:ascii="Arial" w:hAnsi="Arial" w:cs="Arial" w:eastAsia="Arial"/>
          <w:sz w:val="32"/>
          <w:szCs w:val="32"/>
          <w:color w:val="231F20"/>
          <w:spacing w:val="1"/>
          <w:w w:val="100"/>
          <w:b/>
          <w:bCs/>
        </w:rPr>
        <w:t>g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Rules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interface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sign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eveloped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eds.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20" w:right="-20"/>
        <w:jc w:val="left"/>
        <w:tabs>
          <w:tab w:pos="102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8.2.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Inputs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20" w:right="55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Standard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input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devices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(keyboard,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use)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needed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input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screens.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web-based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designed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obile.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20" w:right="-20"/>
        <w:jc w:val="left"/>
        <w:tabs>
          <w:tab w:pos="102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8.3.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Outputs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20" w:right="339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shown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desktop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laptop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onitor.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ithin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report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screen,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reports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printable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well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saved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PDF,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Excel,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word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2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20" w:right="-20"/>
        <w:jc w:val="left"/>
        <w:tabs>
          <w:tab w:pos="102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8.4.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Navigation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Hierarchy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20" w:right="-20"/>
        <w:jc w:val="left"/>
        <w:tabs>
          <w:tab w:pos="118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8.4.1.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Screen</w:t>
      </w:r>
      <w:r>
        <w:rPr>
          <w:rFonts w:ascii="Arial" w:hAnsi="Arial" w:cs="Arial" w:eastAsia="Arial"/>
          <w:sz w:val="28"/>
          <w:szCs w:val="28"/>
          <w:color w:val="231F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[x.1]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20" w:right="-20"/>
        <w:jc w:val="left"/>
        <w:rPr>
          <w:rFonts w:ascii="Times New Roman" w:hAnsi="Times New Roman" w:cs="Times New Roman" w:eastAsia="Times New Roman"/>
          <w:sz w:val="28"/>
          <w:szCs w:val="28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8"/>
          <w:szCs w:val="28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8"/>
          <w:szCs w:val="28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20" w:right="-20"/>
        <w:jc w:val="left"/>
        <w:tabs>
          <w:tab w:pos="118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8.4.2.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Screen</w:t>
      </w:r>
      <w:r>
        <w:rPr>
          <w:rFonts w:ascii="Arial" w:hAnsi="Arial" w:cs="Arial" w:eastAsia="Arial"/>
          <w:sz w:val="28"/>
          <w:szCs w:val="28"/>
          <w:color w:val="231F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[x.2]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20" w:right="-20"/>
        <w:jc w:val="left"/>
        <w:tabs>
          <w:tab w:pos="1180" w:val="left"/>
        </w:tabs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8.4.3.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ab/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Screen</w:t>
      </w:r>
      <w:r>
        <w:rPr>
          <w:rFonts w:ascii="Arial" w:hAnsi="Arial" w:cs="Arial" w:eastAsia="Arial"/>
          <w:sz w:val="28"/>
          <w:szCs w:val="28"/>
          <w:color w:val="231F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31F20"/>
          <w:spacing w:val="0"/>
          <w:w w:val="100"/>
          <w:b/>
          <w:bCs/>
        </w:rPr>
        <w:t>[x.3]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2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Details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velop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cycle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NumType w:start="91"/>
          <w:pgMar w:footer="728" w:header="0" w:top="1360" w:bottom="920" w:left="1320" w:right="1420"/>
          <w:footerReference w:type="default" r:id="rId88"/>
          <w:pgSz w:w="12240" w:h="15840"/>
        </w:sectPr>
      </w:pPr>
      <w:rPr/>
    </w:p>
    <w:p>
      <w:pPr>
        <w:spacing w:before="58" w:after="0" w:line="240" w:lineRule="auto"/>
        <w:ind w:left="100" w:right="-20"/>
        <w:jc w:val="left"/>
        <w:tabs>
          <w:tab w:pos="800" w:val="left"/>
        </w:tabs>
        <w:rPr>
          <w:rFonts w:ascii="Arial" w:hAnsi="Arial" w:cs="Arial" w:eastAsia="Arial"/>
          <w:sz w:val="36"/>
          <w:szCs w:val="36"/>
        </w:rPr>
      </w:pPr>
      <w:rPr/>
      <w:r>
        <w:rPr/>
        <w:pict>
          <v:group style="position:absolute;margin-left:57.052517pt;margin-top:180.677658pt;width:535.6781pt;height:181.1775pt;mso-position-horizontal-relative:page;mso-position-vertical-relative:page;z-index:-10681" coordorigin="1141,3614" coordsize="10714,3624">
            <v:shape style="position:absolute;left:1141;top:3614;width:10714;height:3624" coordorigin="1141,3614" coordsize="10714,3624" path="m1141,7237l11855,7237,11855,3614,1141,3614,1141,7237e" filled="t" fillcolor="#000000" stroked="f">
              <v:path arrowok="t"/>
              <v:fill/>
            </v:shape>
          </v:group>
          <w10:wrap type="none"/>
        </w:pic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9.</w:t>
        <w:tab/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Attachment</w:t>
      </w:r>
      <w:r>
        <w:rPr>
          <w:rFonts w:ascii="Arial" w:hAnsi="Arial" w:cs="Arial" w:eastAsia="Arial"/>
          <w:sz w:val="36"/>
          <w:szCs w:val="36"/>
          <w:color w:val="231F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36"/>
          <w:szCs w:val="36"/>
          <w:color w:val="231F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–</w:t>
      </w:r>
      <w:r>
        <w:rPr>
          <w:rFonts w:ascii="Arial" w:hAnsi="Arial" w:cs="Arial" w:eastAsia="Arial"/>
          <w:sz w:val="36"/>
          <w:szCs w:val="36"/>
          <w:color w:val="231F2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Approval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6"/>
          <w:szCs w:val="36"/>
          <w:color w:val="231F20"/>
          <w:spacing w:val="0"/>
          <w:w w:val="100"/>
          <w:b/>
          <w:bCs/>
        </w:rPr>
        <w:t>Signatures</w:t>
      </w:r>
      <w:r>
        <w:rPr>
          <w:rFonts w:ascii="Arial" w:hAnsi="Arial" w:cs="Arial" w:eastAsia="Arial"/>
          <w:sz w:val="36"/>
          <w:szCs w:val="36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51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used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approval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SDD.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review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should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ucted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face-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to-face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where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signatures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obtained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‘live’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u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ew.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unable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conduct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face-t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-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face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eeting,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ould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held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via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Live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eting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ncurre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captured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duri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eeting.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Scribe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uld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add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/es/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each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position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cited.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Exa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provided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below: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Business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Sponsor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Project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Manager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required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sign.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Please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sign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above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your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Mar w:header="0" w:footer="728" w:top="1380" w:bottom="920" w:left="1340" w:right="1360"/>
          <w:pgSz w:w="12240" w:h="15840"/>
        </w:sectPr>
      </w:pPr>
      <w:rPr/>
    </w:p>
    <w:p>
      <w:pPr>
        <w:spacing w:before="58" w:after="0" w:line="240" w:lineRule="auto"/>
        <w:ind w:left="100" w:right="-20"/>
        <w:jc w:val="left"/>
        <w:tabs>
          <w:tab w:pos="800" w:val="left"/>
        </w:tabs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A.</w:t>
        <w:tab/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Additional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Information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has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been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identified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A.1.</w:t>
      </w:r>
      <w:r>
        <w:rPr>
          <w:rFonts w:ascii="Arial" w:hAnsi="Arial" w:cs="Arial" w:eastAsia="Arial"/>
          <w:sz w:val="32"/>
          <w:szCs w:val="32"/>
          <w:color w:val="231F20"/>
          <w:spacing w:val="44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Identification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-24"/>
          <w:w w:val="100"/>
          <w:b/>
          <w:bCs/>
        </w:rPr>
        <w:t>T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echnology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Standards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Section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4.5,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Enterprise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Architecture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A.2.</w:t>
      </w:r>
      <w:r>
        <w:rPr>
          <w:rFonts w:ascii="Arial" w:hAnsi="Arial" w:cs="Arial" w:eastAsia="Arial"/>
          <w:sz w:val="32"/>
          <w:szCs w:val="32"/>
          <w:color w:val="231F20"/>
          <w:spacing w:val="44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Constraining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Policies,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Directives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Procedures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48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stand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but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will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b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o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ents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with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Veterans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ealth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System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Technology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Architecture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V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istA),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Consolidated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ealth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Data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Repository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(CHDR),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VETS,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LOINC,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SNOM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CT,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Digital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aging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Com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unication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Medicine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(DICOM),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DTS,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Sy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dical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Snow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Owl,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Language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Engine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(LE),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Snapper,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and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Regenstreif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LOINC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pping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Assistant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112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(R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LMA112).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A.3.</w:t>
      </w:r>
      <w:r>
        <w:rPr>
          <w:rFonts w:ascii="Arial" w:hAnsi="Arial" w:cs="Arial" w:eastAsia="Arial"/>
          <w:sz w:val="32"/>
          <w:szCs w:val="32"/>
          <w:color w:val="231F20"/>
          <w:spacing w:val="44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Requirements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-17"/>
          <w:w w:val="100"/>
          <w:b/>
          <w:bCs/>
        </w:rPr>
        <w:t>T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raceabi</w:t>
      </w:r>
      <w:r>
        <w:rPr>
          <w:rFonts w:ascii="Arial" w:hAnsi="Arial" w:cs="Arial" w:eastAsia="Arial"/>
          <w:sz w:val="32"/>
          <w:szCs w:val="32"/>
          <w:color w:val="231F20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ity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Matrix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(RTM)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ore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infor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ation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pl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ase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see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953A4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3953A4"/>
          <w:spacing w:val="0"/>
          <w:w w:val="100"/>
          <w:u w:val="single" w:color="3953A4"/>
        </w:rPr>
        <w:t>CTT&amp;DM</w:t>
      </w:r>
      <w:r>
        <w:rPr>
          <w:rFonts w:ascii="Times New Roman" w:hAnsi="Times New Roman" w:cs="Times New Roman" w:eastAsia="Times New Roman"/>
          <w:sz w:val="24"/>
          <w:szCs w:val="24"/>
          <w:color w:val="3953A4"/>
          <w:spacing w:val="1"/>
          <w:w w:val="100"/>
          <w:u w:val="single" w:color="3953A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3953A4"/>
          <w:spacing w:val="0"/>
          <w:w w:val="100"/>
          <w:u w:val="single" w:color="3953A4"/>
        </w:rPr>
        <w:t>RTM</w:t>
      </w:r>
      <w:r>
        <w:rPr>
          <w:rFonts w:ascii="Times New Roman" w:hAnsi="Times New Roman" w:cs="Times New Roman" w:eastAsia="Times New Roman"/>
          <w:sz w:val="24"/>
          <w:szCs w:val="24"/>
          <w:color w:val="3953A4"/>
          <w:spacing w:val="0"/>
          <w:w w:val="100"/>
          <w:u w:val="single" w:color="3953A4"/>
        </w:rPr>
      </w:r>
      <w:r>
        <w:rPr>
          <w:rFonts w:ascii="Times New Roman" w:hAnsi="Times New Roman" w:cs="Times New Roman" w:eastAsia="Times New Roman"/>
          <w:sz w:val="24"/>
          <w:szCs w:val="24"/>
          <w:color w:val="3953A4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3953A4"/>
          <w:spacing w:val="0"/>
          <w:w w:val="100"/>
        </w:rPr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A.4.</w:t>
      </w:r>
      <w:r>
        <w:rPr>
          <w:rFonts w:ascii="Arial" w:hAnsi="Arial" w:cs="Arial" w:eastAsia="Arial"/>
          <w:sz w:val="32"/>
          <w:szCs w:val="32"/>
          <w:color w:val="231F20"/>
          <w:spacing w:val="44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Packaging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Installation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-20"/>
        <w:jc w:val="left"/>
        <w:rPr>
          <w:rFonts w:ascii="Arial" w:hAnsi="Arial" w:cs="Arial" w:eastAsia="Arial"/>
          <w:sz w:val="32"/>
          <w:szCs w:val="32"/>
        </w:rPr>
      </w:pPr>
      <w:rPr/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A.5.</w:t>
      </w:r>
      <w:r>
        <w:rPr>
          <w:rFonts w:ascii="Arial" w:hAnsi="Arial" w:cs="Arial" w:eastAsia="Arial"/>
          <w:sz w:val="32"/>
          <w:szCs w:val="32"/>
          <w:color w:val="231F20"/>
          <w:spacing w:val="44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Design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32"/>
          <w:szCs w:val="32"/>
          <w:color w:val="231F20"/>
          <w:spacing w:val="0"/>
          <w:w w:val="100"/>
          <w:b/>
          <w:bCs/>
        </w:rPr>
        <w:t>Metrics</w:t>
      </w:r>
      <w:r>
        <w:rPr>
          <w:rFonts w:ascii="Arial" w:hAnsi="Arial" w:cs="Arial" w:eastAsia="Arial"/>
          <w:sz w:val="32"/>
          <w:szCs w:val="32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00" w:right="-20"/>
        <w:jc w:val="left"/>
        <w:rPr>
          <w:rFonts w:ascii="Times New Roman" w:hAnsi="Times New Roman" w:cs="Times New Roman" w:eastAsia="Times New Roman"/>
          <w:sz w:val="24"/>
          <w:szCs w:val="24"/>
        </w:rPr>
      </w:pPr>
      <w:rPr/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Not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appli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c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1"/>
          <w:w w:val="100"/>
        </w:rPr>
        <w:t>a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ble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at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this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ti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-2"/>
          <w:w w:val="100"/>
        </w:rPr>
        <w:t>m</w:t>
      </w:r>
      <w:r>
        <w:rPr>
          <w:rFonts w:ascii="Times New Roman" w:hAnsi="Times New Roman" w:cs="Times New Roman" w:eastAsia="Times New Roman"/>
          <w:sz w:val="24"/>
          <w:szCs w:val="24"/>
          <w:color w:val="231F20"/>
          <w:spacing w:val="0"/>
          <w:w w:val="100"/>
        </w:rPr>
        <w:t>e.</w:t>
      </w:r>
      <w:r>
        <w:rPr>
          <w:rFonts w:ascii="Times New Roman" w:hAnsi="Times New Roman" w:cs="Times New Roman" w:eastAsia="Times New Roman"/>
          <w:sz w:val="24"/>
          <w:szCs w:val="24"/>
          <w:color w:val="000000"/>
          <w:spacing w:val="0"/>
          <w:w w:val="100"/>
        </w:rPr>
      </w:r>
    </w:p>
    <w:sectPr>
      <w:pgMar w:header="0" w:footer="728" w:top="1380" w:bottom="920" w:left="1340" w:right="1400"/>
      <w:pgSz w:w="12240" w:h="158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Courier New">
    <w:altName w:val="Courier New"/>
    <w:charset w:val="0"/>
    <w:family w:val="modern"/>
    <w:pitch w:val="fixed"/>
  </w:font>
  <w:font w:name="Calibri">
    <w:altName w:val="Calibri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1.798076pt;height:11.5pt;mso-position-horizontal-relative:page;mso-position-vertical-relative:page;z-index:-10773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4"/>
                    <w:spacing w:val="0"/>
                    <w:w w:val="100"/>
                  </w:rPr>
                  <w:t>CT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4"/>
                    <w:spacing w:val="-14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4"/>
                    <w:spacing w:val="0"/>
                    <w:w w:val="100"/>
                  </w:rPr>
                  <w:t>&amp;D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4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4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4"/>
                    <w:spacing w:val="5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4"/>
                    <w:spacing w:val="0"/>
                    <w:w w:val="100"/>
                  </w:rPr>
                  <w:t>System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4"/>
                    <w:spacing w:val="28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A2F3B"/>
                    <w:spacing w:val="0"/>
                    <w:w w:val="100"/>
                  </w:rPr>
                  <w:t>Desig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A2F3B"/>
                    <w:spacing w:val="0"/>
                    <w:w w:val="100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A2F3B"/>
                    <w:spacing w:val="3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A2F3B"/>
                    <w:spacing w:val="0"/>
                    <w:w w:val="104"/>
                  </w:rPr>
                  <w:t>Docmnent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80.5pt;margin-top:744.855591pt;width:60.715515pt;height:11.5pt;mso-position-horizontal-relative:page;mso-position-vertical-relative:page;z-index:-10772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4"/>
                    <w:spacing w:val="0"/>
                    <w:w w:val="100"/>
                  </w:rPr>
                  <w:t>FebiUai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4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4"/>
                    <w:spacing w:val="1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4"/>
                    <w:spacing w:val="0"/>
                    <w:w w:val="106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2.5pt;margin-top:748.043274pt;width:8.78876pt;height:7.5pt;mso-position-horizontal-relative:page;mso-position-vertical-relative:page;z-index:-10771" type="#_x0000_t202" filled="f" stroked="f">
          <v:textbox inset="0,0,0,0">
            <w:txbxContent>
              <w:p>
                <w:pPr>
                  <w:spacing w:before="6" w:after="0" w:line="240" w:lineRule="auto"/>
                  <w:ind w:left="20" w:right="-20"/>
                  <w:jc w:val="left"/>
                  <w:rPr>
                    <w:rFonts w:ascii="Arial" w:hAnsi="Arial" w:cs="Arial" w:eastAsia="Arial"/>
                    <w:sz w:val="11"/>
                    <w:szCs w:val="11"/>
                  </w:rPr>
                </w:pPr>
                <w:rPr/>
                <w:r>
                  <w:rPr>
                    <w:rFonts w:ascii="Arial" w:hAnsi="Arial" w:cs="Arial" w:eastAsia="Arial"/>
                    <w:sz w:val="11"/>
                    <w:szCs w:val="11"/>
                    <w:color w:val="4B4254"/>
                    <w:spacing w:val="0"/>
                    <w:w w:val="111"/>
                  </w:rPr>
                  <w:t>11</w:t>
                </w:r>
                <w:r>
                  <w:rPr>
                    <w:rFonts w:ascii="Arial" w:hAnsi="Arial" w:cs="Arial" w:eastAsia="Arial"/>
                    <w:sz w:val="11"/>
                    <w:szCs w:val="11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1.545078pt;height:11.5pt;mso-position-horizontal-relative:page;mso-position-vertical-relative:page;z-index:-10770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24B5B"/>
                    <w:spacing w:val="-15"/>
                    <w:w w:val="110"/>
                  </w:rPr>
                  <w:t>C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0"/>
                    <w:w w:val="11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-15"/>
                    <w:w w:val="11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24B5B"/>
                    <w:spacing w:val="-11"/>
                    <w:w w:val="110"/>
                  </w:rPr>
                  <w:t>&amp;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0"/>
                    <w:w w:val="110"/>
                  </w:rPr>
                  <w:t>DM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-4"/>
                    <w:w w:val="11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24B5B"/>
                    <w:spacing w:val="0"/>
                    <w:w w:val="100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24B5B"/>
                    <w:spacing w:val="-12"/>
                    <w:w w:val="1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0"/>
                    <w:w w:val="100"/>
                  </w:rPr>
                  <w:t>tem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39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0"/>
                    <w:w w:val="114"/>
                  </w:rPr>
                  <w:t>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-7"/>
                    <w:w w:val="114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24B5B"/>
                    <w:spacing w:val="-18"/>
                    <w:w w:val="114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-16"/>
                    <w:w w:val="114"/>
                  </w:rPr>
                  <w:t>i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24B5B"/>
                    <w:spacing w:val="0"/>
                    <w:w w:val="114"/>
                  </w:rPr>
                  <w:t>gn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24B5B"/>
                    <w:spacing w:val="-8"/>
                    <w:w w:val="114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0"/>
                    <w:w w:val="108"/>
                  </w:rPr>
                  <w:t>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-4"/>
                    <w:w w:val="108"/>
                  </w:rPr>
                  <w:t>o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24B5B"/>
                    <w:spacing w:val="-8"/>
                    <w:w w:val="111"/>
                  </w:rPr>
                  <w:t>c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0"/>
                    <w:w w:val="104"/>
                  </w:rPr>
                  <w:t>ument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80pt;margin-top:744.855591pt;width:61.126148pt;height:11.5pt;mso-position-horizontal-relative:page;mso-position-vertical-relative:page;z-index:-10769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w w:val="101"/>
                  </w:rPr>
                  <w:t>Februr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-11"/>
                    <w:w w:val="102"/>
                  </w:rPr>
                  <w:t>u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24B5B"/>
                    <w:spacing w:val="0"/>
                    <w:w w:val="14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24B5B"/>
                    <w:spacing w:val="-4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-5"/>
                    <w:w w:val="108"/>
                  </w:rPr>
                  <w:t>2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24B5B"/>
                    <w:spacing w:val="-1"/>
                    <w:w w:val="111"/>
                  </w:rPr>
                  <w:t>0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-17"/>
                    <w:w w:val="121"/>
                  </w:rPr>
                  <w:t>1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24B5B"/>
                    <w:spacing w:val="0"/>
                    <w:w w:val="113"/>
                  </w:rPr>
                  <w:t>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1pt;margin-top:747.269592pt;width:11.555pt;height:8.5pt;mso-position-horizontal-relative:page;mso-position-vertical-relative:page;z-index:-10768" type="#_x0000_t202" filled="f" stroked="f">
          <v:textbox inset="0,0,0,0">
            <w:txbxContent>
              <w:p>
                <w:pPr>
                  <w:spacing w:before="3" w:after="0" w:line="240" w:lineRule="auto"/>
                  <w:ind w:left="20" w:right="-20"/>
                  <w:jc w:val="left"/>
                  <w:rPr>
                    <w:rFonts w:ascii="Times New Roman" w:hAnsi="Times New Roman" w:cs="Times New Roman" w:eastAsia="Times New Roman"/>
                    <w:sz w:val="13"/>
                    <w:szCs w:val="13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3"/>
                    <w:szCs w:val="13"/>
                    <w:color w:val="3B313D"/>
                    <w:spacing w:val="0"/>
                    <w:w w:val="100"/>
                  </w:rPr>
                  <w:t>111</w:t>
                </w:r>
                <w:r>
                  <w:rPr>
                    <w:rFonts w:ascii="Times New Roman" w:hAnsi="Times New Roman" w:cs="Times New Roman" w:eastAsia="Times New Roman"/>
                    <w:sz w:val="13"/>
                    <w:szCs w:val="13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1.798076pt;height:11.5pt;mso-position-horizontal-relative:page;mso-position-vertical-relative:page;z-index:-10767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0"/>
                    <w:w w:val="100"/>
                  </w:rPr>
                  <w:t>CT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-14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0"/>
                    <w:w w:val="100"/>
                  </w:rPr>
                  <w:t>&amp;D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5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0"/>
                    <w:w w:val="100"/>
                  </w:rPr>
                  <w:t>System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28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0"/>
                    <w:w w:val="100"/>
                  </w:rPr>
                  <w:t>Desig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0"/>
                    <w:w w:val="100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3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0"/>
                    <w:w w:val="104"/>
                  </w:rPr>
                  <w:t>Docmnent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80.5pt;margin-top:744.855591pt;width:60.546415pt;height:11.5pt;mso-position-horizontal-relative:page;mso-position-vertical-relative:page;z-index:-10766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0"/>
                    <w:w w:val="100"/>
                  </w:rPr>
                  <w:t>FeblUa!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-3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0"/>
                    <w:spacing w:val="0"/>
                    <w:w w:val="106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1pt;margin-top:746.855591pt;width:10.736pt;height:9pt;mso-position-horizontal-relative:page;mso-position-vertical-relative:page;z-index:-10765" type="#_x0000_t202" filled="f" stroked="f">
          <v:textbox inset="0,0,0,0">
            <w:txbxContent>
              <w:p>
                <w:pPr>
                  <w:spacing w:before="6" w:after="0" w:line="240" w:lineRule="auto"/>
                  <w:ind w:left="20" w:right="-41"/>
                  <w:jc w:val="left"/>
                  <w:rPr>
                    <w:rFonts w:ascii="Courier New" w:hAnsi="Courier New" w:cs="Courier New" w:eastAsia="Courier New"/>
                    <w:sz w:val="14"/>
                    <w:szCs w:val="14"/>
                  </w:rPr>
                </w:pPr>
                <w:rPr/>
                <w:r>
                  <w:rPr>
                    <w:rFonts w:ascii="Courier New" w:hAnsi="Courier New" w:cs="Courier New" w:eastAsia="Courier New"/>
                    <w:sz w:val="14"/>
                    <w:szCs w:val="14"/>
                    <w:color w:val="4B4250"/>
                    <w:spacing w:val="0"/>
                    <w:w w:val="104"/>
                  </w:rPr>
                  <w:t>lV</w:t>
                </w:r>
                <w:r>
                  <w:rPr>
                    <w:rFonts w:ascii="Courier New" w:hAnsi="Courier New" w:cs="Courier New" w:eastAsia="Courier Ne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.000099pt;margin-top:744.598572pt;width:151.647705pt;height:12.02pt;mso-position-horizontal-relative:page;mso-position-vertical-relative:page;z-index:-10764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CTT&amp;DM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1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Design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Docu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ent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2.535248pt;margin-top:744.598572pt;width:7.01pt;height:12.02pt;mso-position-horizontal-relative:page;mso-position-vertical-relative:page;z-index:-10763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v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80.380219pt;margin-top:744.598572pt;width:60.652074pt;height:12.02pt;mso-position-horizontal-relative:page;mso-position-vertical-relative:page;z-index:-10762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Febru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a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ry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.000099pt;margin-top:744.598572pt;width:151.704819pt;height:12.02pt;mso-position-horizontal-relative:page;mso-position-vertical-relative:page;z-index:-10761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CTT&amp;DM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1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Design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Docu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ent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297.380951pt;margin-top:744.598572pt;width:17.358665pt;height:12.02pt;mso-position-horizontal-relative:page;mso-position-vertical-relative:page;z-index:-10760" type="#_x0000_t202" filled="f" stroked="f">
          <v:textbox inset="0,0,0,0">
            <w:txbxContent>
              <w:p>
                <w:pPr>
                  <w:spacing w:before="0" w:after="0" w:line="225" w:lineRule="exact"/>
                  <w:ind w:left="40" w:right="-2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viii</w:t>
                </w:r>
                <w:r>
                  <w:rPr/>
                  <w:fldChar w:fldCharType="end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80.430328pt;margin-top:744.598572pt;width:60.644058pt;height:12.02pt;mso-position-horizontal-relative:page;mso-position-vertical-relative:page;z-index:-10759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Febru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a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ry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.000099pt;margin-top:744.598572pt;width:151.647705pt;height:12.02pt;mso-position-horizontal-relative:page;mso-position-vertical-relative:page;z-index:-10758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CTT&amp;DM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1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Design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Docu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ent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2.535248pt;margin-top:744.598572pt;width:7.01pt;height:12.02pt;mso-position-horizontal-relative:page;mso-position-vertical-relative:page;z-index:-10757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1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80.380219pt;margin-top:744.598572pt;width:60.652074pt;height:12.02pt;mso-position-horizontal-relative:page;mso-position-vertical-relative:page;z-index:-10756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Febru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a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ry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10" w:lineRule="exact"/>
      <w:jc w:val="left"/>
      <w:rPr>
        <w:sz w:val="1"/>
        <w:szCs w:val="1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2.067459pt;height:11.5pt;mso-position-horizontal-relative:page;mso-position-vertical-relative:page;z-index:-10755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-15"/>
                    <w:w w:val="110"/>
                  </w:rPr>
                  <w:t>C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F3B3B"/>
                    <w:spacing w:val="-13"/>
                    <w:w w:val="11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0"/>
                    <w:w w:val="11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-11"/>
                    <w:w w:val="110"/>
                  </w:rPr>
                  <w:t>&amp;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F3B3B"/>
                    <w:spacing w:val="-1"/>
                    <w:w w:val="110"/>
                  </w:rPr>
                  <w:t>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0"/>
                    <w:w w:val="11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-5"/>
                    <w:w w:val="11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0"/>
                    <w:w w:val="100"/>
                  </w:rPr>
                  <w:t>Sys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-7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A2F3B"/>
                    <w:spacing w:val="2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36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F3B3B"/>
                    <w:spacing w:val="0"/>
                    <w:w w:val="114"/>
                  </w:rPr>
                  <w:t>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F3B3B"/>
                    <w:spacing w:val="-7"/>
                    <w:w w:val="114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-18"/>
                    <w:w w:val="114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F3B3B"/>
                    <w:spacing w:val="-16"/>
                    <w:w w:val="114"/>
                  </w:rPr>
                  <w:t>i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0"/>
                    <w:w w:val="114"/>
                  </w:rPr>
                  <w:t>gn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-8"/>
                    <w:w w:val="114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A2F3B"/>
                    <w:spacing w:val="0"/>
                    <w:w w:val="108"/>
                  </w:rPr>
                  <w:t>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A2F3B"/>
                    <w:spacing w:val="-4"/>
                    <w:w w:val="108"/>
                  </w:rPr>
                  <w:t>o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0"/>
                    <w:w w:val="106"/>
                  </w:rPr>
                  <w:t>cu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-8"/>
                    <w:w w:val="106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A2F3B"/>
                    <w:spacing w:val="0"/>
                    <w:w w:val="106"/>
                  </w:rPr>
                  <w:t>ent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1.5pt;margin-top:744.855591pt;width:9.985pt;height:11.5pt;mso-position-horizontal-relative:page;mso-position-vertical-relative:page;z-index:-10754" type="#_x0000_t202" filled="f" stroked="f">
          <v:textbox inset="0,0,0,0">
            <w:txbxContent>
              <w:p>
                <w:pPr>
                  <w:spacing w:before="0" w:after="0" w:line="214" w:lineRule="exact"/>
                  <w:ind w:left="40" w:right="-20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w w:val="126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0"/>
                    <w:w w:val="12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80pt;margin-top:744.855591pt;width:61.102547pt;height:11.5pt;mso-position-horizontal-relative:page;mso-position-vertical-relative:page;z-index:-10753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-8"/>
                    <w:w w:val="112"/>
                  </w:rPr>
                  <w:t>F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A2F3B"/>
                    <w:spacing w:val="-7"/>
                    <w:w w:val="112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0"/>
                    <w:w w:val="112"/>
                  </w:rPr>
                  <w:t>bm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-2"/>
                    <w:w w:val="112"/>
                  </w:rPr>
                  <w:t>a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A2F3B"/>
                    <w:spacing w:val="-12"/>
                    <w:w w:val="112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0"/>
                    <w:w w:val="112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5"/>
                    <w:w w:val="112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6"/>
                    <w:spacing w:val="0"/>
                    <w:w w:val="112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1"/>
        <w:szCs w:val="1"/>
      </w:rPr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2.314931pt;height:11.5pt;mso-position-horizontal-relative:page;mso-position-vertical-relative:page;z-index:-10752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654"/>
                    <w:spacing w:val="0"/>
                    <w:w w:val="100"/>
                  </w:rPr>
                  <w:t>CT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654"/>
                    <w:spacing w:val="-14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654"/>
                    <w:spacing w:val="0"/>
                    <w:w w:val="100"/>
                  </w:rPr>
                  <w:t>&amp;D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654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654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654"/>
                    <w:spacing w:val="5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654"/>
                    <w:spacing w:val="0"/>
                    <w:w w:val="100"/>
                  </w:rPr>
                  <w:t>System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654"/>
                    <w:spacing w:val="28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0"/>
                    <w:w w:val="100"/>
                  </w:rPr>
                  <w:t>Desig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0"/>
                    <w:w w:val="100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3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0"/>
                    <w:w w:val="105"/>
                  </w:rPr>
                  <w:t>Docmne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-3"/>
                    <w:w w:val="106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0607B"/>
                    <w:spacing w:val="0"/>
                    <w:w w:val="116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1pt;margin-top:744.855591pt;width:12.640001pt;height:11.5pt;mso-position-horizontal-relative:page;mso-position-vertical-relative:page;z-index:-10751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0"/>
                    <w:w w:val="112"/>
                  </w:rPr>
                  <w:t>10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80.5pt;margin-top:744.855591pt;width:61.285515pt;height:11.5pt;mso-position-horizontal-relative:page;mso-position-vertical-relative:page;z-index:-10750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0"/>
                    <w:w w:val="100"/>
                  </w:rPr>
                  <w:t>FebiUai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D"/>
                    <w:spacing w:val="1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654"/>
                    <w:spacing w:val="0"/>
                    <w:w w:val="109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.000099pt;margin-top:744.598572pt;width:151.742895pt;height:12.02pt;mso-position-horizontal-relative:page;mso-position-vertical-relative:page;z-index:-10749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CTT&amp;DM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1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Design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Docu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ent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299.100403pt;margin-top:744.598572pt;width:14.020001pt;height:12.02pt;mso-position-horizontal-relative:page;mso-position-vertical-relative:page;z-index:-10748" type="#_x0000_t202" filled="f" stroked="f">
          <v:textbox inset="0,0,0,0">
            <w:txbxContent>
              <w:p>
                <w:pPr>
                  <w:spacing w:before="0" w:after="0" w:line="225" w:lineRule="exact"/>
                  <w:ind w:left="40" w:right="-2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11</w:t>
                </w:r>
                <w:r>
                  <w:rPr/>
                  <w:fldChar w:fldCharType="end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80.430328pt;margin-top:744.598572pt;width:60.666102pt;height:12.02pt;mso-position-horizontal-relative:page;mso-position-vertical-relative:page;z-index:-10747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Febru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a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ry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2.120841pt;height:11.5pt;mso-position-horizontal-relative:page;mso-position-vertical-relative:page;z-index:-10746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64D5B"/>
                    <w:spacing w:val="0"/>
                    <w:w w:val="109"/>
                  </w:rPr>
                  <w:t>C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64D5B"/>
                    <w:spacing w:val="-13"/>
                    <w:w w:val="109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33A56"/>
                    <w:spacing w:val="-15"/>
                    <w:w w:val="109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64D5B"/>
                    <w:spacing w:val="0"/>
                    <w:w w:val="109"/>
                  </w:rPr>
                  <w:t>&amp;D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64D5B"/>
                    <w:spacing w:val="0"/>
                    <w:w w:val="109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64D5B"/>
                    <w:spacing w:val="-12"/>
                    <w:w w:val="109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64D5B"/>
                    <w:spacing w:val="0"/>
                    <w:w w:val="109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64D5B"/>
                    <w:spacing w:val="-13"/>
                    <w:w w:val="109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33A56"/>
                    <w:spacing w:val="-8"/>
                    <w:w w:val="109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42D3A"/>
                    <w:spacing w:val="0"/>
                    <w:w w:val="109"/>
                  </w:rPr>
                  <w:t>em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42D3A"/>
                    <w:spacing w:val="-5"/>
                    <w:w w:val="109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93B48"/>
                    <w:spacing w:val="0"/>
                    <w:w w:val="100"/>
                  </w:rPr>
                  <w:t>Desig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93B48"/>
                    <w:spacing w:val="0"/>
                    <w:w w:val="100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93B48"/>
                    <w:spacing w:val="3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93B48"/>
                    <w:spacing w:val="0"/>
                    <w:w w:val="105"/>
                  </w:rPr>
                  <w:t>Docmne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93B48"/>
                    <w:spacing w:val="-3"/>
                    <w:w w:val="106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0607B"/>
                    <w:spacing w:val="0"/>
                    <w:w w:val="116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1pt;margin-top:744.855591pt;width:12.640001pt;height:11.5pt;mso-position-horizontal-relative:page;mso-position-vertical-relative:page;z-index:-10745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93B48"/>
                    <w:spacing w:val="0"/>
                    <w:w w:val="112"/>
                  </w:rPr>
                  <w:t>14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80.5pt;margin-top:744.855591pt;width:61.285515pt;height:11.5pt;mso-position-horizontal-relative:page;mso-position-vertical-relative:page;z-index:-10744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93B48"/>
                    <w:spacing w:val="0"/>
                    <w:w w:val="100"/>
                  </w:rPr>
                  <w:t>FebiUai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93B48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93B48"/>
                    <w:spacing w:val="1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64D5B"/>
                    <w:spacing w:val="0"/>
                    <w:w w:val="109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.000099pt;margin-top:744.598572pt;width:151.742895pt;height:12.02pt;mso-position-horizontal-relative:page;mso-position-vertical-relative:page;z-index:-10743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CTT&amp;DM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1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Design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Docu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ent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0.100403pt;margin-top:744.598572pt;width:12.020001pt;height:12.02pt;mso-position-horizontal-relative:page;mso-position-vertical-relative:page;z-index:-10742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15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80.430328pt;margin-top:744.598572pt;width:60.666102pt;height:12.02pt;mso-position-horizontal-relative:page;mso-position-vertical-relative:page;z-index:-10741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Febru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a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ry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564.050903pt;width:151.672401pt;height:12.5pt;mso-position-horizontal-relative:page;mso-position-vertical-relative:page;z-index:-10740" type="#_x0000_t202" filled="f" stroked="f">
          <v:textbox inset="0,0,0,0">
            <w:txbxContent>
              <w:p>
                <w:pPr>
                  <w:spacing w:before="0" w:after="0" w:line="234" w:lineRule="exact"/>
                  <w:ind w:left="20" w:right="-51"/>
                  <w:jc w:val="left"/>
                  <w:rPr>
                    <w:rFonts w:ascii="Times New Roman" w:hAnsi="Times New Roman" w:cs="Times New Roman" w:eastAsia="Times New Roman"/>
                    <w:sz w:val="21"/>
                    <w:szCs w:val="21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4F4952"/>
                    <w:spacing w:val="0"/>
                    <w:w w:val="96"/>
                  </w:rPr>
                  <w:t>CT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4F4952"/>
                    <w:spacing w:val="-12"/>
                    <w:w w:val="96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4F4952"/>
                    <w:spacing w:val="0"/>
                    <w:w w:val="96"/>
                  </w:rPr>
                  <w:t>&amp;D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4F4952"/>
                    <w:spacing w:val="0"/>
                    <w:w w:val="96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4F4952"/>
                    <w:spacing w:val="-3"/>
                    <w:w w:val="96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4F4952"/>
                    <w:spacing w:val="0"/>
                    <w:w w:val="96"/>
                  </w:rPr>
                  <w:t>System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4F4952"/>
                    <w:spacing w:val="-12"/>
                    <w:w w:val="96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3F3841"/>
                    <w:spacing w:val="0"/>
                    <w:w w:val="96"/>
                  </w:rPr>
                  <w:t>Desig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3F3841"/>
                    <w:spacing w:val="0"/>
                    <w:w w:val="96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3F3841"/>
                    <w:spacing w:val="-5"/>
                    <w:w w:val="96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3F3841"/>
                    <w:spacing w:val="0"/>
                    <w:w w:val="100"/>
                  </w:rPr>
                  <w:t>Document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96pt;margin-top:564.855591pt;width:12.07pt;height:11.5pt;mso-position-horizontal-relative:page;mso-position-vertical-relative:page;z-index:-10739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F3841"/>
                    <w:spacing w:val="0"/>
                    <w:w w:val="106"/>
                  </w:rPr>
                  <w:t>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651.5pt;margin-top:564.855591pt;width:60.555603pt;height:11.5pt;mso-position-horizontal-relative:page;mso-position-vertical-relative:page;z-index:-10738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F4952"/>
                    <w:spacing w:val="0"/>
                    <w:w w:val="100"/>
                  </w:rPr>
                  <w:t>Februar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F4952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F4952"/>
                    <w:spacing w:val="3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F4952"/>
                    <w:spacing w:val="0"/>
                    <w:w w:val="106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564.050903pt;width:151.672401pt;height:12.5pt;mso-position-horizontal-relative:page;mso-position-vertical-relative:page;z-index:-10737" type="#_x0000_t202" filled="f" stroked="f">
          <v:textbox inset="0,0,0,0">
            <w:txbxContent>
              <w:p>
                <w:pPr>
                  <w:spacing w:before="0" w:after="0" w:line="234" w:lineRule="exact"/>
                  <w:ind w:left="20" w:right="-51"/>
                  <w:jc w:val="left"/>
                  <w:rPr>
                    <w:rFonts w:ascii="Times New Roman" w:hAnsi="Times New Roman" w:cs="Times New Roman" w:eastAsia="Times New Roman"/>
                    <w:sz w:val="21"/>
                    <w:szCs w:val="21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544F57"/>
                    <w:spacing w:val="0"/>
                    <w:w w:val="96"/>
                  </w:rPr>
                  <w:t>CT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544F57"/>
                    <w:spacing w:val="-12"/>
                    <w:w w:val="96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3D363F"/>
                    <w:spacing w:val="0"/>
                    <w:w w:val="96"/>
                  </w:rPr>
                  <w:t>&amp;D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3D363F"/>
                    <w:spacing w:val="0"/>
                    <w:w w:val="96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3D363F"/>
                    <w:spacing w:val="-3"/>
                    <w:w w:val="96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544F57"/>
                    <w:spacing w:val="0"/>
                    <w:w w:val="96"/>
                  </w:rPr>
                  <w:t>System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544F57"/>
                    <w:spacing w:val="-12"/>
                    <w:w w:val="96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3D363F"/>
                    <w:spacing w:val="0"/>
                    <w:w w:val="96"/>
                  </w:rPr>
                  <w:t>Desig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3D363F"/>
                    <w:spacing w:val="0"/>
                    <w:w w:val="96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3D363F"/>
                    <w:spacing w:val="-5"/>
                    <w:w w:val="96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3D363F"/>
                    <w:spacing w:val="0"/>
                    <w:w w:val="100"/>
                  </w:rPr>
                  <w:t>Document</w:t>
                </w:r>
                <w:r>
                  <w:rPr>
                    <w:rFonts w:ascii="Times New Roman" w:hAnsi="Times New Roman" w:cs="Times New Roman" w:eastAsia="Times New Roman"/>
                    <w:sz w:val="21"/>
                    <w:szCs w:val="21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96pt;margin-top:564.855591pt;width:12.165pt;height:11.5pt;mso-position-horizontal-relative:page;mso-position-vertical-relative:page;z-index:-10736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D363F"/>
                    <w:spacing w:val="0"/>
                    <w:w w:val="107"/>
                  </w:rPr>
                  <w:t>17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651.5pt;margin-top:564.855591pt;width:60.555603pt;height:11.5pt;mso-position-horizontal-relative:page;mso-position-vertical-relative:page;z-index:-10735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44F57"/>
                    <w:spacing w:val="0"/>
                    <w:w w:val="100"/>
                  </w:rPr>
                  <w:t>Februar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44F57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44F57"/>
                    <w:spacing w:val="3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44F57"/>
                    <w:spacing w:val="0"/>
                    <w:w w:val="106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2.449248pt;height:11.5pt;mso-position-horizontal-relative:page;mso-position-vertical-relative:page;z-index:-10734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08"/>
                  </w:rPr>
                  <w:t>CT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-15"/>
                    <w:w w:val="108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-11"/>
                    <w:w w:val="108"/>
                  </w:rPr>
                  <w:t>&amp;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6333A"/>
                    <w:spacing w:val="-1"/>
                    <w:w w:val="108"/>
                  </w:rPr>
                  <w:t>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08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-2"/>
                    <w:w w:val="108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00"/>
                  </w:rPr>
                  <w:t>Sys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-7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6333A"/>
                    <w:spacing w:val="2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36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6333A"/>
                    <w:spacing w:val="0"/>
                    <w:w w:val="100"/>
                  </w:rPr>
                  <w:t>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6333A"/>
                    <w:spacing w:val="-17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00"/>
                  </w:rPr>
                  <w:t>sig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00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6333A"/>
                    <w:spacing w:val="-4"/>
                    <w:w w:val="110"/>
                  </w:rPr>
                  <w:t>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05"/>
                  </w:rPr>
                  <w:t>ocm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-7"/>
                    <w:w w:val="106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6333A"/>
                    <w:spacing w:val="2"/>
                    <w:w w:val="11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08"/>
                  </w:rPr>
                  <w:t>nt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4pt;margin-top:744.855591pt;width:15.735001pt;height:11.5pt;mso-position-horizontal-relative:page;mso-position-vertical-relative:page;z-index:-10733" type="#_x0000_t202" filled="f" stroked="f">
          <v:textbox inset="0,0,0,0">
            <w:txbxContent>
              <w:p>
                <w:pPr>
                  <w:spacing w:before="0" w:after="0" w:line="214" w:lineRule="exact"/>
                  <w:ind w:left="60" w:right="-20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w w:val="113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13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19</w:t>
                </w:r>
                <w:r>
                  <w:rPr/>
                  <w:fldChar w:fldCharType="end"/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pt;margin-top:744.855591pt;width:61.125071pt;height:11.5pt;mso-position-horizontal-relative:page;mso-position-vertical-relative:page;z-index:-10732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00"/>
                  </w:rPr>
                  <w:t>Fe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-8"/>
                    <w:w w:val="100"/>
                  </w:rPr>
                  <w:t>b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6333A"/>
                    <w:spacing w:val="0"/>
                    <w:w w:val="100"/>
                  </w:rPr>
                  <w:t>r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6333A"/>
                    <w:spacing w:val="-6"/>
                    <w:w w:val="100"/>
                  </w:rPr>
                  <w:t>u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00"/>
                  </w:rPr>
                  <w:t>ar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12"/>
                  </w:rPr>
                  <w:t>2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-12"/>
                    <w:w w:val="112"/>
                  </w:rPr>
                  <w:t>0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6333A"/>
                    <w:spacing w:val="-11"/>
                    <w:w w:val="121"/>
                  </w:rPr>
                  <w:t>1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659"/>
                    <w:spacing w:val="0"/>
                    <w:w w:val="113"/>
                  </w:rPr>
                  <w:t>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.000099pt;margin-top:744.598572pt;width:151.740891pt;height:12.02pt;mso-position-horizontal-relative:page;mso-position-vertical-relative:page;z-index:-10731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CTT&amp;DM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1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Design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Docu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ent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4.078339pt;margin-top:744.598572pt;width:14.020001pt;height:12.02pt;mso-position-horizontal-relative:page;mso-position-vertical-relative:page;z-index:-10730" type="#_x0000_t202" filled="f" stroked="f">
          <v:textbox inset="0,0,0,0">
            <w:txbxContent>
              <w:p>
                <w:pPr>
                  <w:spacing w:before="0" w:after="0" w:line="225" w:lineRule="exact"/>
                  <w:ind w:left="40" w:right="-2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23</w:t>
                </w:r>
                <w:r>
                  <w:rPr/>
                  <w:fldChar w:fldCharType="end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.051636pt;margin-top:744.598572pt;width:60.6651pt;height:12.02pt;mso-position-horizontal-relative:page;mso-position-vertical-relative:page;z-index:-10729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Febru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a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ry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2.408496pt;height:11.5pt;mso-position-horizontal-relative:page;mso-position-vertical-relative:page;z-index:-10728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00"/>
                  </w:rPr>
                  <w:t>CT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-14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00"/>
                  </w:rPr>
                  <w:t>&amp;D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5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00"/>
                  </w:rPr>
                  <w:t>Sys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-7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32A34"/>
                    <w:spacing w:val="2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36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00"/>
                  </w:rPr>
                  <w:t>Desig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00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3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05"/>
                  </w:rPr>
                  <w:t>Docm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-7"/>
                    <w:w w:val="106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32A34"/>
                    <w:spacing w:val="2"/>
                    <w:w w:val="11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-3"/>
                    <w:w w:val="108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26475"/>
                    <w:spacing w:val="0"/>
                    <w:w w:val="116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5pt;margin-top:744.855591pt;width:12.640001pt;height:11.5pt;mso-position-horizontal-relative:page;mso-position-vertical-relative:page;z-index:-10727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12"/>
                  </w:rPr>
                  <w:t>26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pt;margin-top:744.855591pt;width:60.814586pt;height:11.5pt;mso-position-horizontal-relative:page;mso-position-vertical-relative:page;z-index:-10726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00"/>
                  </w:rPr>
                  <w:t>F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-8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644D54"/>
                    <w:spacing w:val="-8"/>
                    <w:w w:val="100"/>
                  </w:rPr>
                  <w:t>b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00"/>
                  </w:rPr>
                  <w:t>ruar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44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12"/>
                  </w:rPr>
                  <w:t>2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-12"/>
                    <w:w w:val="112"/>
                  </w:rPr>
                  <w:t>0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32A34"/>
                    <w:spacing w:val="-11"/>
                    <w:w w:val="121"/>
                  </w:rPr>
                  <w:t>1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4252"/>
                    <w:spacing w:val="0"/>
                    <w:w w:val="113"/>
                  </w:rPr>
                  <w:t>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.000099pt;margin-top:744.598572pt;width:151.740891pt;height:12.02pt;mso-position-horizontal-relative:page;mso-position-vertical-relative:page;z-index:-10725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CTT&amp;DM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1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Design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Docu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ent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5.078339pt;margin-top:744.598572pt;width:12.020001pt;height:12.02pt;mso-position-horizontal-relative:page;mso-position-vertical-relative:page;z-index:-10724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27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.051636pt;margin-top:744.598572pt;width:60.6651pt;height:12.02pt;mso-position-horizontal-relative:page;mso-position-vertical-relative:page;z-index:-10723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Febru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a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ry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2.314931pt;height:11.5pt;mso-position-horizontal-relative:page;mso-position-vertical-relative:page;z-index:-10722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250"/>
                    <w:spacing w:val="0"/>
                    <w:w w:val="100"/>
                  </w:rPr>
                  <w:t>CT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250"/>
                    <w:spacing w:val="-14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250"/>
                    <w:spacing w:val="0"/>
                    <w:w w:val="100"/>
                  </w:rPr>
                  <w:t>&amp;D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25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25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250"/>
                    <w:spacing w:val="5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250"/>
                    <w:spacing w:val="0"/>
                    <w:w w:val="100"/>
                  </w:rPr>
                  <w:t>System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250"/>
                    <w:spacing w:val="28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B"/>
                    <w:spacing w:val="0"/>
                    <w:w w:val="100"/>
                  </w:rPr>
                  <w:t>Desig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B"/>
                    <w:spacing w:val="0"/>
                    <w:w w:val="100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B"/>
                    <w:spacing w:val="3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B"/>
                    <w:spacing w:val="0"/>
                    <w:w w:val="105"/>
                  </w:rPr>
                  <w:t>Docmne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B313B"/>
                    <w:spacing w:val="-3"/>
                    <w:w w:val="106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D5974"/>
                    <w:spacing w:val="0"/>
                    <w:w w:val="116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5pt;margin-top:744.783386pt;width:13.340001pt;height:12.5pt;mso-position-horizontal-relative:page;mso-position-vertical-relative:page;z-index:-10721" type="#_x0000_t202" filled="f" stroked="f">
          <v:textbox inset="0,0,0,0">
            <w:txbxContent>
              <w:p>
                <w:pPr>
                  <w:spacing w:before="0" w:after="0" w:line="237" w:lineRule="exact"/>
                  <w:ind w:left="20" w:right="-51"/>
                  <w:jc w:val="left"/>
                  <w:rPr>
                    <w:rFonts w:ascii="Courier New" w:hAnsi="Courier New" w:cs="Courier New" w:eastAsia="Courier New"/>
                    <w:sz w:val="21"/>
                    <w:szCs w:val="21"/>
                  </w:rPr>
                </w:pPr>
                <w:rPr/>
                <w:r>
                  <w:rPr>
                    <w:rFonts w:ascii="Courier New" w:hAnsi="Courier New" w:cs="Courier New" w:eastAsia="Courier New"/>
                    <w:sz w:val="21"/>
                    <w:szCs w:val="21"/>
                    <w:color w:val="4D4250"/>
                    <w:spacing w:val="0"/>
                    <w:w w:val="100"/>
                    <w:position w:val="2"/>
                  </w:rPr>
                  <w:t>28</w:t>
                </w:r>
                <w:r>
                  <w:rPr>
                    <w:rFonts w:ascii="Courier New" w:hAnsi="Courier New" w:cs="Courier New" w:eastAsia="Courier New"/>
                    <w:sz w:val="21"/>
                    <w:szCs w:val="21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pt;margin-top:744.855591pt;width:61.257445pt;height:11.5pt;mso-position-horizontal-relative:page;mso-position-vertical-relative:page;z-index:-10720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250"/>
                    <w:spacing w:val="0"/>
                    <w:w w:val="100"/>
                  </w:rPr>
                  <w:t>Februar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250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250"/>
                    <w:spacing w:val="3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250"/>
                    <w:spacing w:val="0"/>
                    <w:w w:val="109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10" w:lineRule="exact"/>
      <w:jc w:val="left"/>
      <w:rPr>
        <w:sz w:val="1"/>
        <w:szCs w:val="1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2.300581pt;height:11.5pt;mso-position-horizontal-relative:page;mso-position-vertical-relative:page;z-index:-10719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-15"/>
                    <w:w w:val="110"/>
                  </w:rPr>
                  <w:t>C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D3D36"/>
                    <w:spacing w:val="-13"/>
                    <w:w w:val="11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-15"/>
                    <w:w w:val="11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0"/>
                    <w:w w:val="110"/>
                  </w:rPr>
                  <w:t>&amp;D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0"/>
                    <w:w w:val="11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-3"/>
                    <w:w w:val="11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0"/>
                    <w:w w:val="100"/>
                  </w:rPr>
                  <w:t>System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28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0"/>
                    <w:w w:val="100"/>
                  </w:rPr>
                  <w:t>Desig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0"/>
                    <w:w w:val="100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3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0"/>
                    <w:w w:val="105"/>
                  </w:rPr>
                  <w:t>Docmne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-3"/>
                    <w:w w:val="106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2627C"/>
                    <w:spacing w:val="0"/>
                    <w:w w:val="116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4pt;margin-top:744.783386pt;width:15.340001pt;height:12.5pt;mso-position-horizontal-relative:page;mso-position-vertical-relative:page;z-index:-10718" type="#_x0000_t202" filled="f" stroked="f">
          <v:textbox inset="0,0,0,0">
            <w:txbxContent>
              <w:p>
                <w:pPr>
                  <w:spacing w:before="0" w:after="0" w:line="237" w:lineRule="exact"/>
                  <w:ind w:left="40" w:right="-20"/>
                  <w:jc w:val="left"/>
                  <w:rPr>
                    <w:rFonts w:ascii="Courier New" w:hAnsi="Courier New" w:cs="Courier New" w:eastAsia="Courier New"/>
                    <w:sz w:val="21"/>
                    <w:szCs w:val="21"/>
                  </w:rPr>
                </w:pPr>
                <w:rPr/>
                <w:r>
                  <w:rPr>
                    <w:rFonts w:ascii="Courier New" w:hAnsi="Courier New" w:cs="Courier New" w:eastAsia="Courier New"/>
                    <w:sz w:val="21"/>
                    <w:szCs w:val="21"/>
                    <w:color w:val="463F4F"/>
                    <w:w w:val="90"/>
                    <w:position w:val="2"/>
                  </w:rPr>
                </w:r>
                <w:r>
                  <w:rPr/>
                  <w:fldChar w:fldCharType="begin"/>
                </w:r>
                <w:r>
                  <w:rPr>
                    <w:rFonts w:ascii="Courier New" w:hAnsi="Courier New" w:cs="Courier New" w:eastAsia="Courier New"/>
                    <w:sz w:val="21"/>
                    <w:szCs w:val="21"/>
                    <w:color w:val="463F4F"/>
                    <w:spacing w:val="0"/>
                    <w:w w:val="100"/>
                    <w:position w:val="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35</w:t>
                </w:r>
                <w:r>
                  <w:rPr/>
                  <w:fldChar w:fldCharType="end"/>
                </w:r>
                <w:r>
                  <w:rPr>
                    <w:rFonts w:ascii="Courier New" w:hAnsi="Courier New" w:cs="Courier New" w:eastAsia="Courier New"/>
                    <w:sz w:val="21"/>
                    <w:szCs w:val="21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pt;margin-top:744.855591pt;width:61.257445pt;height:11.5pt;mso-position-horizontal-relative:page;mso-position-vertical-relative:page;z-index:-10717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0"/>
                    <w:w w:val="100"/>
                  </w:rPr>
                  <w:t>Februar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3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F"/>
                    <w:spacing w:val="0"/>
                    <w:w w:val="109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1"/>
        <w:szCs w:val="1"/>
      </w:rPr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.000099pt;margin-top:744.598572pt;width:151.740891pt;height:12.02pt;mso-position-horizontal-relative:page;mso-position-vertical-relative:page;z-index:-10716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CTT&amp;DM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1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Design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Docu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ent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4.078339pt;margin-top:744.598572pt;width:14.020001pt;height:12.02pt;mso-position-horizontal-relative:page;mso-position-vertical-relative:page;z-index:-10715" type="#_x0000_t202" filled="f" stroked="f">
          <v:textbox inset="0,0,0,0">
            <w:txbxContent>
              <w:p>
                <w:pPr>
                  <w:spacing w:before="0" w:after="0" w:line="225" w:lineRule="exact"/>
                  <w:ind w:left="40" w:right="-2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37</w:t>
                </w:r>
                <w:r>
                  <w:rPr/>
                  <w:fldChar w:fldCharType="end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.051636pt;margin-top:744.598572pt;width:60.6651pt;height:12.02pt;mso-position-horizontal-relative:page;mso-position-vertical-relative:page;z-index:-10714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Febru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a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ry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2.314931pt;height:11.5pt;mso-position-horizontal-relative:page;mso-position-vertical-relative:page;z-index:-10713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0"/>
                    <w:w w:val="100"/>
                  </w:rPr>
                  <w:t>CT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-14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0"/>
                    <w:w w:val="100"/>
                  </w:rPr>
                  <w:t>&amp;D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5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0"/>
                    <w:w w:val="100"/>
                  </w:rPr>
                  <w:t>System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28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0"/>
                    <w:w w:val="100"/>
                  </w:rPr>
                  <w:t>Desig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0"/>
                    <w:w w:val="100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3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0"/>
                    <w:w w:val="105"/>
                  </w:rPr>
                  <w:t>Docmne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-3"/>
                    <w:w w:val="106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0607B"/>
                    <w:spacing w:val="0"/>
                    <w:w w:val="116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5pt;margin-top:744.855591pt;width:12.545001pt;height:11.5pt;mso-position-horizontal-relative:page;mso-position-vertical-relative:page;z-index:-10712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0"/>
                    <w:w w:val="111"/>
                  </w:rPr>
                  <w:t>43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pt;margin-top:744.855591pt;width:61.257445pt;height:11.5pt;mso-position-horizontal-relative:page;mso-position-vertical-relative:page;z-index:-10711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0"/>
                    <w:w w:val="100"/>
                  </w:rPr>
                  <w:t>Februar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3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D4D"/>
                    <w:spacing w:val="0"/>
                    <w:w w:val="109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.000099pt;margin-top:744.598572pt;width:151.740891pt;height:12.02pt;mso-position-horizontal-relative:page;mso-position-vertical-relative:page;z-index:-10710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CTT&amp;DM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1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Design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Docu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ent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5.078339pt;margin-top:744.598572pt;width:12.020001pt;height:12.02pt;mso-position-horizontal-relative:page;mso-position-vertical-relative:page;z-index:-10709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44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.051636pt;margin-top:744.598572pt;width:60.6651pt;height:12.02pt;mso-position-horizontal-relative:page;mso-position-vertical-relative:page;z-index:-10708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Febru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a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ry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2.314931pt;height:11.5pt;mso-position-horizontal-relative:page;mso-position-vertical-relative:page;z-index:-10707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64D5D"/>
                    <w:spacing w:val="0"/>
                    <w:w w:val="100"/>
                  </w:rPr>
                  <w:t>CT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64D5D"/>
                    <w:spacing w:val="-14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0"/>
                    <w:w w:val="100"/>
                  </w:rPr>
                  <w:t>&amp;D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5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0"/>
                    <w:w w:val="100"/>
                  </w:rPr>
                  <w:t>System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28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0"/>
                    <w:w w:val="100"/>
                  </w:rPr>
                  <w:t>Desig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0"/>
                    <w:w w:val="100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3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0"/>
                    <w:w w:val="105"/>
                  </w:rPr>
                  <w:t>Docmne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-3"/>
                    <w:w w:val="106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0607B"/>
                    <w:spacing w:val="0"/>
                    <w:w w:val="116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4pt;margin-top:744.855591pt;width:15.880001pt;height:12.295262pt;mso-position-horizontal-relative:page;mso-position-vertical-relative:page;z-index:-10706" type="#_x0000_t202" filled="f" stroked="f">
          <v:textbox inset="0,0,0,0">
            <w:txbxContent>
              <w:p>
                <w:pPr>
                  <w:spacing w:before="6" w:after="0" w:line="240" w:lineRule="auto"/>
                  <w:ind w:left="40" w:right="-20"/>
                  <w:jc w:val="left"/>
                  <w:rPr>
                    <w:rFonts w:ascii="Courier New" w:hAnsi="Courier New" w:cs="Courier New" w:eastAsia="Courier New"/>
                    <w:sz w:val="20"/>
                    <w:szCs w:val="20"/>
                  </w:rPr>
                </w:pPr>
                <w:rPr/>
                <w:r>
                  <w:rPr>
                    <w:rFonts w:ascii="Courier New" w:hAnsi="Courier New" w:cs="Courier New" w:eastAsia="Courier New"/>
                    <w:sz w:val="20"/>
                    <w:szCs w:val="20"/>
                    <w:color w:val="413846"/>
                    <w:w w:val="99"/>
                  </w:rPr>
                </w:r>
                <w:r>
                  <w:rPr/>
                  <w:fldChar w:fldCharType="begin"/>
                </w:r>
                <w:r>
                  <w:rPr>
                    <w:rFonts w:ascii="Courier New" w:hAnsi="Courier New" w:cs="Courier New" w:eastAsia="Courier New"/>
                    <w:sz w:val="20"/>
                    <w:szCs w:val="20"/>
                    <w:color w:val="413846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46</w:t>
                </w:r>
                <w:r>
                  <w:rPr/>
                  <w:fldChar w:fldCharType="end"/>
                </w:r>
                <w:r>
                  <w:rPr>
                    <w:rFonts w:ascii="Courier New" w:hAnsi="Courier New" w:cs="Courier New" w:eastAsia="Courier New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pt;margin-top:744.855591pt;width:61.257445pt;height:11.5pt;mso-position-horizontal-relative:page;mso-position-vertical-relative:page;z-index:-10705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0"/>
                    <w:w w:val="100"/>
                  </w:rPr>
                  <w:t>Februar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3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13846"/>
                    <w:spacing w:val="0"/>
                    <w:w w:val="109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.000099pt;margin-top:744.598572pt;width:151.740891pt;height:12.02pt;mso-position-horizontal-relative:page;mso-position-vertical-relative:page;z-index:-10704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CTT&amp;DM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1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Design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Docu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ent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4.078339pt;margin-top:744.598572pt;width:14.020001pt;height:12.02pt;mso-position-horizontal-relative:page;mso-position-vertical-relative:page;z-index:-10703" type="#_x0000_t202" filled="f" stroked="f">
          <v:textbox inset="0,0,0,0">
            <w:txbxContent>
              <w:p>
                <w:pPr>
                  <w:spacing w:before="0" w:after="0" w:line="225" w:lineRule="exact"/>
                  <w:ind w:left="40" w:right="-2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47</w:t>
                </w:r>
                <w:r>
                  <w:rPr/>
                  <w:fldChar w:fldCharType="end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.051636pt;margin-top:744.598572pt;width:60.6651pt;height:12.02pt;mso-position-horizontal-relative:page;mso-position-vertical-relative:page;z-index:-10702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Febru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a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ry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2.408496pt;height:11.5pt;mso-position-horizontal-relative:page;mso-position-vertical-relative:page;z-index:-10701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0"/>
                    <w:w w:val="100"/>
                  </w:rPr>
                  <w:t>CT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-14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0"/>
                    <w:w w:val="100"/>
                  </w:rPr>
                  <w:t>&amp;D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5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0"/>
                    <w:w w:val="100"/>
                  </w:rPr>
                  <w:t>Sys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-7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282326"/>
                    <w:spacing w:val="2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36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0"/>
                    <w:w w:val="100"/>
                  </w:rPr>
                  <w:t>Desig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0"/>
                    <w:w w:val="100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3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0"/>
                    <w:w w:val="105"/>
                  </w:rPr>
                  <w:t>Docm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-7"/>
                    <w:w w:val="106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282326"/>
                    <w:spacing w:val="2"/>
                    <w:w w:val="11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-3"/>
                    <w:w w:val="108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0607B"/>
                    <w:spacing w:val="0"/>
                    <w:w w:val="116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4pt;margin-top:744.783386pt;width:15.760001pt;height:12.5pt;mso-position-horizontal-relative:page;mso-position-vertical-relative:page;z-index:-10700" type="#_x0000_t202" filled="f" stroked="f">
          <v:textbox inset="0,0,0,0">
            <w:txbxContent>
              <w:p>
                <w:pPr>
                  <w:spacing w:before="8" w:after="0" w:line="240" w:lineRule="auto"/>
                  <w:ind w:left="40" w:right="-20"/>
                  <w:jc w:val="left"/>
                  <w:rPr>
                    <w:rFonts w:ascii="Courier New" w:hAnsi="Courier New" w:cs="Courier New" w:eastAsia="Courier New"/>
                    <w:sz w:val="20"/>
                    <w:szCs w:val="20"/>
                  </w:rPr>
                </w:pPr>
                <w:rPr/>
                <w:r>
                  <w:rPr>
                    <w:rFonts w:ascii="Courier New" w:hAnsi="Courier New" w:cs="Courier New" w:eastAsia="Courier New"/>
                    <w:sz w:val="20"/>
                    <w:szCs w:val="20"/>
                    <w:color w:val="4B3F4D"/>
                    <w:w w:val="98"/>
                  </w:rPr>
                </w:r>
                <w:r>
                  <w:rPr/>
                  <w:fldChar w:fldCharType="begin"/>
                </w:r>
                <w:r>
                  <w:rPr>
                    <w:rFonts w:ascii="Courier New" w:hAnsi="Courier New" w:cs="Courier New" w:eastAsia="Courier New"/>
                    <w:sz w:val="20"/>
                    <w:szCs w:val="20"/>
                    <w:color w:val="4B3F4D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63</w:t>
                </w:r>
                <w:r>
                  <w:rPr/>
                  <w:fldChar w:fldCharType="end"/>
                </w:r>
                <w:r>
                  <w:rPr>
                    <w:rFonts w:ascii="Courier New" w:hAnsi="Courier New" w:cs="Courier New" w:eastAsia="Courier New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pt;margin-top:744.855591pt;width:61.257445pt;height:11.5pt;mso-position-horizontal-relative:page;mso-position-vertical-relative:page;z-index:-10699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0"/>
                    <w:w w:val="100"/>
                  </w:rPr>
                  <w:t>Februar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3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B3F4D"/>
                    <w:spacing w:val="0"/>
                    <w:w w:val="109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.000099pt;margin-top:744.598572pt;width:151.740891pt;height:12.02pt;mso-position-horizontal-relative:page;mso-position-vertical-relative:page;z-index:-10698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CTT&amp;DM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1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Design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Docu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ent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4.078339pt;margin-top:744.598572pt;width:14.020001pt;height:12.02pt;mso-position-horizontal-relative:page;mso-position-vertical-relative:page;z-index:-10697" type="#_x0000_t202" filled="f" stroked="f">
          <v:textbox inset="0,0,0,0">
            <w:txbxContent>
              <w:p>
                <w:pPr>
                  <w:spacing w:before="0" w:after="0" w:line="225" w:lineRule="exact"/>
                  <w:ind w:left="40" w:right="-2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68</w:t>
                </w:r>
                <w:r>
                  <w:rPr/>
                  <w:fldChar w:fldCharType="end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.051636pt;margin-top:744.598572pt;width:60.6651pt;height:12.02pt;mso-position-horizontal-relative:page;mso-position-vertical-relative:page;z-index:-10696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Febru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a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ry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2.314931pt;height:11.5pt;mso-position-horizontal-relative:page;mso-position-vertical-relative:page;z-index:-10695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0"/>
                    <w:w w:val="100"/>
                  </w:rPr>
                  <w:t>CT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-14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0"/>
                    <w:w w:val="100"/>
                  </w:rPr>
                  <w:t>&amp;D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5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0"/>
                    <w:w w:val="100"/>
                  </w:rPr>
                  <w:t>System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28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0"/>
                    <w:w w:val="100"/>
                  </w:rPr>
                  <w:t>Desig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0"/>
                    <w:w w:val="100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3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0"/>
                    <w:w w:val="105"/>
                  </w:rPr>
                  <w:t>Docmne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-3"/>
                    <w:w w:val="106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0607B"/>
                    <w:spacing w:val="0"/>
                    <w:w w:val="116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4pt;margin-top:744.855591pt;width:14.735001pt;height:11.5pt;mso-position-horizontal-relative:page;mso-position-vertical-relative:page;z-index:-10694" type="#_x0000_t202" filled="f" stroked="f">
          <v:textbox inset="0,0,0,0">
            <w:txbxContent>
              <w:p>
                <w:pPr>
                  <w:spacing w:before="0" w:after="0" w:line="214" w:lineRule="exact"/>
                  <w:ind w:left="40" w:right="-20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45062"/>
                    <w:w w:val="113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45062"/>
                    <w:spacing w:val="0"/>
                    <w:w w:val="113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71</w:t>
                </w:r>
                <w:r>
                  <w:rPr/>
                  <w:fldChar w:fldCharType="end"/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pt;margin-top:744.855591pt;width:61.257445pt;height:11.5pt;mso-position-horizontal-relative:page;mso-position-vertical-relative:page;z-index:-10693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0"/>
                    <w:w w:val="100"/>
                  </w:rPr>
                  <w:t>Februar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3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63F4D"/>
                    <w:spacing w:val="0"/>
                    <w:w w:val="109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.000099pt;margin-top:744.598572pt;width:151.740891pt;height:12.02pt;mso-position-horizontal-relative:page;mso-position-vertical-relative:page;z-index:-10692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CTT&amp;DM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1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Design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Docu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ent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4.078339pt;margin-top:744.598572pt;width:14.020001pt;height:12.02pt;mso-position-horizontal-relative:page;mso-position-vertical-relative:page;z-index:-10691" type="#_x0000_t202" filled="f" stroked="f">
          <v:textbox inset="0,0,0,0">
            <w:txbxContent>
              <w:p>
                <w:pPr>
                  <w:spacing w:before="0" w:after="0" w:line="225" w:lineRule="exact"/>
                  <w:ind w:left="40" w:right="-2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73</w:t>
                </w:r>
                <w:r>
                  <w:rPr/>
                  <w:fldChar w:fldCharType="end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.051636pt;margin-top:744.598572pt;width:60.6651pt;height:12.02pt;mso-position-horizontal-relative:page;mso-position-vertical-relative:page;z-index:-10690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Febru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a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ry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744.855591pt;width:152.314931pt;height:11.5pt;mso-position-horizontal-relative:page;mso-position-vertical-relative:page;z-index:-10689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9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454"/>
                    <w:spacing w:val="0"/>
                    <w:w w:val="100"/>
                  </w:rPr>
                  <w:t>CT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454"/>
                    <w:spacing w:val="-14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454"/>
                    <w:spacing w:val="0"/>
                    <w:w w:val="100"/>
                  </w:rPr>
                  <w:t>&amp;D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454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454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454"/>
                    <w:spacing w:val="5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454"/>
                    <w:spacing w:val="0"/>
                    <w:w w:val="100"/>
                  </w:rPr>
                  <w:t>System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454"/>
                    <w:spacing w:val="28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8313D"/>
                    <w:spacing w:val="0"/>
                    <w:w w:val="100"/>
                  </w:rPr>
                  <w:t>Desig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8313D"/>
                    <w:spacing w:val="0"/>
                    <w:w w:val="100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8313D"/>
                    <w:spacing w:val="3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8313D"/>
                    <w:spacing w:val="0"/>
                    <w:w w:val="105"/>
                  </w:rPr>
                  <w:t>Docmne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38313D"/>
                    <w:spacing w:val="-3"/>
                    <w:w w:val="106"/>
                  </w:rPr>
                  <w:t>n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50607B"/>
                    <w:spacing w:val="0"/>
                    <w:w w:val="116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pt;margin-top:744.855591pt;width:61.257445pt;height:11.5pt;mso-position-horizontal-relative:page;mso-position-vertical-relative:page;z-index:-10688" type="#_x0000_t202" filled="f" stroked="f">
          <v:textbox inset="0,0,0,0">
            <w:txbxContent>
              <w:p>
                <w:pPr>
                  <w:spacing w:before="0" w:after="0" w:line="214" w:lineRule="exact"/>
                  <w:ind w:left="20" w:right="-48"/>
                  <w:jc w:val="left"/>
                  <w:rPr>
                    <w:rFonts w:ascii="Times New Roman" w:hAnsi="Times New Roman" w:cs="Times New Roman" w:eastAsia="Times New Roman"/>
                    <w:sz w:val="19"/>
                    <w:szCs w:val="19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454"/>
                    <w:spacing w:val="0"/>
                    <w:w w:val="100"/>
                  </w:rPr>
                  <w:t>Februar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454"/>
                    <w:spacing w:val="0"/>
                    <w:w w:val="100"/>
                  </w:rPr>
                  <w:t>y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454"/>
                    <w:spacing w:val="3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4D4454"/>
                    <w:spacing w:val="0"/>
                    <w:w w:val="109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4pt;margin-top:744.783386pt;width:16.540001pt;height:12.5pt;mso-position-horizontal-relative:page;mso-position-vertical-relative:page;z-index:-10687" type="#_x0000_t202" filled="f" stroked="f">
          <v:textbox inset="0,0,0,0">
            <w:txbxContent>
              <w:p>
                <w:pPr>
                  <w:spacing w:before="16" w:after="0" w:line="240" w:lineRule="auto"/>
                  <w:ind w:left="40" w:right="-20"/>
                  <w:jc w:val="left"/>
                  <w:rPr>
                    <w:rFonts w:ascii="Courier New" w:hAnsi="Courier New" w:cs="Courier New" w:eastAsia="Courier New"/>
                    <w:sz w:val="19"/>
                    <w:szCs w:val="19"/>
                  </w:rPr>
                </w:pPr>
                <w:rPr/>
                <w:r>
                  <w:rPr>
                    <w:rFonts w:ascii="Courier New" w:hAnsi="Courier New" w:cs="Courier New" w:eastAsia="Courier New"/>
                    <w:sz w:val="19"/>
                    <w:szCs w:val="19"/>
                    <w:color w:val="4D4454"/>
                    <w:w w:val="110"/>
                  </w:rPr>
                </w:r>
                <w:r>
                  <w:rPr/>
                  <w:fldChar w:fldCharType="begin"/>
                </w:r>
                <w:r>
                  <w:rPr>
                    <w:rFonts w:ascii="Courier New" w:hAnsi="Courier New" w:cs="Courier New" w:eastAsia="Courier New"/>
                    <w:sz w:val="19"/>
                    <w:szCs w:val="19"/>
                    <w:color w:val="4D4454"/>
                    <w:spacing w:val="0"/>
                    <w:w w:val="11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90</w:t>
                </w:r>
                <w:r>
                  <w:rPr/>
                  <w:fldChar w:fldCharType="end"/>
                </w:r>
                <w:r>
                  <w:rPr>
                    <w:rFonts w:ascii="Courier New" w:hAnsi="Courier New" w:cs="Courier New" w:eastAsia="Courier New"/>
                    <w:sz w:val="19"/>
                    <w:szCs w:val="19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3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.000099pt;margin-top:744.598572pt;width:151.740891pt;height:12.02pt;mso-position-horizontal-relative:page;mso-position-vertical-relative:page;z-index:-10686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CTT&amp;DM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Sy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s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1"/>
                    <w:w w:val="100"/>
                  </w:rPr>
                  <w:t>e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Design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Docu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2"/>
                    <w:w w:val="100"/>
                  </w:rPr>
                  <w:t>m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ent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04.077332pt;margin-top:744.598572pt;width:14.02101pt;height:12.02pt;mso-position-horizontal-relative:page;mso-position-vertical-relative:page;z-index:-10685" type="#_x0000_t202" filled="f" stroked="f">
          <v:textbox inset="0,0,0,0">
            <w:txbxContent>
              <w:p>
                <w:pPr>
                  <w:spacing w:before="0" w:after="0" w:line="225" w:lineRule="exact"/>
                  <w:ind w:left="40" w:right="-2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91</w:t>
                </w:r>
                <w:r>
                  <w:rPr/>
                  <w:fldChar w:fldCharType="end"/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67.051636pt;margin-top:744.598572pt;width:60.6651pt;height:12.02pt;mso-position-horizontal-relative:page;mso-position-vertical-relative:page;z-index:-10684" type="#_x0000_t202" filled="f" stroked="f">
          <v:textbox inset="0,0,0,0">
            <w:txbxContent>
              <w:p>
                <w:pPr>
                  <w:spacing w:before="0" w:after="0" w:line="225" w:lineRule="exact"/>
                  <w:ind w:left="20" w:right="-5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Pr/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Febru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-1"/>
                    <w:w w:val="100"/>
                  </w:rPr>
                  <w:t>a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ry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 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231F20"/>
                    <w:spacing w:val="0"/>
                    <w:w w:val="100"/>
                  </w:rPr>
                  <w:t>2016</w:t>
                </w:r>
                <w:r>
                  <w:rPr>
                    <w:rFonts w:ascii="Times New Roman" w:hAnsi="Times New Roman" w:cs="Times New Roman" w:eastAsia="Times New Roman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g"/><Relationship Id="rId6" Type="http://schemas.openxmlformats.org/officeDocument/2006/relationships/footer" Target="footer1.xml"/><Relationship Id="rId7" Type="http://schemas.openxmlformats.org/officeDocument/2006/relationships/footer" Target="footer2.xml"/><Relationship Id="rId8" Type="http://schemas.openxmlformats.org/officeDocument/2006/relationships/footer" Target="footer3.xml"/><Relationship Id="rId9" Type="http://schemas.openxmlformats.org/officeDocument/2006/relationships/footer" Target="footer4.xml"/><Relationship Id="rId10" Type="http://schemas.openxmlformats.org/officeDocument/2006/relationships/footer" Target="footer5.xml"/><Relationship Id="rId11" Type="http://schemas.openxmlformats.org/officeDocument/2006/relationships/footer" Target="footer6.xml"/><Relationship Id="rId12" Type="http://schemas.openxmlformats.org/officeDocument/2006/relationships/footer" Target="footer7.xml"/><Relationship Id="rId13" Type="http://schemas.openxmlformats.org/officeDocument/2006/relationships/image" Target="media/image2.png"/><Relationship Id="rId14" Type="http://schemas.openxmlformats.org/officeDocument/2006/relationships/image" Target="media/image3.jpg"/><Relationship Id="rId15" Type="http://schemas.openxmlformats.org/officeDocument/2006/relationships/image" Target="media/image4.jpg"/><Relationship Id="rId16" Type="http://schemas.openxmlformats.org/officeDocument/2006/relationships/image" Target="media/image5.jpg"/><Relationship Id="rId17" Type="http://schemas.openxmlformats.org/officeDocument/2006/relationships/image" Target="media/image6.jpg"/><Relationship Id="rId18" Type="http://schemas.openxmlformats.org/officeDocument/2006/relationships/image" Target="media/image7.jpg"/><Relationship Id="rId19" Type="http://schemas.openxmlformats.org/officeDocument/2006/relationships/image" Target="media/image8.jpg"/><Relationship Id="rId20" Type="http://schemas.openxmlformats.org/officeDocument/2006/relationships/footer" Target="footer8.xml"/><Relationship Id="rId21" Type="http://schemas.openxmlformats.org/officeDocument/2006/relationships/footer" Target="footer9.xml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jpg"/><Relationship Id="rId25" Type="http://schemas.openxmlformats.org/officeDocument/2006/relationships/footer" Target="footer10.xml"/><Relationship Id="rId26" Type="http://schemas.openxmlformats.org/officeDocument/2006/relationships/image" Target="media/image12.png"/><Relationship Id="rId27" Type="http://schemas.openxmlformats.org/officeDocument/2006/relationships/image" Target="media/image13.png"/><Relationship Id="rId28" Type="http://schemas.openxmlformats.org/officeDocument/2006/relationships/image" Target="media/image14.png"/><Relationship Id="rId29" Type="http://schemas.openxmlformats.org/officeDocument/2006/relationships/image" Target="media/image15.png"/><Relationship Id="rId30" Type="http://schemas.openxmlformats.org/officeDocument/2006/relationships/footer" Target="footer11.xml"/><Relationship Id="rId31" Type="http://schemas.openxmlformats.org/officeDocument/2006/relationships/image" Target="media/image16.jpg"/><Relationship Id="rId32" Type="http://schemas.openxmlformats.org/officeDocument/2006/relationships/footer" Target="footer12.xml"/><Relationship Id="rId33" Type="http://schemas.openxmlformats.org/officeDocument/2006/relationships/footer" Target="footer13.xml"/><Relationship Id="rId34" Type="http://schemas.openxmlformats.org/officeDocument/2006/relationships/footer" Target="footer14.xml"/><Relationship Id="rId35" Type="http://schemas.openxmlformats.org/officeDocument/2006/relationships/image" Target="media/image17.png"/><Relationship Id="rId36" Type="http://schemas.openxmlformats.org/officeDocument/2006/relationships/footer" Target="footer15.xml"/><Relationship Id="rId37" Type="http://schemas.openxmlformats.org/officeDocument/2006/relationships/image" Target="media/image18.jpg"/><Relationship Id="rId38" Type="http://schemas.openxmlformats.org/officeDocument/2006/relationships/image" Target="media/image19.jpg"/><Relationship Id="rId39" Type="http://schemas.openxmlformats.org/officeDocument/2006/relationships/footer" Target="footer16.xml"/><Relationship Id="rId40" Type="http://schemas.openxmlformats.org/officeDocument/2006/relationships/image" Target="media/image20.png"/><Relationship Id="rId41" Type="http://schemas.openxmlformats.org/officeDocument/2006/relationships/image" Target="media/image21.jpg"/><Relationship Id="rId42" Type="http://schemas.openxmlformats.org/officeDocument/2006/relationships/image" Target="media/image22.jpg"/><Relationship Id="rId43" Type="http://schemas.openxmlformats.org/officeDocument/2006/relationships/image" Target="media/image23.jpg"/><Relationship Id="rId44" Type="http://schemas.openxmlformats.org/officeDocument/2006/relationships/image" Target="media/image24.jpg"/><Relationship Id="rId45" Type="http://schemas.openxmlformats.org/officeDocument/2006/relationships/footer" Target="footer17.xml"/><Relationship Id="rId46" Type="http://schemas.openxmlformats.org/officeDocument/2006/relationships/footer" Target="footer18.xml"/><Relationship Id="rId47" Type="http://schemas.openxmlformats.org/officeDocument/2006/relationships/image" Target="media/image25.png"/><Relationship Id="rId48" Type="http://schemas.openxmlformats.org/officeDocument/2006/relationships/image" Target="media/image26.jpg"/><Relationship Id="rId49" Type="http://schemas.openxmlformats.org/officeDocument/2006/relationships/footer" Target="footer19.xml"/><Relationship Id="rId50" Type="http://schemas.openxmlformats.org/officeDocument/2006/relationships/image" Target="media/image27.jpg"/><Relationship Id="rId51" Type="http://schemas.openxmlformats.org/officeDocument/2006/relationships/image" Target="media/image28.jpg"/><Relationship Id="rId52" Type="http://schemas.openxmlformats.org/officeDocument/2006/relationships/image" Target="media/image29.jpg"/><Relationship Id="rId53" Type="http://schemas.openxmlformats.org/officeDocument/2006/relationships/image" Target="media/image30.jpg"/><Relationship Id="rId54" Type="http://schemas.openxmlformats.org/officeDocument/2006/relationships/image" Target="media/image31.jpg"/><Relationship Id="rId55" Type="http://schemas.openxmlformats.org/officeDocument/2006/relationships/image" Target="media/image32.png"/><Relationship Id="rId56" Type="http://schemas.openxmlformats.org/officeDocument/2006/relationships/image" Target="media/image33.png"/><Relationship Id="rId57" Type="http://schemas.openxmlformats.org/officeDocument/2006/relationships/image" Target="media/image34.png"/><Relationship Id="rId58" Type="http://schemas.openxmlformats.org/officeDocument/2006/relationships/image" Target="media/image35.png"/><Relationship Id="rId59" Type="http://schemas.openxmlformats.org/officeDocument/2006/relationships/image" Target="media/image36.png"/><Relationship Id="rId60" Type="http://schemas.openxmlformats.org/officeDocument/2006/relationships/image" Target="media/image37.jpg"/><Relationship Id="rId61" Type="http://schemas.openxmlformats.org/officeDocument/2006/relationships/image" Target="media/image38.png"/><Relationship Id="rId62" Type="http://schemas.openxmlformats.org/officeDocument/2006/relationships/image" Target="media/image39.png"/><Relationship Id="rId63" Type="http://schemas.openxmlformats.org/officeDocument/2006/relationships/footer" Target="footer20.xml"/><Relationship Id="rId64" Type="http://schemas.openxmlformats.org/officeDocument/2006/relationships/image" Target="media/image40.png"/><Relationship Id="rId65" Type="http://schemas.openxmlformats.org/officeDocument/2006/relationships/image" Target="media/image41.jpg"/><Relationship Id="rId66" Type="http://schemas.openxmlformats.org/officeDocument/2006/relationships/image" Target="media/image42.jpg"/><Relationship Id="rId67" Type="http://schemas.openxmlformats.org/officeDocument/2006/relationships/image" Target="media/image43.jpg"/><Relationship Id="rId68" Type="http://schemas.openxmlformats.org/officeDocument/2006/relationships/image" Target="media/image44.jpg"/><Relationship Id="rId69" Type="http://schemas.openxmlformats.org/officeDocument/2006/relationships/footer" Target="footer21.xml"/><Relationship Id="rId70" Type="http://schemas.openxmlformats.org/officeDocument/2006/relationships/image" Target="media/image45.jpg"/><Relationship Id="rId71" Type="http://schemas.openxmlformats.org/officeDocument/2006/relationships/image" Target="media/image46.jpg"/><Relationship Id="rId72" Type="http://schemas.openxmlformats.org/officeDocument/2006/relationships/footer" Target="footer22.xml"/><Relationship Id="rId73" Type="http://schemas.openxmlformats.org/officeDocument/2006/relationships/footer" Target="footer23.xml"/><Relationship Id="rId74" Type="http://schemas.openxmlformats.org/officeDocument/2006/relationships/footer" Target="footer24.xml"/><Relationship Id="rId75" Type="http://schemas.openxmlformats.org/officeDocument/2006/relationships/image" Target="media/image47.jpg"/><Relationship Id="rId76" Type="http://schemas.openxmlformats.org/officeDocument/2006/relationships/footer" Target="footer25.xml"/><Relationship Id="rId77" Type="http://schemas.openxmlformats.org/officeDocument/2006/relationships/image" Target="media/image48.png"/><Relationship Id="rId78" Type="http://schemas.openxmlformats.org/officeDocument/2006/relationships/footer" Target="footer26.xml"/><Relationship Id="rId79" Type="http://schemas.openxmlformats.org/officeDocument/2006/relationships/image" Target="media/image49.jpg"/><Relationship Id="rId80" Type="http://schemas.openxmlformats.org/officeDocument/2006/relationships/footer" Target="footer27.xml"/><Relationship Id="rId81" Type="http://schemas.openxmlformats.org/officeDocument/2006/relationships/footer" Target="footer28.xml"/><Relationship Id="rId82" Type="http://schemas.openxmlformats.org/officeDocument/2006/relationships/image" Target="media/image50.jpg"/><Relationship Id="rId83" Type="http://schemas.openxmlformats.org/officeDocument/2006/relationships/image" Target="media/image51.jpg"/><Relationship Id="rId84" Type="http://schemas.openxmlformats.org/officeDocument/2006/relationships/image" Target="media/image52.jpg"/><Relationship Id="rId85" Type="http://schemas.openxmlformats.org/officeDocument/2006/relationships/image" Target="media/image53.jpg"/><Relationship Id="rId86" Type="http://schemas.openxmlformats.org/officeDocument/2006/relationships/footer" Target="footer29.xml"/><Relationship Id="rId87" Type="http://schemas.openxmlformats.org/officeDocument/2006/relationships/image" Target="media/image54.jpg"/><Relationship Id="rId88" Type="http://schemas.openxmlformats.org/officeDocument/2006/relationships/footer" Target="footer30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2016-09-27T15:18:45Z</dcterms:created>
  <dcterms:modified xsi:type="dcterms:W3CDTF">2016-09-27T15:18:45Z</dcterms:modified>
</cp:coreProperties>
</file>